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b1c2" w14:paraId="7c3b1c2" w:rsidRDefault="003D0CC5" w:rsidP="003D0CC5" w:rsidR="003D0CC5">
      <w:pPr>
        <w15:collapsed w:val="false"/>
      </w:pPr>
      <w:bookmarkStart w:name="_GoBack" w:id="0"/>
      <w:bookmarkEnd w:id="0"/>
    </w:p>
    <w:p w:rsidRDefault="003D0CC5" w:rsidP="003D0CC5" w:rsidR="003D0CC5">
      <w:r>
        <w:t>REPUBLIKA HRVATSKA</w:t>
      </w:r>
    </w:p>
    <w:p w:rsidRDefault="003D0CC5" w:rsidP="003D0CC5" w:rsidR="003D0CC5">
      <w:r>
        <w:t>TRGOVAČKI SUD U ZAGREBU</w:t>
      </w:r>
    </w:p>
    <w:p w:rsidRDefault="003D0CC5" w:rsidP="003D0CC5" w:rsidR="003D0CC5">
      <w:r>
        <w:t xml:space="preserve">Zagreb, </w:t>
      </w:r>
      <w:proofErr w:type="spellStart"/>
      <w:r>
        <w:t>Amruševa</w:t>
      </w:r>
      <w:proofErr w:type="spellEnd"/>
      <w:r>
        <w:t xml:space="preserve"> 2/II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993398">
        <w:t>4278</w:t>
      </w:r>
      <w:r>
        <w:t>/16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jc w:val="center"/>
      </w:pPr>
      <w:r>
        <w:t>Z A P I S N I K</w:t>
      </w:r>
    </w:p>
    <w:p w:rsidRDefault="003D0CC5" w:rsidP="003D0CC5" w:rsidR="003D0CC5">
      <w:pPr>
        <w:jc w:val="center"/>
      </w:pPr>
      <w:r>
        <w:t>s ročišta radi očitovanja o prijedlogu za otvaranje stečajnog postupka</w:t>
      </w:r>
    </w:p>
    <w:p w:rsidRDefault="003D0CC5" w:rsidP="003D0CC5" w:rsidR="003D0CC5"/>
    <w:p w:rsidRDefault="003D0CC5" w:rsidP="003D0CC5" w:rsidR="003D0CC5">
      <w:pPr>
        <w:jc w:val="both"/>
      </w:pPr>
      <w:r>
        <w:t xml:space="preserve">sastavljen pri Trgovačkom sudu u Zagrebu </w:t>
      </w:r>
      <w:r w:rsidR="00993398">
        <w:t>28. ožujka</w:t>
      </w:r>
      <w:r w:rsidR="00AC430A">
        <w:t xml:space="preserve"> 2018</w:t>
      </w:r>
      <w:r>
        <w:t xml:space="preserve">. u stečajnom postupku nad dužnikom </w:t>
      </w:r>
      <w:r w:rsidR="00993398">
        <w:rPr>
          <w:lang w:val="pt-BR"/>
        </w:rPr>
        <w:t xml:space="preserve">MAKRO 5 PROJEKT d.o.o., Zagreb, Trnjanska 37, OIB: </w:t>
      </w:r>
      <w:r w:rsidR="00993398">
        <w:t>17028057903</w:t>
      </w:r>
      <w:r>
        <w:rPr>
          <w:lang w:val="pt-BR"/>
        </w:rPr>
        <w:t>,</w:t>
      </w:r>
    </w:p>
    <w:p w:rsidRDefault="003D0CC5" w:rsidP="003D0CC5" w:rsidR="003D0CC5"/>
    <w:p w:rsidRDefault="003D0CC5" w:rsidP="003D0CC5" w:rsidR="003D0CC5">
      <w:r>
        <w:t>NAZOČNI OD SUDA:</w:t>
      </w:r>
    </w:p>
    <w:p w:rsidRDefault="003D0CC5" w:rsidP="003D0CC5" w:rsidR="003D0CC5"/>
    <w:p w:rsidRDefault="003D0CC5" w:rsidP="003D0CC5" w:rsidR="003D0CC5">
      <w:r>
        <w:t>SUDAC: Ivana Koštarić Fegeš</w:t>
      </w:r>
    </w:p>
    <w:p w:rsidRDefault="003D0CC5" w:rsidP="003D0CC5" w:rsidR="003D0CC5"/>
    <w:p w:rsidRDefault="003D0CC5" w:rsidP="003D0CC5" w:rsidR="003D0CC5">
      <w:r>
        <w:t>ZAPISNIČAR:</w:t>
      </w:r>
      <w:r>
        <w:rPr>
          <w:color w:val="FF0000"/>
        </w:rPr>
        <w:t xml:space="preserve"> </w:t>
      </w:r>
      <w:r w:rsidR="00AE2131">
        <w:t xml:space="preserve">Katarina </w:t>
      </w:r>
      <w:proofErr w:type="spellStart"/>
      <w:r w:rsidR="00AE2131">
        <w:t>Drndelić</w:t>
      </w:r>
      <w:proofErr w:type="spellEnd"/>
    </w:p>
    <w:p w:rsidRDefault="003D0CC5" w:rsidP="003D0CC5" w:rsidR="003D0CC5">
      <w:pPr>
        <w:jc w:val="both"/>
      </w:pPr>
    </w:p>
    <w:p w:rsidRDefault="00A0003F" w:rsidP="003D0CC5" w:rsidR="003D0CC5">
      <w:pPr>
        <w:jc w:val="both"/>
      </w:pPr>
      <w:r>
        <w:t>Sudac otvara ročište u 09</w:t>
      </w:r>
      <w:r w:rsidR="003D0CC5">
        <w:t>:</w:t>
      </w:r>
      <w:r>
        <w:t>15</w:t>
      </w:r>
      <w:r w:rsidR="003D0CC5">
        <w:t xml:space="preserve"> sati, ročište je javno i utvrđuje da su, pristupili:</w:t>
      </w:r>
    </w:p>
    <w:p w:rsidRDefault="003D0CC5" w:rsidP="003D0CC5" w:rsidR="003D0CC5"/>
    <w:p w:rsidRDefault="003D0CC5" w:rsidP="003D0CC5" w:rsidR="003D0CC5">
      <w:r>
        <w:t>Predlagatelj: nitko, dostava poziva uredno iskazana</w:t>
      </w:r>
    </w:p>
    <w:p w:rsidRDefault="003D0CC5" w:rsidP="003D0CC5" w:rsidR="003D0CC5">
      <w:r>
        <w:t xml:space="preserve">Dužnik: </w:t>
      </w:r>
      <w:r w:rsidR="00657CAB">
        <w:t>nitko, dostava poziva uredno iskazana</w:t>
      </w:r>
    </w:p>
    <w:p w:rsidRDefault="003D0CC5" w:rsidP="003D0CC5" w:rsidR="003D0CC5">
      <w:r>
        <w:t xml:space="preserve">Zastupnik po zakonu dužnika: </w:t>
      </w:r>
      <w:r w:rsidR="00657CAB">
        <w:t>nitko, dostava poziva uredno iskazana</w:t>
      </w:r>
    </w:p>
    <w:p w:rsidRDefault="003D0CC5" w:rsidP="003D0CC5" w:rsidR="003D0CC5">
      <w:pPr>
        <w:rPr>
          <w:color w:val="FF0000"/>
        </w:rPr>
      </w:pPr>
      <w:r>
        <w:rPr>
          <w:color w:val="FF0000"/>
        </w:rPr>
        <w:t xml:space="preserve"> </w:t>
      </w:r>
    </w:p>
    <w:p w:rsidRDefault="003D0CC5" w:rsidP="003D0CC5" w:rsidR="003D0CC5">
      <w:pPr>
        <w:ind w:firstLine="708"/>
        <w:jc w:val="both"/>
      </w:pPr>
      <w:r>
        <w:t xml:space="preserve">Utvrđuje se da je u spis dostavljen podnesak FINA-e od </w:t>
      </w:r>
      <w:r w:rsidR="00A45B11">
        <w:t>12. ožujka</w:t>
      </w:r>
      <w:r w:rsidR="00B355AE">
        <w:t xml:space="preserve"> 2018</w:t>
      </w:r>
      <w:r>
        <w:t xml:space="preserve">. </w:t>
      </w:r>
      <w:r w:rsidR="00F34B6C">
        <w:t>(list 318</w:t>
      </w:r>
      <w:r w:rsidR="00657CAB">
        <w:t xml:space="preserve"> spisa) </w:t>
      </w:r>
      <w:r>
        <w:t>kojim ispričava nedolazak na današnje ročište i u cijelosti ostaje kod navoda iz prijedloga za otvar</w:t>
      </w:r>
      <w:r w:rsidR="00F34B6C">
        <w:t xml:space="preserve">anje stečajnog postupka. </w:t>
      </w:r>
    </w:p>
    <w:p w:rsidRDefault="00A77843" w:rsidP="003D0CC5" w:rsidR="00A77843">
      <w:pPr>
        <w:ind w:firstLine="708"/>
        <w:jc w:val="both"/>
      </w:pPr>
    </w:p>
    <w:p w:rsidRDefault="00A77843" w:rsidP="00A77843" w:rsidR="00A77843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Utvr</w:t>
      </w:r>
      <w:r w:rsidR="00657CAB">
        <w:rPr>
          <w:rFonts w:eastAsiaTheme="minorHAnsi"/>
          <w:lang w:eastAsia="en-US"/>
        </w:rPr>
        <w:t>đuje se da je u spis dostavljena</w:t>
      </w:r>
      <w:r>
        <w:rPr>
          <w:rFonts w:eastAsiaTheme="minorHAnsi"/>
          <w:lang w:eastAsia="en-US"/>
        </w:rPr>
        <w:t xml:space="preserve"> potvrda FINA-e o neizvršenim osnovama za plaćanje (list 309 spisa) iz koje proizlazi da  je na dan </w:t>
      </w:r>
      <w:r w:rsidR="00FB513E">
        <w:rPr>
          <w:rFonts w:eastAsiaTheme="minorHAnsi"/>
          <w:lang w:eastAsia="en-US"/>
        </w:rPr>
        <w:t>1. ožujka</w:t>
      </w:r>
      <w:r>
        <w:rPr>
          <w:rFonts w:eastAsiaTheme="minorHAnsi"/>
          <w:lang w:eastAsia="en-US"/>
        </w:rPr>
        <w:t xml:space="preserve"> 2018. dužnik imao evidentirane neizvršene osnove za plaćanje u neprekinutom razdoblju od 315 dana. </w:t>
      </w:r>
    </w:p>
    <w:p w:rsidRDefault="00A77843" w:rsidP="003D0CC5" w:rsidR="00A77843">
      <w:pPr>
        <w:ind w:firstLine="708"/>
        <w:jc w:val="both"/>
      </w:pPr>
    </w:p>
    <w:p w:rsidRDefault="008B601A" w:rsidP="008B601A" w:rsidR="00334755">
      <w:pPr>
        <w:ind w:firstLine="708"/>
        <w:jc w:val="both"/>
        <w:rPr>
          <w:lang w:val="pt-BR"/>
        </w:rPr>
      </w:pPr>
      <w:r w:rsidRPr="00F0572C">
        <w:rPr>
          <w:lang w:val="pt-BR"/>
        </w:rPr>
        <w:t>Utvr</w:t>
      </w:r>
      <w:r w:rsidR="00657CAB">
        <w:rPr>
          <w:lang w:val="pt-BR"/>
        </w:rPr>
        <w:t>đuje se da je u spis dostavljen</w:t>
      </w:r>
      <w:r w:rsidRPr="00F0572C">
        <w:rPr>
          <w:lang w:val="pt-BR"/>
        </w:rPr>
        <w:t xml:space="preserve"> </w:t>
      </w:r>
      <w:r w:rsidR="00F34B6C">
        <w:rPr>
          <w:lang w:val="pt-BR"/>
        </w:rPr>
        <w:t>podnesak dužnika</w:t>
      </w:r>
      <w:r w:rsidRPr="00F0572C">
        <w:rPr>
          <w:lang w:val="pt-BR"/>
        </w:rPr>
        <w:t xml:space="preserve"> </w:t>
      </w:r>
      <w:r w:rsidR="00777B10">
        <w:rPr>
          <w:lang w:val="pt-BR"/>
        </w:rPr>
        <w:t xml:space="preserve">(list </w:t>
      </w:r>
      <w:r w:rsidR="00777B10" w:rsidRPr="00F34B6C">
        <w:rPr>
          <w:lang w:val="pt-BR"/>
        </w:rPr>
        <w:t>323-</w:t>
      </w:r>
      <w:r w:rsidR="00F34B6C" w:rsidRPr="00F34B6C">
        <w:rPr>
          <w:lang w:val="pt-BR"/>
        </w:rPr>
        <w:t>357</w:t>
      </w:r>
      <w:r w:rsidR="00147059">
        <w:rPr>
          <w:lang w:val="pt-BR"/>
        </w:rPr>
        <w:t xml:space="preserve"> spisa) </w:t>
      </w:r>
      <w:r w:rsidR="00F34B6C">
        <w:rPr>
          <w:lang w:val="pt-BR"/>
        </w:rPr>
        <w:t xml:space="preserve">u prilogu kojeg dostavlja dokumentaciju navedenu u tom podnesku. </w:t>
      </w:r>
    </w:p>
    <w:p w:rsidRDefault="003C4325" w:rsidP="008B601A" w:rsidR="003C4325">
      <w:pPr>
        <w:ind w:firstLine="708"/>
        <w:jc w:val="both"/>
        <w:rPr>
          <w:lang w:val="pt-BR"/>
        </w:rPr>
      </w:pPr>
    </w:p>
    <w:p w:rsidRDefault="00E261C3" w:rsidP="00E261C3" w:rsidR="00E261C3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Utvrđuje se da je u spis dostavljen ispis iz zemljišnih knjiga iz kojeg proizlazi kako dužnik </w:t>
      </w:r>
      <w:r w:rsidR="008E00C9">
        <w:rPr>
          <w:rFonts w:eastAsiaTheme="minorHAnsi"/>
          <w:lang w:eastAsia="en-US"/>
        </w:rPr>
        <w:t>ni</w:t>
      </w:r>
      <w:r>
        <w:rPr>
          <w:rFonts w:eastAsiaTheme="minorHAnsi"/>
          <w:lang w:eastAsia="en-US"/>
        </w:rPr>
        <w:t xml:space="preserve">je upisan </w:t>
      </w:r>
      <w:r w:rsidR="008E00C9">
        <w:rPr>
          <w:rFonts w:eastAsiaTheme="minorHAnsi"/>
          <w:lang w:eastAsia="en-US"/>
        </w:rPr>
        <w:t>kao vlasnik nekretnine ( list 313</w:t>
      </w:r>
      <w:r>
        <w:rPr>
          <w:rFonts w:eastAsiaTheme="minorHAnsi"/>
          <w:lang w:eastAsia="en-US"/>
        </w:rPr>
        <w:t xml:space="preserve"> spisa).</w:t>
      </w:r>
    </w:p>
    <w:p w:rsidRDefault="0056062A" w:rsidP="00334755" w:rsidR="0056062A">
      <w:pPr>
        <w:ind w:firstLine="708"/>
        <w:jc w:val="both"/>
        <w:rPr>
          <w:rFonts w:eastAsiaTheme="minorHAnsi"/>
          <w:lang w:eastAsia="en-US"/>
        </w:rPr>
      </w:pPr>
    </w:p>
    <w:p w:rsidRDefault="00403CD0" w:rsidP="00403CD0" w:rsidR="00403CD0">
      <w:pPr>
        <w:autoSpaceDE w:val="false"/>
        <w:autoSpaceDN w:val="false"/>
        <w:adjustRightInd w:val="false"/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Utvrđuje se da je u spis dostavljeno uvjerenje Stanice za </w:t>
      </w:r>
      <w:r w:rsidR="00E02F83">
        <w:rPr>
          <w:rFonts w:eastAsiaTheme="minorHAnsi"/>
          <w:lang w:eastAsia="en-US"/>
        </w:rPr>
        <w:t>tehnički</w:t>
      </w:r>
      <w:r w:rsidR="002936E2">
        <w:rPr>
          <w:rFonts w:eastAsiaTheme="minorHAnsi"/>
          <w:lang w:eastAsia="en-US"/>
        </w:rPr>
        <w:t xml:space="preserve"> pregled vozila (list 322 spisa) iz kojeg proizlazi kako</w:t>
      </w:r>
      <w:r w:rsidR="00E02F83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dužnik </w:t>
      </w:r>
      <w:r w:rsidR="002936E2">
        <w:rPr>
          <w:rFonts w:eastAsiaTheme="minorHAnsi"/>
          <w:lang w:eastAsia="en-US"/>
        </w:rPr>
        <w:t xml:space="preserve">nije </w:t>
      </w:r>
      <w:r w:rsidR="00E02F83">
        <w:rPr>
          <w:rFonts w:eastAsiaTheme="minorHAnsi"/>
          <w:lang w:eastAsia="en-US"/>
        </w:rPr>
        <w:t>evid</w:t>
      </w:r>
      <w:r w:rsidR="002936E2">
        <w:rPr>
          <w:rFonts w:eastAsiaTheme="minorHAnsi"/>
          <w:lang w:eastAsia="en-US"/>
        </w:rPr>
        <w:t>entiran kao vlasnik vozila.</w:t>
      </w:r>
    </w:p>
    <w:p w:rsidRDefault="00403CD0" w:rsidP="00334755" w:rsidR="00403CD0">
      <w:pPr>
        <w:ind w:firstLine="708"/>
        <w:jc w:val="both"/>
        <w:rPr>
          <w:rFonts w:eastAsiaTheme="minorHAnsi"/>
          <w:lang w:eastAsia="en-US"/>
        </w:rPr>
      </w:pPr>
    </w:p>
    <w:p w:rsidRDefault="003C4325" w:rsidP="003C4325" w:rsidR="003C4325">
      <w:pPr>
        <w:ind w:firstLine="708"/>
        <w:jc w:val="both"/>
      </w:pPr>
      <w:r>
        <w:t xml:space="preserve">Utvrđuje se da je zaključkom od 21. ožujka 2018. naloženo osobama ovlaštenim za zastupanje dužnika Zvonku </w:t>
      </w:r>
      <w:proofErr w:type="spellStart"/>
      <w:r>
        <w:t>Anderluhu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71652811583, Umag, </w:t>
      </w:r>
      <w:proofErr w:type="spellStart"/>
      <w:r>
        <w:t>Merlada</w:t>
      </w:r>
      <w:proofErr w:type="spellEnd"/>
      <w:r>
        <w:t xml:space="preserve"> 9 i </w:t>
      </w:r>
      <w:proofErr w:type="spellStart"/>
      <w:r>
        <w:t>Cirilu</w:t>
      </w:r>
      <w:proofErr w:type="spellEnd"/>
      <w:r>
        <w:t xml:space="preserve"> </w:t>
      </w:r>
      <w:proofErr w:type="spellStart"/>
      <w:r>
        <w:t>Sliškoviću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59675864044, Slovenija, Krško, </w:t>
      </w:r>
      <w:proofErr w:type="spellStart"/>
      <w:r>
        <w:t>Rostoharjeva</w:t>
      </w:r>
      <w:proofErr w:type="spellEnd"/>
      <w:r>
        <w:t xml:space="preserve"> 26 A, u roku 3 dana dostaviti pisano izvješće o financijsko-gospodarskom stanju dužnika u kojem će točno i određeno navesti od čega se sastoji dužnikova imovina, kao i podatke o pravnoj i činjeničnoj osnovi u odnosu na svaki dio imovine i obveza, te dokaze, osobito isprave kojima se mogu potkrijepiti navedeni podaci i potvrditi da su navedeni podaci točni i potpuni, kao što je to određeno točkama I. i II. izreke rješenja i zaključka ovoga suda od 27. veljače 2018. Navedeni zaključak objavljen je na e-oglasnoj ploči ovog suda </w:t>
      </w:r>
      <w:r w:rsidR="00F26E91">
        <w:t>21. ožujka 2018. pa još nije protekao rok za očitovanje u skladu s nalogom suda iz navedenog zaključka.</w:t>
      </w:r>
    </w:p>
    <w:p w:rsidRDefault="003D0CC5" w:rsidP="003D0CC5" w:rsidR="003D0CC5"/>
    <w:p w:rsidRDefault="00F26E91" w:rsidP="003D0CC5" w:rsidR="00F26E91"/>
    <w:p w:rsidRDefault="003D0CC5" w:rsidP="003D0CC5" w:rsidR="003D0CC5">
      <w:r>
        <w:lastRenderedPageBreak/>
        <w:t>Sud donosi</w:t>
      </w:r>
    </w:p>
    <w:p w:rsidRDefault="00361BA9" w:rsidP="003D0CC5" w:rsidR="003D0CC5">
      <w:pPr>
        <w:jc w:val="center"/>
      </w:pPr>
      <w:r>
        <w:t xml:space="preserve">Z a k l j u č a k </w:t>
      </w:r>
    </w:p>
    <w:p w:rsidRDefault="003D0CC5" w:rsidP="003D0CC5" w:rsidR="003D0CC5"/>
    <w:p w:rsidRDefault="00FB513E" w:rsidP="00986033" w:rsidR="003D0CC5">
      <w:pPr>
        <w:pStyle w:val="Odlomakpopisa"/>
        <w:numPr>
          <w:ilvl w:val="0"/>
          <w:numId w:val="1"/>
        </w:numPr>
        <w:jc w:val="both"/>
      </w:pPr>
      <w:r>
        <w:t xml:space="preserve">Nalaže se osobama </w:t>
      </w:r>
      <w:r w:rsidR="00657CAB">
        <w:t xml:space="preserve">ovlaštenim </w:t>
      </w:r>
      <w:r>
        <w:t xml:space="preserve">za zastupanje dužnika Zvonku </w:t>
      </w:r>
      <w:proofErr w:type="spellStart"/>
      <w:r>
        <w:t>Anderluhu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71652811583, Umag, </w:t>
      </w:r>
      <w:proofErr w:type="spellStart"/>
      <w:r>
        <w:t>Merlada</w:t>
      </w:r>
      <w:proofErr w:type="spellEnd"/>
      <w:r>
        <w:t xml:space="preserve"> 9 i </w:t>
      </w:r>
      <w:proofErr w:type="spellStart"/>
      <w:r>
        <w:t>Cirilu</w:t>
      </w:r>
      <w:proofErr w:type="spellEnd"/>
      <w:r>
        <w:t xml:space="preserve"> </w:t>
      </w:r>
      <w:proofErr w:type="spellStart"/>
      <w:r>
        <w:t>Sliškoviću</w:t>
      </w:r>
      <w:proofErr w:type="spellEnd"/>
      <w:r>
        <w:t xml:space="preserve">, </w:t>
      </w:r>
      <w:proofErr w:type="spellStart"/>
      <w:r>
        <w:t>OIB</w:t>
      </w:r>
      <w:proofErr w:type="spellEnd"/>
      <w:r>
        <w:t>: 59675864044, Slovenija, Kr</w:t>
      </w:r>
      <w:r w:rsidR="009F292D">
        <w:t xml:space="preserve">ško, </w:t>
      </w:r>
      <w:proofErr w:type="spellStart"/>
      <w:r w:rsidR="009F292D">
        <w:t>Rostoharjeva</w:t>
      </w:r>
      <w:proofErr w:type="spellEnd"/>
      <w:r w:rsidR="009F292D">
        <w:t xml:space="preserve"> 26 A, u roku 3 dana očitovati jesu li novčane tražbine u ukupnom iznosu od 220.426,00 kn navedene u bilanci na dan 31.12.2016. </w:t>
      </w:r>
      <w:r w:rsidR="00986033">
        <w:t>naplaćene odnosno namirene.</w:t>
      </w:r>
    </w:p>
    <w:p w:rsidRDefault="00986033" w:rsidP="00986033" w:rsidR="00986033">
      <w:pPr>
        <w:pStyle w:val="Odlomakpopisa"/>
        <w:jc w:val="both"/>
      </w:pPr>
    </w:p>
    <w:p w:rsidRDefault="00986033" w:rsidP="00986033" w:rsidR="00986033">
      <w:pPr>
        <w:pStyle w:val="Odlomakpopisa"/>
        <w:numPr>
          <w:ilvl w:val="0"/>
          <w:numId w:val="1"/>
        </w:numPr>
        <w:jc w:val="both"/>
      </w:pPr>
      <w:r>
        <w:t xml:space="preserve">Ročište radi rasprave o pretpostavkama za otvaranje stečajnog postupka nad dužnikom određuje se </w:t>
      </w:r>
      <w:r w:rsidR="00BB2B74">
        <w:t>za</w:t>
      </w:r>
    </w:p>
    <w:p w:rsidRDefault="00BB2B74" w:rsidP="00986033" w:rsidR="003D0CC5" w:rsidRPr="00BB2B74">
      <w:pPr>
        <w:jc w:val="center"/>
        <w:rPr>
          <w:b/>
        </w:rPr>
      </w:pPr>
      <w:r w:rsidRPr="00BB2B74">
        <w:rPr>
          <w:b/>
        </w:rPr>
        <w:t>26. travnja 2018. u 10,00 sati</w:t>
      </w:r>
    </w:p>
    <w:p w:rsidRDefault="00BB2B74" w:rsidP="00986033" w:rsidR="00BB2B74">
      <w:pPr>
        <w:jc w:val="center"/>
      </w:pPr>
    </w:p>
    <w:p w:rsidRDefault="00BB2B74" w:rsidP="00BB2B74" w:rsidR="00BB2B74">
      <w:pPr>
        <w:ind w:firstLine="720"/>
        <w:jc w:val="both"/>
      </w:pPr>
      <w:r>
        <w:t>u zgradi Trgovačkog suda u Zagrebu, Petrinjska 8, soba broj 27/I kat – (dvorišna zgrada),</w:t>
      </w:r>
    </w:p>
    <w:p w:rsidRDefault="00BB2B74" w:rsidP="00BB2B74" w:rsidR="00BB2B74">
      <w:pPr>
        <w:ind w:firstLine="720"/>
        <w:jc w:val="both"/>
      </w:pPr>
    </w:p>
    <w:p w:rsidRDefault="00BB2B74" w:rsidP="00BB2B74" w:rsidR="00BB2B74">
      <w:pPr>
        <w:ind w:firstLine="720"/>
        <w:jc w:val="both"/>
      </w:pPr>
      <w:r>
        <w:t>na koje ročište se dostavom ovog zaključka pozivaju:</w:t>
      </w:r>
    </w:p>
    <w:p w:rsidRDefault="00BB2B74" w:rsidP="00BB2B74" w:rsidR="00BB2B74">
      <w:pPr>
        <w:ind w:left="720"/>
        <w:jc w:val="both"/>
      </w:pPr>
      <w:r>
        <w:t>- podnositelj prijedloga</w:t>
      </w:r>
      <w:r w:rsidR="008216D9">
        <w:t xml:space="preserve"> FINA</w:t>
      </w:r>
      <w:r>
        <w:t>,</w:t>
      </w:r>
    </w:p>
    <w:p w:rsidRDefault="008216D9" w:rsidP="00BB2B74" w:rsidR="00BB2B74">
      <w:pPr>
        <w:ind w:firstLine="720"/>
        <w:jc w:val="both"/>
      </w:pPr>
      <w:r>
        <w:t xml:space="preserve">- dužnik i </w:t>
      </w:r>
    </w:p>
    <w:p w:rsidRDefault="008216D9" w:rsidP="00BB2B74" w:rsidR="00BB2B74">
      <w:pPr>
        <w:ind w:firstLine="720"/>
        <w:jc w:val="both"/>
      </w:pPr>
      <w:r>
        <w:t>- osobe ovlaštene</w:t>
      </w:r>
      <w:r w:rsidR="00BB2B74">
        <w:t xml:space="preserve"> </w:t>
      </w:r>
      <w:r>
        <w:t xml:space="preserve">za zastupanje dužnika po zakonu. </w:t>
      </w:r>
    </w:p>
    <w:p w:rsidRDefault="008216D9" w:rsidP="008216D9" w:rsidR="008216D9">
      <w:pPr>
        <w:jc w:val="both"/>
      </w:pPr>
    </w:p>
    <w:p w:rsidRDefault="00BB2B74" w:rsidP="00BB2B74" w:rsidR="00BB2B74">
      <w:pPr>
        <w:ind w:firstLine="708"/>
      </w:pPr>
    </w:p>
    <w:p w:rsidRDefault="00F26E91" w:rsidP="003D0CC5" w:rsidR="003D0CC5">
      <w:pPr>
        <w:jc w:val="center"/>
      </w:pPr>
      <w:r>
        <w:t>Dovršeno 09</w:t>
      </w:r>
      <w:r w:rsidR="003D0CC5">
        <w:t>:</w:t>
      </w:r>
      <w:r w:rsidR="008216D9">
        <w:t>26</w:t>
      </w:r>
      <w:r w:rsidR="003D0CC5">
        <w:t xml:space="preserve"> sati.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jc w:val="center"/>
      </w:pPr>
      <w:r>
        <w:t>SUDAC</w:t>
      </w:r>
    </w:p>
    <w:p w:rsidRDefault="003D0CC5" w:rsidP="003D0CC5" w:rsidR="003D0CC5"/>
    <w:p w:rsidRDefault="003D0CC5" w:rsidP="003D0CC5" w:rsidR="003D0CC5"/>
    <w:p w:rsidRDefault="003D0CC5" w:rsidP="003D0CC5" w:rsidR="003D0CC5">
      <w:r>
        <w:t xml:space="preserve">ZAPISNIČAR       </w:t>
      </w:r>
      <w:r>
        <w:tab/>
      </w:r>
      <w:r>
        <w:tab/>
      </w:r>
      <w:r>
        <w:tab/>
      </w:r>
      <w:r>
        <w:tab/>
      </w:r>
      <w:r>
        <w:tab/>
      </w:r>
      <w:r>
        <w:tab/>
        <w:t>PREDLAGATELJ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ind w:left="4956"/>
      </w:pPr>
      <w:r>
        <w:t>ZASTUPNIK PO ZAKONU DUŽNIKA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ind w:firstLine="708" w:left="4956"/>
      </w:pPr>
      <w:r>
        <w:t>DUŽNIK</w:t>
      </w:r>
    </w:p>
    <w:p w:rsidRDefault="001218BE" w:rsidR="001218BE"/>
    <w:p w:rsidRDefault="008216D9" w:rsidR="008216D9"/>
    <w:p w:rsidRDefault="008216D9" w:rsidR="008216D9"/>
    <w:p w:rsidRDefault="008216D9" w:rsidR="008216D9"/>
    <w:p w:rsidRDefault="008216D9" w:rsidR="008216D9"/>
    <w:p w:rsidRDefault="008216D9" w:rsidR="008216D9"/>
    <w:sectPr w:rsidSect="00A0003F" w:rsidR="008216D9">
      <w:headerReference w:type="default" r:id="rId9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DC1" w:rsidP="00AC430A" w:rsidR="00085DC1">
      <w:r>
        <w:separator/>
      </w:r>
    </w:p>
  </w:endnote>
  <w:endnote w:id="0" w:type="continuationSeparator">
    <w:p w:rsidRDefault="00085DC1" w:rsidP="00AC430A" w:rsidR="00085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DC1" w:rsidP="00AC430A" w:rsidR="00085DC1">
      <w:r>
        <w:separator/>
      </w:r>
    </w:p>
  </w:footnote>
  <w:footnote w:id="0" w:type="continuationSeparator">
    <w:p w:rsidRDefault="00085DC1" w:rsidP="00AC430A" w:rsidR="00085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0A" w:rsidR="00AC430A">
    <w:pPr>
      <w:pStyle w:val="Zaglavlje"/>
    </w:pPr>
    <w:r>
      <w:ptab w:leader="none" w:relativeTo="margin" w:alignment="center"/>
    </w:r>
    <w:r>
      <w:t>2</w:t>
    </w:r>
    <w:r>
      <w:tab/>
      <w:t>85. St-</w:t>
    </w:r>
    <w:r w:rsidR="00767680">
      <w:t>4278</w:t>
    </w:r>
    <w:r>
      <w:t>/16</w:t>
    </w:r>
    <w:r>
      <w:ptab w:leader="none" w:relativeTo="margin" w:alignment="right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D7FBE"/>
    <w:multiLevelType w:val="hybridMultilevel"/>
    <w:tmpl w:val="7B38A3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02C9F"/>
    <w:rsid w:val="00085DC1"/>
    <w:rsid w:val="00112810"/>
    <w:rsid w:val="001218BE"/>
    <w:rsid w:val="00147059"/>
    <w:rsid w:val="002936E2"/>
    <w:rsid w:val="00334755"/>
    <w:rsid w:val="00361BA9"/>
    <w:rsid w:val="003C4325"/>
    <w:rsid w:val="003D0CC5"/>
    <w:rsid w:val="00403CD0"/>
    <w:rsid w:val="0056062A"/>
    <w:rsid w:val="00657CAB"/>
    <w:rsid w:val="00676456"/>
    <w:rsid w:val="00707B7C"/>
    <w:rsid w:val="00767680"/>
    <w:rsid w:val="00777B10"/>
    <w:rsid w:val="007F2460"/>
    <w:rsid w:val="008216D9"/>
    <w:rsid w:val="008B601A"/>
    <w:rsid w:val="008D0D82"/>
    <w:rsid w:val="008E00C9"/>
    <w:rsid w:val="00953412"/>
    <w:rsid w:val="00986033"/>
    <w:rsid w:val="00993398"/>
    <w:rsid w:val="009F292D"/>
    <w:rsid w:val="00A0003F"/>
    <w:rsid w:val="00A01951"/>
    <w:rsid w:val="00A45B11"/>
    <w:rsid w:val="00A77843"/>
    <w:rsid w:val="00AC430A"/>
    <w:rsid w:val="00AE2131"/>
    <w:rsid w:val="00B355AE"/>
    <w:rsid w:val="00B6032E"/>
    <w:rsid w:val="00BA5974"/>
    <w:rsid w:val="00BB2B74"/>
    <w:rsid w:val="00E02F83"/>
    <w:rsid w:val="00E261C3"/>
    <w:rsid w:val="00E4002B"/>
    <w:rsid w:val="00E45CB6"/>
    <w:rsid w:val="00E82A0D"/>
    <w:rsid w:val="00EB168F"/>
    <w:rsid w:val="00F26E91"/>
    <w:rsid w:val="00F34B6C"/>
    <w:rsid w:val="00F52B55"/>
    <w:rsid w:val="00FB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B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B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B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B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B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B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B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B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54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935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St-4278/2016-17</izvorni_sadrzaj>
    <derivirana_varijabla naziv="DomainObject.Oznaka_1">St-4278/2016-17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4278</izvorni_sadrzaj>
    <derivirana_varijabla naziv="DomainObject.Predmet.Broj_1">4278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St-4278/2016</izvorni_sadrzaj>
    <derivirana_varijabla naziv="DomainObject.Predmet.OznakaBroj_1">St-4278/2016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MAKRO 5 PROJEKT d.o.o.</izvorni_sadrzaj>
    <derivirana_varijabla naziv="DomainObject.Predmet.ProtustrankaFormated_1">  MAKRO 5 PROJEKT d.o.o.</derivirana_varijabla>
  </DomainObject.Predmet.ProtustrankaFormated>
  <DomainObject.Predmet.ProtustrankaFormatedOIB>
    <izvorni_sadrzaj>  MAKRO 5 PROJEKT d.o.o., OIB 17028057903</izvorni_sadrzaj>
    <derivirana_varijabla naziv="DomainObject.Predmet.ProtustrankaFormatedOIB_1">  MAKRO 5 PROJEKT d.o.o., OIB 17028057903</derivirana_varijabla>
  </DomainObject.Predmet.ProtustrankaFormatedOIB>
  <DomainObject.Predmet.ProtustrankaFormatedWithAdress>
    <izvorni_sadrzaj> MAKRO 5 PROJEKT d.o.o., Trnjanska 37, 10000 Zagreb</izvorni_sadrzaj>
    <derivirana_varijabla naziv="DomainObject.Predmet.ProtustrankaFormatedWithAdress_1"> MAKRO 5 PROJEKT d.o.o., Trnjanska 37, 10000 Zagreb</derivirana_varijabla>
  </DomainObject.Predmet.ProtustrankaFormatedWithAdress>
  <DomainObject.Predmet.ProtustrankaFormatedWithAdressOIB>
    <izvorni_sadrzaj> MAKRO 5 PROJEKT d.o.o., OIB 17028057903, Trnjanska 37, 10000 Zagreb</izvorni_sadrzaj>
    <derivirana_varijabla naziv="DomainObject.Predmet.ProtustrankaFormatedWithAdressOIB_1"> MAKRO 5 PROJEKT d.o.o., OIB 17028057903, Trnjanska 37, 10000 Zagreb</derivirana_varijabla>
  </DomainObject.Predmet.ProtustrankaFormatedWithAdressOIB>
  <DomainObject.Predmet.ProtustrankaWithAdress>
    <izvorni_sadrzaj>MAKRO 5 PROJEKT d.o.o. Trnjanska 37, 10000 Zagreb</izvorni_sadrzaj>
    <derivirana_varijabla naziv="DomainObject.Predmet.ProtustrankaWithAdress_1">MAKRO 5 PROJEKT d.o.o. Trnjanska 37, 10000 Zagreb</derivirana_varijabla>
  </DomainObject.Predmet.ProtustrankaWithAdress>
  <DomainObject.Predmet.ProtustrankaWithAdressOIB>
    <izvorni_sadrzaj>MAKRO 5 PROJEKT d.o.o., OIB 17028057903, Trnjanska 37, 10000 Zagreb</izvorni_sadrzaj>
    <derivirana_varijabla naziv="DomainObject.Predmet.ProtustrankaWithAdressOIB_1">MAKRO 5 PROJEKT d.o.o., OIB 17028057903, Trnjanska 37, 10000 Zagreb</derivirana_varijabla>
  </DomainObject.Predmet.ProtustrankaWithAdressOIB>
  <DomainObject.Predmet.ProtustrankaNazivFormated>
    <izvorni_sadrzaj>MAKRO 5 PROJEKT d.o.o.</izvorni_sadrzaj>
    <derivirana_varijabla naziv="DomainObject.Predmet.ProtustrankaNazivFormated_1">MAKRO 5 PROJEKT d.o.o.</derivirana_varijabla>
  </DomainObject.Predmet.ProtustrankaNazivFormated>
  <DomainObject.Predmet.ProtustrankaNazivFormatedOIB>
    <izvorni_sadrzaj>MAKRO 5 PROJEKT d.o.o., OIB 17028057903</izvorni_sadrzaj>
    <derivirana_varijabla naziv="DomainObject.Predmet.ProtustrankaNazivFormatedOIB_1">MAKRO 5 PROJEKT d.o.o., OIB 17028057903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 5 PROJEKT d.o.o.</item>
    </izvorni_sadrzaj>
    <derivirana_varijabla naziv="DomainObject.Predmet.ProtuStrankaListFormated_1">
      <item>MAKRO 5 PROJEKT d.o.o.</item>
    </derivirana_varijabla>
  </DomainObject.Predmet.ProtuStrankaListFormated>
  <DomainObject.Predmet.ProtuStrankaListFormatedOIB>
    <izvorni_sadrzaj>
      <item>MAKRO 5 PROJEKT d.o.o., OIB 17028057903</item>
    </izvorni_sadrzaj>
    <derivirana_varijabla naziv="DomainObject.Predmet.ProtuStrankaListFormatedOIB_1">
      <item>MAKRO 5 PROJEKT d.o.o., OIB 17028057903</item>
    </derivirana_varijabla>
  </DomainObject.Predmet.ProtuStrankaListFormatedOIB>
  <DomainObject.Predmet.ProtuStrankaListFormatedWithAdress>
    <izvorni_sadrzaj>
      <item>MAKRO 5 PROJEKT d.o.o., Trnjanska 37, 10000 Zagreb</item>
    </izvorni_sadrzaj>
    <derivirana_varijabla naziv="DomainObject.Predmet.ProtuStrankaListFormatedWithAdress_1">
      <item>MAKRO 5 PROJEKT d.o.o., Trnjanska 37, 10000 Zagreb</item>
    </derivirana_varijabla>
  </DomainObject.Predmet.ProtuStrankaListFormatedWithAdress>
  <DomainObject.Predmet.ProtuStrankaListFormatedWithAdressOIB>
    <izvorni_sadrzaj>
      <item>MAKRO 5 PROJEKT d.o.o., OIB 17028057903, Trnjanska 37, 10000 Zagreb</item>
    </izvorni_sadrzaj>
    <derivirana_varijabla naziv="DomainObject.Predmet.ProtuStrankaListFormatedWithAdressOIB_1">
      <item>MAKRO 5 PROJEKT d.o.o., OIB 17028057903, Trnjanska 37, 10000 Zagreb</item>
    </derivirana_varijabla>
  </DomainObject.Predmet.ProtuStrankaListFormatedWithAdressOIB>
  <DomainObject.Predmet.ProtuStrankaListNazivFormated>
    <izvorni_sadrzaj>
      <item>MAKRO 5 PROJEKT d.o.o.</item>
    </izvorni_sadrzaj>
    <derivirana_varijabla naziv="DomainObject.Predmet.ProtuStrankaListNazivFormated_1">
      <item>MAKRO 5 PROJEKT d.o.o.</item>
    </derivirana_varijabla>
  </DomainObject.Predmet.ProtuStrankaListNazivFormated>
  <DomainObject.Predmet.ProtuStrankaListNazivFormatedOIB>
    <izvorni_sadrzaj>
      <item>MAKRO 5 PROJEKT d.o.o., OIB 17028057903</item>
    </izvorni_sadrzaj>
    <derivirana_varijabla naziv="DomainObject.Predmet.ProtuStrankaListNazivFormatedOIB_1">
      <item>MAKRO 5 PROJEKT d.o.o., OIB 17028057903</item>
    </derivirana_varijabla>
  </DomainObject.Predmet.ProtuStrankaListNazivFormatedOIB>
  <DomainObject.Predmet.OstaliListFormated>
    <izvorni_sadrzaj>
      <item>Slišković Ciril</item>
      <item>Anderluh Zvonko</item>
    </izvorni_sadrzaj>
    <derivirana_varijabla naziv="DomainObject.Predmet.OstaliListFormated_1">
      <item>Slišković Ciril</item>
      <item>Anderluh Zvonko</item>
    </derivirana_varijabla>
  </DomainObject.Predmet.OstaliListFormated>
  <DomainObject.Predmet.OstaliListFormatedOIB>
    <izvorni_sadrzaj>
      <item>Slišković Ciril, OIB 59675864044</item>
      <item>Anderluh Zvonko, OIB 71652811583</item>
    </izvorni_sadrzaj>
    <derivirana_varijabla naziv="DomainObject.Predmet.OstaliListFormatedOIB_1">
      <item>Slišković Ciril, OIB 59675864044</item>
      <item>Anderluh Zvonko, OIB 71652811583</item>
    </derivirana_varijabla>
  </DomainObject.Predmet.OstaliListFormatedOIB>
  <DomainObject.Predmet.OstaliListFormatedWithAdress>
    <izvorni_sadrzaj>
      <item>Slišković Ciril, Rostoharjeva 26 A, 8270 Krško</item>
      <item>Anderluh Zvonko, Merlada 9, 52470 Umag</item>
    </izvorni_sadrzaj>
    <derivirana_varijabla naziv="DomainObject.Predmet.OstaliListFormatedWithAdress_1">
      <item>Slišković Ciril, Rostoharjeva 26 A, 8270 Krško</item>
      <item>Anderluh Zvonko, Merlada 9, 52470 Umag</item>
    </derivirana_varijabla>
  </DomainObject.Predmet.OstaliListFormatedWithAdress>
  <DomainObject.Predmet.OstaliListFormatedWithAdressOIB>
    <izvorni_sadrzaj>
      <item>Slišković Ciril, OIB 59675864044, Rostoharjeva 26 A, 8270 Krško</item>
      <item>Anderluh Zvonko, OIB 71652811583, Merlada 9, 52470 Umag</item>
    </izvorni_sadrzaj>
    <derivirana_varijabla naziv="DomainObject.Predmet.OstaliListFormatedWithAdressOIB_1">
      <item>Slišković Ciril, OIB 59675864044, Rostoharjeva 26 A, 8270 Krško</item>
      <item>Anderluh Zvonko, OIB 71652811583, Merlada 9, 52470 Umag</item>
    </derivirana_varijabla>
  </DomainObject.Predmet.OstaliListFormatedWithAdressOIB>
  <DomainObject.Predmet.OstaliListNazivFormated>
    <izvorni_sadrzaj>
      <item>Slišković Ciril</item>
      <item>Anderluh Zvonko</item>
    </izvorni_sadrzaj>
    <derivirana_varijabla naziv="DomainObject.Predmet.OstaliListNazivFormated_1">
      <item>Slišković Ciril</item>
      <item>Anderluh Zvonko</item>
    </derivirana_varijabla>
  </DomainObject.Predmet.OstaliListNazivFormated>
  <DomainObject.Predmet.OstaliListNazivFormatedOIB>
    <izvorni_sadrzaj>
      <item>Slišković Ciril, OIB 59675864044</item>
      <item>Anderluh Zvonko, OIB 71652811583</item>
    </izvorni_sadrzaj>
    <derivirana_varijabla naziv="DomainObject.Predmet.OstaliListNazivFormatedOIB_1">
      <item>Slišković Ciril, OIB 59675864044</item>
      <item>Anderluh Zvonko, OIB 71652811583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St-4278/2016-17</izvorni_sadrzaj>
    <derivirana_varijabla naziv="DomainObject.PoslovniBrojDokumenta_1">St-4278/2016-17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 5 PROJEKT d.o.o.</izvorni_sadrzaj>
    <derivirana_varijabla naziv="DomainObject.Predmet.ProtustrankaIDrugi_1">MAKRO 5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MAKRO 5 PROJEKT d.o.o., OIB 17028057903, Trnjanska 37, 10000 Zagreb</izvorni_sadrzaj>
    <derivirana_varijabla naziv="DomainObject.Predmet.ProtustrankaIDrugiAdressOIB_1">MAKRO 5 PROJEKT d.o.o., OIB 17028057903, Trnjanska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MAKRO 5 PROJEKT d.o.o.</item>
      <item>Slišković Ciril</item>
      <item>Anderluh Zvonko</item>
    </izvorni_sadrzaj>
    <derivirana_varijabla naziv="DomainObject.Predmet.SudioniciListNaziv_1">
      <item>FINA Regionalni centar Zagreb</item>
      <item>MAKRO 5 PROJEKT d.o.o.</item>
      <item>Slišković Ciril</item>
      <item>Anderluh Zvonko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MAKRO 5 PROJEKT d.o.o., OIB 17028057903, Trnjanska 37,10000 Zagreb</item>
      <item>Slišković Ciril, OIB 59675864044, Rostoharjeva 26 A,8270 Krško</item>
      <item>Anderluh Zvonko, OIB 71652811583, Merlada 9,52470 Umag</item>
    </izvorni_sadrzaj>
    <derivirana_varijabla naziv="DomainObject.Predmet.SudioniciListAdressOIB_1">
      <item>FINA Regionalni centar Zagreb, OIB 85821130368, Trg svibanjskih žrtava 1995. br. 1,10000 Zagreb</item>
      <item>MAKRO 5 PROJEKT d.o.o., OIB 17028057903, Trnjanska 37,10000 Zagreb</item>
      <item>Slišković Ciril, OIB 59675864044, Rostoharjeva 26 A,8270 Krško</item>
      <item>Anderluh Zvonko, OIB 71652811583, Merlada 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17028057903</item>
      <item>, OIB 59675864044</item>
      <item>, OIB 71652811583</item>
    </izvorni_sadrzaj>
    <derivirana_varijabla naziv="DomainObject.Predmet.SudioniciListNazivOIB_1">
      <item>, OIB 85821130368</item>
      <item>, OIB 17028057903</item>
      <item>, OIB 59675864044</item>
      <item>, OIB 71652811583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2718</properties:Characters>
  <properties:Lines>93</properties:Lines>
  <properties:Paragraphs>34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2018-03-26T06:49:00Z</dcterms:created>
  <dc:creator>Petra Čiček</dc:creator>
  <cp:lastModifiedBy>Katarina Drndelić</cp:lastModifiedBy>
  <cp:lastPrinted>2018-03-28T07:32:00Z</cp:lastPrinted>
  <dcterms:modified xmlns:xsi="http://www.w3.org/2001/XMLSchema-instance" xsi:type="dcterms:W3CDTF">2018-03-28T07:32:00Z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St-4278/2016-17 / Odluka - Zaključak (4278-16_očitovanje.docx)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