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1f24" w14:paraId="13c1f2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01BE1">
        <w:rPr>
          <w:rFonts w:hAnsi="Times New Roman" w:ascii="Times New Roman"/>
          <w:szCs w:val="24"/>
        </w:rPr>
        <w:t>5619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295636" w:rsidRPr="00295636">
        <w:rPr>
          <w:rFonts w:hAnsi="Times New Roman" w:ascii="Times New Roman"/>
          <w:szCs w:val="24"/>
        </w:rPr>
        <w:t>POLJOPRIVREDNA ZADRUGA AGROMOSLAVINA za poljoprivredu, trgovinu i proizvodnju - u likvidaciji</w:t>
      </w:r>
      <w:r w:rsidR="00295636">
        <w:rPr>
          <w:rFonts w:hAnsi="Times New Roman" w:ascii="Times New Roman"/>
          <w:szCs w:val="24"/>
        </w:rPr>
        <w:t xml:space="preserve">, Topusko, </w:t>
      </w:r>
      <w:r w:rsidR="00295636" w:rsidRPr="00295636">
        <w:rPr>
          <w:rFonts w:hAnsi="Times New Roman" w:ascii="Times New Roman"/>
          <w:szCs w:val="24"/>
        </w:rPr>
        <w:t>Katinovac 25</w:t>
      </w:r>
      <w:r w:rsidR="00295636">
        <w:rPr>
          <w:rFonts w:hAnsi="Times New Roman" w:ascii="Times New Roman"/>
          <w:szCs w:val="24"/>
        </w:rPr>
        <w:t xml:space="preserve">, OIB: </w:t>
      </w:r>
      <w:r w:rsidR="00295636" w:rsidRPr="00295636">
        <w:rPr>
          <w:rFonts w:hAnsi="Times New Roman" w:ascii="Times New Roman"/>
          <w:szCs w:val="24"/>
        </w:rPr>
        <w:t>06881703522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295636">
        <w:rPr>
          <w:rFonts w:hAnsi="Times New Roman" w:ascii="Times New Roman"/>
          <w:szCs w:val="24"/>
        </w:rPr>
        <w:t>23.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E72152" w:rsidR="00E72152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295636" w:rsidRPr="00295636">
        <w:rPr>
          <w:rFonts w:hAnsi="Times New Roman" w:ascii="Times New Roman"/>
          <w:szCs w:val="24"/>
        </w:rPr>
        <w:t>POLJOPRIVREDNA ZADRUGA AGROMOSLAVINA za poljoprivredu, trgovinu i proizvodnju - u likvidaciji</w:t>
      </w:r>
      <w:r w:rsidR="00295636">
        <w:rPr>
          <w:rFonts w:hAnsi="Times New Roman" w:ascii="Times New Roman"/>
          <w:szCs w:val="24"/>
        </w:rPr>
        <w:t xml:space="preserve">, Topusko, </w:t>
      </w:r>
      <w:r w:rsidR="00295636" w:rsidRPr="00295636">
        <w:rPr>
          <w:rFonts w:hAnsi="Times New Roman" w:ascii="Times New Roman"/>
          <w:szCs w:val="24"/>
        </w:rPr>
        <w:t>Katinovac 25</w:t>
      </w:r>
      <w:r w:rsidR="00295636">
        <w:rPr>
          <w:rFonts w:hAnsi="Times New Roman" w:ascii="Times New Roman"/>
          <w:szCs w:val="24"/>
        </w:rPr>
        <w:t xml:space="preserve">, OIB: </w:t>
      </w:r>
      <w:r w:rsidR="00295636" w:rsidRPr="00295636">
        <w:rPr>
          <w:rFonts w:hAnsi="Times New Roman" w:ascii="Times New Roman"/>
          <w:szCs w:val="24"/>
        </w:rPr>
        <w:t>06881703522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295636" w:rsidR="002956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295636">
        <w:rPr>
          <w:rFonts w:hAnsi="Times New Roman" w:ascii="Times New Roman"/>
        </w:rPr>
        <w:t xml:space="preserve">je na skupštini zadruge od 25. travnja 2012. donesena odluka o prestanku zadruge te je imenovan likvidator zadruge. </w:t>
      </w:r>
    </w:p>
    <w:p w:rsidRDefault="00295636" w:rsidP="00295636" w:rsidR="00B85224" w:rsidRPr="002A7A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se već vodi postupak likvidacije predloženog stečajnog dužnika nisu ispunjeni uvjeti za </w:t>
      </w:r>
      <w:r w:rsidR="00E72152">
        <w:rPr>
          <w:rFonts w:hAnsi="Times New Roman" w:ascii="Times New Roman"/>
        </w:rPr>
        <w:t xml:space="preserve">provedbu skraćenog stečajnog postupka sukladno </w:t>
      </w:r>
      <w:r w:rsidR="00FF649E"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295636">
        <w:rPr>
          <w:rFonts w:hAnsi="Times New Roman" w:ascii="Times New Roman"/>
          <w:szCs w:val="24"/>
        </w:rPr>
        <w:t>23.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600AE" w:rsidR="004600AE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4600AE" w:rsidP="004600AE" w:rsidR="004600AE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lastRenderedPageBreak/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295636" w:rsidR="00FF649E" w:rsidRPr="00295636">
      <w:pPr>
        <w:pStyle w:val="Odlomakpopisa"/>
        <w:numPr>
          <w:ilvl w:val="0"/>
          <w:numId w:val="7"/>
        </w:numPr>
        <w:jc w:val="both"/>
      </w:pPr>
      <w:r w:rsidRPr="00295636">
        <w:t>Podnositelju zahtjeva: FINA-i</w:t>
      </w:r>
    </w:p>
    <w:p w:rsidRDefault="00295636" w:rsidP="00E72152" w:rsidR="00295636">
      <w:pPr>
        <w:pStyle w:val="Odlomakpopisa"/>
        <w:numPr>
          <w:ilvl w:val="0"/>
          <w:numId w:val="7"/>
        </w:numPr>
        <w:jc w:val="both"/>
      </w:pPr>
      <w:r>
        <w:t>dužniku po likvidatoru Kata Horvat, Buzet 43a</w:t>
      </w:r>
    </w:p>
    <w:p w:rsidRDefault="00E72152" w:rsidP="00E72152" w:rsidR="00D75016" w:rsidRPr="00295636">
      <w:pPr>
        <w:pStyle w:val="Odlomakpopisa"/>
        <w:numPr>
          <w:ilvl w:val="0"/>
          <w:numId w:val="7"/>
        </w:numPr>
        <w:jc w:val="both"/>
      </w:pPr>
      <w:r w:rsidRPr="00295636">
        <w:t>e</w:t>
      </w:r>
      <w:r w:rsidR="00FF649E" w:rsidRPr="00295636">
        <w:t>-Oglasn</w:t>
      </w:r>
      <w:r w:rsidRPr="00295636">
        <w:t>a</w:t>
      </w:r>
      <w:r w:rsidR="00FF649E" w:rsidRPr="00295636">
        <w:t xml:space="preserve"> ploč</w:t>
      </w:r>
      <w:r w:rsidR="00295636">
        <w:t xml:space="preserve">a </w:t>
      </w:r>
    </w:p>
    <w:sectPr w:rsidSect="006300BC" w:rsidR="00D75016" w:rsidRPr="00295636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0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295636">
      <w:rPr>
        <w:rFonts w:hAnsi="Times New Roman" w:ascii="Times New Roman"/>
        <w:szCs w:val="24"/>
      </w:rPr>
      <w:t>5619/15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723EA"/>
    <w:multiLevelType w:val="hybridMultilevel"/>
    <w:tmpl w:val="0958D5BE"/>
    <w:lvl w:tplc="8F621E7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95636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01BE1"/>
    <w:rsid w:val="004600AE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0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0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0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0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0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0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0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0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5619</izvorni_sadrzaj>
    <derivirana_varijabla naziv="DomainObject.Predmet.Broj_1">5619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St-5619/2015</izvorni_sadrzaj>
    <derivirana_varijabla naziv="DomainObject.Predmet.OznakaBroj_1">St-5619/2015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AGROMOSLAVINA za poljoprivredu, trgovinu i proizvodnju - u likvidaciji zastupanog po punomoćniku Kata Horvat</izvorni_sadrzaj>
    <derivirana_varijabla naziv="DomainObject.Predmet.ProtustrankaFormated_1">  POLJOPRIVREDNA ZADRUGA AGROMOSLAVINA za poljoprivredu, trgovinu i proizvodnju - u likvidaciji zastupanog po punomoćniku Kata Horvat</derivirana_varijabla>
  </DomainObject.Predmet.ProtustrankaFormated>
  <DomainObject.Predmet.ProtustrankaFormatedOIB>
    <izvorni_sadrzaj>  POLJOPRIVREDNA ZADRUGA AGROMOSLAVINA za poljoprivredu, trgovinu i proizvodnju - u likvidaciji, OIB 06881703522 zastupanog po punomoćniku Kata Horvat</izvorni_sadrzaj>
    <derivirana_varijabla naziv="DomainObject.Predmet.ProtustrankaFormatedOIB_1">  POLJOPRIVREDNA ZADRUGA AGROMOSLAVINA za poljoprivredu, trgovinu i proizvodnju - u likvidaciji, OIB 06881703522 zastupanog po punomoćniku Kata Horvat</derivirana_varijabla>
  </DomainObject.Predmet.ProtustrankaFormatedOIB>
  <DomainObject.Predmet.ProtustrankaFormatedWithAdress>
    <izvorni_sadrzaj> POLJOPRIVREDNA ZADRUGA AGROMOSLAVINA za poljoprivredu, trgovinu i proizvodnju - u likvidaciji, Katinovac 25, 44415 Topusko zastupanog po punomoćniku Kata Horvat</izvorni_sadrzaj>
    <derivirana_varijabla naziv="DomainObject.Predmet.ProtustrankaFormatedWithAdress_1"> POLJOPRIVREDNA ZADRUGA AGROMOSLAVINA za poljoprivredu, trgovinu i proizvodnju - u likvidaciji, Katinovac 25, 44415 Topusko zastupanog po punomoćniku Kata Horvat</derivirana_varijabla>
  </DomainObject.Predmet.ProtustrankaFormatedWithAdress>
  <DomainObject.Predmet.ProtustrankaFormatedWithAdressOIB>
    <izvorni_sadrzaj> POLJOPRIVREDNA ZADRUGA AGROMOSLAVINA za poljoprivredu, trgovinu i proizvodnju - u likvidaciji, OIB 06881703522, Katinovac 25, 44415 Topusko zastupanog po punomoćniku Kata Horvat</izvorni_sadrzaj>
    <derivirana_varijabla naziv="DomainObject.Predmet.ProtustrankaFormatedWithAdressOIB_1"> POLJOPRIVREDNA ZADRUGA AGROMOSLAVINA za poljoprivredu, trgovinu i proizvodnju - u likvidaciji, OIB 06881703522, Katinovac 25, 44415 Topusko zastupanog po punomoćniku Kata Horvat</derivirana_varijabla>
  </DomainObject.Predmet.ProtustrankaFormatedWithAdressOIB>
  <DomainObject.Predmet.ProtustrankaWithAdress>
    <izvorni_sadrzaj>POLJOPRIVREDNA ZADRUGA AGROMOSLAVINA za poljoprivredu, trgovinu i proizvodnju - u likvidaciji Katinovac 25, 44415 Topusko</izvorni_sadrzaj>
    <derivirana_varijabla naziv="DomainObject.Predmet.ProtustrankaWithAdress_1">POLJOPRIVREDNA ZADRUGA AGROMOSLAVINA za poljoprivredu, trgovinu i proizvodnju - u likvidaciji Katinovac 25, 44415 Topusko</derivirana_varijabla>
  </DomainObject.Predmet.ProtustrankaWithAdress>
  <DomainObject.Predmet.ProtustrankaWithAdressOIB>
    <izvorni_sadrzaj>POLJOPRIVREDNA ZADRUGA AGROMOSLAVINA za poljoprivredu, trgovinu i proizvodnju - u likvidaciji, OIB 06881703522, Katinovac 25, 44415 Topusko</izvorni_sadrzaj>
    <derivirana_varijabla naziv="DomainObject.Predmet.ProtustrankaWithAdressOIB_1">POLJOPRIVREDNA ZADRUGA AGROMOSLAVINA za poljoprivredu, trgovinu i proizvodnju - u likvidaciji, OIB 06881703522, Katinovac 25, 44415 Topusko</derivirana_varijabla>
  </DomainObject.Predmet.ProtustrankaWithAdressOIB>
  <DomainObject.Predmet.ProtustrankaNazivFormated>
    <izvorni_sadrzaj>POLJOPRIVREDNA ZADRUGA AGROMOSLAVINA za poljoprivredu, trgovinu i proizvodnju - u likvidaciji</izvorni_sadrzaj>
    <derivirana_varijabla naziv="DomainObject.Predmet.ProtustrankaNazivFormated_1">POLJOPRIVREDNA ZADRUGA AGROMOSLAVINA za poljoprivredu, trgovinu i proizvodnju - u likvidaciji</derivirana_varijabla>
  </DomainObject.Predmet.ProtustrankaNazivFormated>
  <DomainObject.Predmet.ProtustrankaNazivFormatedOIB>
    <izvorni_sadrzaj>POLJOPRIVREDNA ZADRUGA AGROMOSLAVINA za poljoprivredu, trgovinu i proizvodnju - u likvidaciji, OIB 06881703522</izvorni_sadrzaj>
    <derivirana_varijabla naziv="DomainObject.Predmet.ProtustrankaNazivFormatedOIB_1">POLJOPRIVREDNA ZADRUGA AGROMOSLAVINA za poljoprivredu, trgovinu i proizvodnju - u likvidaciji, OIB 06881703522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AGROMOSLAVINA za poljoprivredu, trgovinu i proizvodnju - u likvidaciji zastupanog po punomoćniku Kata Horvat</item>
    </izvorni_sadrzaj>
    <derivirana_varijabla naziv="DomainObject.Predmet.ProtuStrankaListFormated_1">
      <item>POLJOPRIVREDNA ZADRUGA AGROMOSLAVINA za poljoprivredu, trgovinu i proizvodnju - u likvidaciji zastupanog po punomoćniku Kata Horvat</item>
    </derivirana_varijabla>
  </DomainObject.Predmet.ProtuStrankaListFormated>
  <DomainObject.Predmet.ProtuStrankaListFormatedOIB>
    <izvorni_sadrzaj>
      <item>POLJOPRIVREDNA ZADRUGA AGROMOSLAVINA za poljoprivredu, trgovinu i proizvodnju - u likvidaciji, OIB 06881703522 zastupanog po punomoćniku Kata Horvat</item>
    </izvorni_sadrzaj>
    <derivirana_varijabla naziv="DomainObject.Predmet.ProtuStrankaListFormatedOIB_1">
      <item>POLJOPRIVREDNA ZADRUGA AGROMOSLAVINA za poljoprivredu, trgovinu i proizvodnju - u likvidaciji, OIB 06881703522 zastupanog po punomoćniku Kata Horvat</item>
    </derivirana_varijabla>
  </DomainObject.Predmet.ProtuStrankaListFormatedOIB>
  <DomainObject.Predmet.ProtuStrankaListFormatedWithAdress>
    <izvorni_sadrzaj>
      <item>POLJOPRIVREDNA ZADRUGA AGROMOSLAVINA za poljoprivredu, trgovinu i proizvodnju - u likvidaciji, Katinovac 25, 44415 Topusko zastupanog po punomoćniku Kata Horvat</item>
    </izvorni_sadrzaj>
    <derivirana_varijabla naziv="DomainObject.Predmet.ProtuStrankaListFormatedWithAdress_1">
      <item>POLJOPRIVREDNA ZADRUGA AGROMOSLAVINA za poljoprivredu, trgovinu i proizvodnju - u likvidaciji, Katinovac 25, 44415 Topusko zastupanog po punomoćniku Kata Horvat</item>
    </derivirana_varijabla>
  </DomainObject.Predmet.ProtuStrankaListFormatedWithAdress>
  <DomainObject.Predmet.ProtuStrankaListFormatedWithAdressOIB>
    <izvorni_sadrzaj>
      <item>POLJOPRIVREDNA ZADRUGA AGROMOSLAVINA za poljoprivredu, trgovinu i proizvodnju - u likvidaciji, OIB 06881703522, Katinovac 25, 44415 Topusko zastupanog po punomoćniku Kata Horvat</item>
    </izvorni_sadrzaj>
    <derivirana_varijabla naziv="DomainObject.Predmet.ProtuStrankaListFormatedWithAdressOIB_1">
      <item>POLJOPRIVREDNA ZADRUGA AGROMOSLAVINA za poljoprivredu, trgovinu i proizvodnju - u likvidaciji, OIB 06881703522, Katinovac 25, 44415 Topusko zastupanog po punomoćniku Kata Horvat</item>
    </derivirana_varijabla>
  </DomainObject.Predmet.ProtuStrankaListFormatedWithAdressOIB>
  <DomainObject.Predmet.ProtuStrankaListNazivFormated>
    <izvorni_sadrzaj>
      <item>POLJOPRIVREDNA ZADRUGA AGROMOSLAVINA za poljoprivredu, trgovinu i proizvodnju - u likvidaciji</item>
    </izvorni_sadrzaj>
    <derivirana_varijabla naziv="DomainObject.Predmet.ProtuStrankaListNazivFormated_1">
      <item>POLJOPRIVREDNA ZADRUGA AGROMOSLAVINA za poljoprivredu, trgovinu i proizvodnju - u likvidaciji</item>
    </derivirana_varijabla>
  </DomainObject.Predmet.ProtuStrankaListNazivFormated>
  <DomainObject.Predmet.ProtuStrankaListNazivFormatedOIB>
    <izvorni_sadrzaj>
      <item>POLJOPRIVREDNA ZADRUGA AGROMOSLAVINA za poljoprivredu, trgovinu i proizvodnju - u likvidaciji, OIB 06881703522</item>
    </izvorni_sadrzaj>
    <derivirana_varijabla naziv="DomainObject.Predmet.ProtuStrankaListNazivFormatedOIB_1">
      <item>POLJOPRIVREDNA ZADRUGA AGROMOSLAVINA za poljoprivredu, trgovinu i proizvodnju - u likvidaciji, OIB 06881703522</item>
    </derivirana_varijabla>
  </DomainObject.Predmet.ProtuStrankaListNazivFormatedOIB>
  <DomainObject.Predmet.OstaliListFormated>
    <izvorni_sadrzaj>
      <item>Kata Horvat punomoćnik sudionika u postupku POLJOPRIVREDNA ZADRUGA AGROMOSLAVINA za poljoprivredu, trgovinu i proizvodnju - u likvidaciji</item>
    </izvorni_sadrzaj>
    <derivirana_varijabla naziv="DomainObject.Predmet.OstaliListFormated_1">
      <item>Kata Horvat punomoćnik sudionika u postupku POLJOPRIVREDNA ZADRUGA AGROMOSLAVINA za poljoprivredu, trgovinu i proizvodnju - u likvidaciji</item>
    </derivirana_varijabla>
  </DomainObject.Predmet.OstaliListFormated>
  <DomainObject.Predmet.OstaliListFormatedOIB>
    <izvorni_sadrzaj>
      <item>Kata Horvat, OIB 86759343594 punomoćnik sudionika u postupku POLJOPRIVREDNA ZADRUGA AGROMOSLAVINA za poljoprivredu, trgovinu i proizvodnju - u likvidaciji</item>
    </izvorni_sadrzaj>
    <derivirana_varijabla naziv="DomainObject.Predmet.OstaliListFormatedOIB_1">
      <item>Kata Horvat, OIB 86759343594 punomoćnik sudionika u postupku POLJOPRIVREDNA ZADRUGA AGROMOSLAVINA za poljoprivredu, trgovinu i proizvodnju - u likvidaciji</item>
    </derivirana_varijabla>
  </DomainObject.Predmet.OstaliListFormatedOIB>
  <DomainObject.Predmet.OstaliListFormatedWithAdress>
    <izvorni_sadrzaj>
      <item>Kata Horvat, Buzeta 43a, 44400 Buzeta punomoćnik sudionika u postupku POLJOPRIVREDNA ZADRUGA AGROMOSLAVINA za poljoprivredu, trgovinu i proizvodnju - u likvidaciji</item>
    </izvorni_sadrzaj>
    <derivirana_varijabla naziv="DomainObject.Predmet.OstaliListFormatedWithAdress_1">
      <item>Kata Horvat, Buzeta 43a, 44400 Buzeta punomoćnik sudionika u postupku POLJOPRIVREDNA ZADRUGA AGROMOSLAVINA za poljoprivredu, trgovinu i proizvodnju - u likvidaciji</item>
    </derivirana_varijabla>
  </DomainObject.Predmet.OstaliListFormatedWithAdress>
  <DomainObject.Predmet.OstaliListFormatedWithAdressOIB>
    <izvorni_sadrzaj>
      <item>Kata Horvat, OIB 86759343594, Buzeta 43a, 44400 Buzeta punomoćnik sudionika u postupku POLJOPRIVREDNA ZADRUGA AGROMOSLAVINA za poljoprivredu, trgovinu i proizvodnju - u likvidaciji</item>
    </izvorni_sadrzaj>
    <derivirana_varijabla naziv="DomainObject.Predmet.OstaliListFormatedWithAdressOIB_1">
      <item>Kata Horvat, OIB 86759343594, Buzeta 43a, 44400 Buzeta punomoćnik sudionika u postupku POLJOPRIVREDNA ZADRUGA AGROMOSLAVINA za poljoprivredu, trgovinu i proizvodnju - u likvidaciji</item>
    </derivirana_varijabla>
  </DomainObject.Predmet.OstaliListFormatedWithAdressOIB>
  <DomainObject.Predmet.OstaliListNazivFormated>
    <izvorni_sadrzaj>
      <item>Kata Horvat</item>
    </izvorni_sadrzaj>
    <derivirana_varijabla naziv="DomainObject.Predmet.OstaliListNazivFormated_1">
      <item>Kata Horvat</item>
    </derivirana_varijabla>
  </DomainObject.Predmet.OstaliListNazivFormated>
  <DomainObject.Predmet.OstaliListNazivFormatedOIB>
    <izvorni_sadrzaj>
      <item>Kata Horvat, OIB 86759343594</item>
    </izvorni_sadrzaj>
    <derivirana_varijabla naziv="DomainObject.Predmet.OstaliListNazivFormatedOIB_1">
      <item>Kata Horvat, OIB 86759343594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AGROMOSLAVINA za poljoprivredu, trgovinu i proizvodnju - u likvidaciji</izvorni_sadrzaj>
    <derivirana_varijabla naziv="DomainObject.Predmet.ProtustrankaIDrugi_1">POLJOPRIVREDNA ZADRUGA AGROMOSLAVINA za poljoprivredu, trgovinu i proizvodnju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AGROMOSLAVINA za poljoprivredu, trgovinu i proizvodnju - u likvidaciji, OIB 06881703522, Katinovac 25, 44415 Topusko</izvorni_sadrzaj>
    <derivirana_varijabla naziv="DomainObject.Predmet.ProtustrankaIDrugiAdressOIB_1">POLJOPRIVREDNA ZADRUGA AGROMOSLAVINA za poljoprivredu, trgovinu i proizvodnju - u likvidaciji, OIB 06881703522, Katinovac 25,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AGROMOSLAVINA za poljoprivredu, trgovinu i proizvodnju - u likvidaciji</item>
      <item>Kata Horvat</item>
    </izvorni_sadrzaj>
    <derivirana_varijabla naziv="DomainObject.Predmet.SudioniciListNaziv_1">
      <item>FINA Regionalni centar Zagreb</item>
      <item>POLJOPRIVREDNA ZADRUGA AGROMOSLAVINA za poljoprivredu, trgovinu i proizvodnju - u likvidaciji</item>
      <item>Kata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AGROMOSLAVINA za poljoprivredu, trgovinu i proizvodnju - u likvidaciji, OIB 06881703522, Katinovac 25,44415 Topusko</item>
      <item>Kata Horvat, OIB 86759343594, Buzeta 43a,44400 Buzeta</item>
    </izvorni_sadrzaj>
    <derivirana_varijabla naziv="DomainObject.Predmet.SudioniciListAdressOIB_1">
      <item>FINA Regionalni centar Zagreb, OIB 85821130368, Trg svibanjskih žrtava 1995. 1,10000 Zagreb</item>
      <item>POLJOPRIVREDNA ZADRUGA AGROMOSLAVINA za poljoprivredu, trgovinu i proizvodnju - u likvidaciji, OIB 06881703522, Katinovac 25,44415 Topusko</item>
      <item>Kata Horvat, OIB 86759343594, Buzeta 43a,44400 Buzeta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06881703522</item>
      <item>, OIB 86759343594</item>
    </izvorni_sadrzaj>
    <derivirana_varijabla naziv="DomainObject.Predmet.SudioniciListNazivOIB_1">
      <item>, OIB 85821130368</item>
      <item>, OIB 06881703522</item>
      <item>, OIB 86759343594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1695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2015-12-23T13:40:00Z</dcterms:created>
  <dc:creator>kbabic</dc:creator>
  <cp:lastModifiedBy>Katarina Babić</cp:lastModifiedBy>
  <cp:lastPrinted>2015-12-23T13:43:00Z</cp:lastPrinted>
  <dcterms:modified xmlns:xsi="http://www.w3.org/2001/XMLSchema-instance" xsi:type="dcterms:W3CDTF">2015-12-23T13:44:00Z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