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ea432" w14:paraId="39ea432" w:rsidRDefault="00160443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 w:rsidRPr="0082401E">
        <w:t xml:space="preserve"> St-</w:t>
      </w:r>
      <w:r>
        <w:t>314</w:t>
      </w:r>
      <w:r w:rsidR="00CD4711" w:rsidRPr="0082401E">
        <w:t>/</w:t>
      </w:r>
      <w:r>
        <w:t>16</w:t>
      </w:r>
      <w:r w:rsidR="00CD4711" w:rsidRPr="0082401E">
        <w:t>-</w:t>
      </w:r>
      <w:r w:rsidR="00DA3550">
        <w:t>4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>T</w:t>
      </w:r>
      <w:r w:rsidR="00160443">
        <w:t>rgovački sud u Varaždinu po sutkinji</w:t>
      </w:r>
      <w:r w:rsidR="00C529A6" w:rsidRPr="0082401E">
        <w:t xml:space="preserve"> toga suda </w:t>
      </w:r>
      <w:r w:rsidR="00160443">
        <w:t>Meliti Poljanec Bubaš, kao stečajnoj</w:t>
      </w:r>
      <w:r w:rsidR="00C529A6" w:rsidRPr="0082401E">
        <w:t xml:space="preserve"> </w:t>
      </w:r>
      <w:r w:rsidR="00160443">
        <w:t>sutkinji</w:t>
      </w:r>
      <w:r w:rsidR="00C529A6" w:rsidRPr="0082401E">
        <w:t>, u stečajnom  predmetu, p</w:t>
      </w:r>
      <w:r w:rsidR="00160443">
        <w:t xml:space="preserve">ovodom prijedloga predlagatelja </w:t>
      </w:r>
      <w:r w:rsidR="00402657" w:rsidRPr="0082401E">
        <w:t xml:space="preserve">Financijske agencije Regionalni centar Zagreb, </w:t>
      </w:r>
      <w:r w:rsidR="00160443">
        <w:t>Ulica grada Vukovara 70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D120C5" w:rsidRPr="0082401E">
        <w:t xml:space="preserve"> </w:t>
      </w:r>
      <w:r w:rsidR="00160443" w:rsidRPr="00160443">
        <w:t>AUDIO DOC d.o.o.</w:t>
      </w:r>
      <w:r w:rsidR="00160443">
        <w:t xml:space="preserve"> za prodaju i montažu audio sustava, Krste Hegedušića 11, 48000 Koprivnica, OIB: 82989236126,</w:t>
      </w:r>
      <w:r w:rsidR="00624B88" w:rsidRPr="0082401E">
        <w:t xml:space="preserve"> </w:t>
      </w:r>
      <w:r w:rsidR="00EC7C95" w:rsidRPr="0082401E">
        <w:t xml:space="preserve">dana </w:t>
      </w:r>
      <w:r w:rsidR="00160443">
        <w:t>4</w:t>
      </w:r>
      <w:r w:rsidR="001E56E4" w:rsidRPr="0082401E">
        <w:t xml:space="preserve">. </w:t>
      </w:r>
      <w:r w:rsidR="00160443">
        <w:t>travnja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160443" w:rsidRPr="00160443">
        <w:t>AUDIO DOC d.o.o.</w:t>
      </w:r>
      <w:r w:rsidR="00160443">
        <w:t xml:space="preserve"> za prodaju i montažu audio sustava, Krste Hegedušića 11, 48000 Koprivnica, OIB: 82989236126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 se odgovorn</w:t>
      </w:r>
      <w:r w:rsidR="00DA3550">
        <w:t>a</w:t>
      </w:r>
      <w:r w:rsidR="00411DDC">
        <w:t xml:space="preserve"> osob</w:t>
      </w:r>
      <w:r w:rsidR="00DA3550">
        <w:t>a</w:t>
      </w:r>
      <w:r w:rsidRPr="0082401E">
        <w:t xml:space="preserve"> dužnika</w:t>
      </w:r>
      <w:r w:rsidR="00160443">
        <w:t xml:space="preserve"> Tomislav Šitum iz Koprivnice, Antuna Gustava Matoša 18 </w:t>
      </w:r>
      <w:r w:rsidRPr="0082401E">
        <w:t>da za davanje neistinitoga ili nepotpunoga popisa imovine i obveza, odgovara kao za davanje lažnoga iskaza u postupku pred sudom.</w:t>
      </w:r>
    </w:p>
    <w:p w:rsidRDefault="00C4338C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7705CF" w:rsidP="00C4338C" w:rsidR="007705CF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10548" w:rsidP="00C4338C" w:rsidR="00410548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160443">
        <w:rPr>
          <w:rFonts w:eastAsia="Times New Roman"/>
          <w:lang w:eastAsia="hr-HR"/>
        </w:rPr>
        <w:t>24</w:t>
      </w:r>
      <w:r w:rsidRPr="0082401E">
        <w:rPr>
          <w:rFonts w:eastAsia="Times New Roman"/>
          <w:lang w:eastAsia="hr-HR"/>
        </w:rPr>
        <w:t xml:space="preserve">. </w:t>
      </w:r>
      <w:r w:rsidR="00160443">
        <w:rPr>
          <w:rFonts w:eastAsia="Times New Roman"/>
          <w:lang w:eastAsia="hr-HR"/>
        </w:rPr>
        <w:t>veljače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402657" w:rsidRPr="0082401E">
        <w:rPr>
          <w:rFonts w:eastAsia="Times New Roman"/>
          <w:lang w:eastAsia="hr-HR"/>
        </w:rPr>
        <w:t xml:space="preserve">Financijska agencija, </w:t>
      </w:r>
      <w:r w:rsidR="00160443" w:rsidRPr="0082401E">
        <w:t>Regionalni centar Zagreb</w:t>
      </w:r>
      <w:r w:rsidR="00160443" w:rsidRPr="0082401E">
        <w:rPr>
          <w:rFonts w:eastAsia="Times New Roman"/>
          <w:lang w:eastAsia="hr-HR"/>
        </w:rPr>
        <w:t xml:space="preserve">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160443" w:rsidRPr="00160443">
        <w:t>AUDIO DOC d.o.o.</w:t>
      </w:r>
      <w:r w:rsidR="00160443">
        <w:t xml:space="preserve"> za prodaju i montažu audio sustava, Krste Hegedušića 11, 48000 Koprivnica, OIB: 82989236126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DA3550">
        <w:rPr>
          <w:rFonts w:eastAsia="Times New Roman"/>
          <w:lang w:eastAsia="hr-HR"/>
        </w:rPr>
        <w:t>1</w:t>
      </w:r>
      <w:r w:rsidR="00402657"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rujna</w:t>
      </w:r>
      <w:r w:rsidR="00402657" w:rsidRPr="0082401E">
        <w:rPr>
          <w:rFonts w:eastAsia="Times New Roman"/>
          <w:lang w:eastAsia="hr-HR"/>
        </w:rPr>
        <w:t xml:space="preserve"> 201</w:t>
      </w:r>
      <w:r w:rsidR="0081505E">
        <w:rPr>
          <w:rFonts w:eastAsia="Times New Roman"/>
          <w:lang w:eastAsia="hr-HR"/>
        </w:rPr>
        <w:t>5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160443">
        <w:rPr>
          <w:rFonts w:eastAsia="Times New Roman"/>
          <w:lang w:eastAsia="hr-HR"/>
        </w:rPr>
        <w:t>857.540,78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DA3550">
        <w:rPr>
          <w:rFonts w:eastAsia="Times New Roman"/>
          <w:lang w:eastAsia="hr-HR"/>
        </w:rPr>
        <w:t>1</w:t>
      </w:r>
      <w:r w:rsidR="00160443">
        <w:rPr>
          <w:rFonts w:eastAsia="Times New Roman"/>
          <w:lang w:eastAsia="hr-HR"/>
        </w:rPr>
        <w:t xml:space="preserve"> ili više</w:t>
      </w:r>
      <w:r w:rsidR="00410548" w:rsidRPr="0082401E">
        <w:rPr>
          <w:rFonts w:eastAsia="Times New Roman"/>
          <w:lang w:eastAsia="hr-HR"/>
        </w:rPr>
        <w:t xml:space="preserve"> 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</w:t>
      </w:r>
      <w:r w:rsidR="00160443">
        <w:rPr>
          <w:rFonts w:eastAsia="Times New Roman"/>
          <w:lang w:eastAsia="hr-HR"/>
        </w:rPr>
        <w:t>ih.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160443">
        <w:rPr>
          <w:rFonts w:eastAsia="Times New Roman"/>
          <w:lang w:eastAsia="hr-HR"/>
        </w:rPr>
        <w:t>4</w:t>
      </w:r>
      <w:r w:rsidRPr="0082401E">
        <w:rPr>
          <w:rFonts w:eastAsia="Times New Roman"/>
          <w:lang w:eastAsia="hr-HR"/>
        </w:rPr>
        <w:t xml:space="preserve">. </w:t>
      </w:r>
      <w:r w:rsidR="00160443">
        <w:rPr>
          <w:rFonts w:eastAsia="Times New Roman"/>
          <w:lang w:eastAsia="hr-HR"/>
        </w:rPr>
        <w:t>travnja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160443" w:rsidP="001700FC" w:rsidR="001700FC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Melita Poljanec Bubaš</w:t>
            </w:r>
          </w:p>
          <w:p w:rsidRDefault="0082401E" w:rsidP="0082401E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1700FC" w:rsidRPr="00160443">
        <w:t>AUDIO DOC d.o.o.</w:t>
      </w:r>
      <w:r w:rsidR="001700FC">
        <w:t>, Krste Hegedušića 11, 48000 Koprivnica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0FFE" w:rsidP="00CD4711" w:rsidR="008D0FFE">
      <w:pPr>
        <w:spacing w:lineRule="auto" w:line="240" w:after="0"/>
      </w:pPr>
      <w:r>
        <w:separator/>
      </w:r>
    </w:p>
  </w:endnote>
  <w:endnote w:id="0" w:type="continuationSeparator">
    <w:p w:rsidRDefault="008D0FFE" w:rsidP="00CD4711" w:rsidR="008D0F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0FFE" w:rsidP="00CD4711" w:rsidR="008D0FFE">
      <w:pPr>
        <w:spacing w:lineRule="auto" w:line="240" w:after="0"/>
      </w:pPr>
      <w:r>
        <w:separator/>
      </w:r>
    </w:p>
  </w:footnote>
  <w:footnote w:id="0" w:type="continuationSeparator">
    <w:p w:rsidRDefault="008D0FFE" w:rsidP="00CD4711" w:rsidR="008D0F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920E34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1700FC" w:rsidP="001700FC" w:rsidR="001700FC" w:rsidRPr="0082401E">
    <w:pPr>
      <w:pStyle w:val="Zaglavlje"/>
      <w:jc w:val="right"/>
    </w:pPr>
    <w:r>
      <w:t>Poslovni broj: 2</w:t>
    </w:r>
    <w:r w:rsidRPr="0082401E">
      <w:t xml:space="preserve"> St-</w:t>
    </w:r>
    <w:r>
      <w:t>314</w:t>
    </w:r>
    <w:r w:rsidRPr="0082401E">
      <w:t>/</w:t>
    </w:r>
    <w:r>
      <w:t>16</w:t>
    </w:r>
    <w:r w:rsidRPr="0082401E">
      <w:t>-</w:t>
    </w:r>
    <w:r>
      <w:t>4</w:t>
    </w:r>
  </w:p>
  <w:p w:rsidRDefault="00CD4711" w:rsidP="001700FC" w:rsidR="00CD4711" w:rsidRPr="0082401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32CAF"/>
    <w:rsid w:val="00160443"/>
    <w:rsid w:val="00162F87"/>
    <w:rsid w:val="001700FC"/>
    <w:rsid w:val="00190844"/>
    <w:rsid w:val="001A069D"/>
    <w:rsid w:val="001A2133"/>
    <w:rsid w:val="001D0A8E"/>
    <w:rsid w:val="001E56E4"/>
    <w:rsid w:val="002179C2"/>
    <w:rsid w:val="00287B45"/>
    <w:rsid w:val="002B7ABE"/>
    <w:rsid w:val="003548DA"/>
    <w:rsid w:val="003A7B96"/>
    <w:rsid w:val="003C00E1"/>
    <w:rsid w:val="003C596F"/>
    <w:rsid w:val="00402657"/>
    <w:rsid w:val="00410548"/>
    <w:rsid w:val="00411DDC"/>
    <w:rsid w:val="004D2BBB"/>
    <w:rsid w:val="00500381"/>
    <w:rsid w:val="005325BE"/>
    <w:rsid w:val="00536E48"/>
    <w:rsid w:val="00554D73"/>
    <w:rsid w:val="005D48FC"/>
    <w:rsid w:val="00605C60"/>
    <w:rsid w:val="00624B88"/>
    <w:rsid w:val="00627C41"/>
    <w:rsid w:val="006A4DA1"/>
    <w:rsid w:val="006C1BA0"/>
    <w:rsid w:val="006D4826"/>
    <w:rsid w:val="00727175"/>
    <w:rsid w:val="007705CF"/>
    <w:rsid w:val="0081505E"/>
    <w:rsid w:val="0082401E"/>
    <w:rsid w:val="00863162"/>
    <w:rsid w:val="008A2D50"/>
    <w:rsid w:val="008D0FFE"/>
    <w:rsid w:val="008E64E7"/>
    <w:rsid w:val="008E662A"/>
    <w:rsid w:val="00920E34"/>
    <w:rsid w:val="009A0EA4"/>
    <w:rsid w:val="009B3960"/>
    <w:rsid w:val="00A213C9"/>
    <w:rsid w:val="00B521C1"/>
    <w:rsid w:val="00B91E99"/>
    <w:rsid w:val="00BD4B30"/>
    <w:rsid w:val="00BF56ED"/>
    <w:rsid w:val="00C07F25"/>
    <w:rsid w:val="00C3333B"/>
    <w:rsid w:val="00C4338C"/>
    <w:rsid w:val="00C529A6"/>
    <w:rsid w:val="00C57B5C"/>
    <w:rsid w:val="00C76024"/>
    <w:rsid w:val="00CD4711"/>
    <w:rsid w:val="00D11AF6"/>
    <w:rsid w:val="00D120C5"/>
    <w:rsid w:val="00D33569"/>
    <w:rsid w:val="00DA3550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20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E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E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E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E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920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E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E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E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E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St-314/2016</izvorni_sadrzaj>
    <derivirana_varijabla naziv="DomainObject.Predmet.OznakaBroj_1">St-314/2016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AUDIO DOC društvo s ograničenom odgovornošću za prodaju i montažu audio sustava</izvorni_sadrzaj>
    <derivirana_varijabla naziv="DomainObject.Predmet.ProtustrankaFormated_1">  AUDIO DOC društvo s ograničenom odgovornošću za prodaju i montažu audio sustava</derivirana_varijabla>
  </DomainObject.Predmet.ProtustrankaFormated>
  <DomainObject.Predmet.ProtustrankaFormatedOIB>
    <izvorni_sadrzaj>  AUDIO DOC društvo s ograničenom odgovornošću za prodaju i montažu audio sustava, OIB 82989236126</izvorni_sadrzaj>
    <derivirana_varijabla naziv="DomainObject.Predmet.ProtustrankaFormatedOIB_1">  AUDIO DOC društvo s ograničenom odgovornošću za prodaju i montažu audio sustava, OIB 82989236126</derivirana_varijabla>
  </DomainObject.Predmet.ProtustrankaFormatedOIB>
  <DomainObject.Predmet.ProtustrankaFormatedWithAdress>
    <izvorni_sadrzaj> AUDIO DOC društvo s ograničenom odgovornošću za prodaju i montažu audio sustava, Krste Hegedušića 11, 48000 Koprivnica</izvorni_sadrzaj>
    <derivirana_varijabla naziv="DomainObject.Predmet.ProtustrankaFormatedWithAdress_1"> AUDIO DOC društvo s ograničenom odgovornošću za prodaju i montažu audio sustava, Krste Hegedušića 11, 48000 Koprivnica</derivirana_varijabla>
  </DomainObject.Predmet.ProtustrankaFormatedWithAdress>
  <DomainObject.Predmet.ProtustrankaFormatedWithAdressOIB>
    <izvorni_sadrzaj> AUDIO DOC društvo s ograničenom odgovornošću za prodaju i montažu audio sustava, OIB 82989236126, Krste Hegedušića 11, 48000 Koprivnica</izvorni_sadrzaj>
    <derivirana_varijabla naziv="DomainObject.Predmet.ProtustrankaFormatedWithAdressOIB_1"> AUDIO DOC društvo s ograničenom odgovornošću za prodaju i montažu audio sustava, OIB 82989236126, Krste Hegedušića 11, 48000 Koprivnica</derivirana_varijabla>
  </DomainObject.Predmet.ProtustrankaFormatedWithAdressOIB>
  <DomainObject.Predmet.ProtustrankaWithAdress>
    <izvorni_sadrzaj>AUDIO DOC društvo s ograničenom odgovornošću za prodaju i montažu audio sustava Krste Hegedušića 11, 48000 Koprivnica</izvorni_sadrzaj>
    <derivirana_varijabla naziv="DomainObject.Predmet.ProtustrankaWithAdress_1">AUDIO DOC društvo s ograničenom odgovornošću za prodaju i montažu audio sustava Krste Hegedušića 11, 48000 Koprivnica</derivirana_varijabla>
  </DomainObject.Predmet.ProtustrankaWithAdress>
  <DomainObject.Predmet.ProtustrankaWithAdressOIB>
    <izvorni_sadrzaj>AUDIO DOC društvo s ograničenom odgovornošću za prodaju i montažu audio sustava, OIB 82989236126, Krste Hegedušića 11, 48000 Koprivnica</izvorni_sadrzaj>
    <derivirana_varijabla naziv="DomainObject.Predmet.ProtustrankaWithAdressOIB_1">AUDIO DOC društvo s ograničenom odgovornošću za prodaju i montažu audio sustava, OIB 82989236126, Krste Hegedušića 11, 48000 Koprivnica</derivirana_varijabla>
  </DomainObject.Predmet.ProtustrankaWithAdressOIB>
  <DomainObject.Predmet.ProtustrankaNazivFormated>
    <izvorni_sadrzaj>AUDIO DOC društvo s ograničenom odgovornošću za prodaju i montažu audio sustava</izvorni_sadrzaj>
    <derivirana_varijabla naziv="DomainObject.Predmet.ProtustrankaNazivFormated_1">AUDIO DOC društvo s ograničenom odgovornošću za prodaju i montažu audio sustava</derivirana_varijabla>
  </DomainObject.Predmet.ProtustrankaNazivFormated>
  <DomainObject.Predmet.ProtustrankaNazivFormatedOIB>
    <izvorni_sadrzaj>AUDIO DOC društvo s ograničenom odgovornošću za prodaju i montažu audio sustava, OIB 82989236126</izvorni_sadrzaj>
    <derivirana_varijabla naziv="DomainObject.Predmet.ProtustrankaNazivFormatedOIB_1">AUDIO DOC društvo s ograničenom odgovornošću za prodaju i montažu audio sustava, OIB 82989236126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857540.78</izvorni_sadrzaj>
    <derivirana_varijabla naziv="DomainObject.Predmet.TrenutnaVrijednost_1">857540.78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AUDIO DOC društvo s ograničenom odgovornošću za prodaju i montažu audio sustava</item>
    </izvorni_sadrzaj>
    <derivirana_varijabla naziv="DomainObject.Predmet.ProtuStrankaListFormated_1">
      <item>AUDIO DOC društvo s ograničenom odgovornošću za prodaju i montažu audio sustava</item>
    </derivirana_varijabla>
  </DomainObject.Predmet.ProtuStrankaListFormated>
  <DomainObject.Predmet.ProtuStrankaListFormatedOIB>
    <izvorni_sadrzaj>
      <item>AUDIO DOC društvo s ograničenom odgovornošću za prodaju i montažu audio sustava, OIB 82989236126</item>
    </izvorni_sadrzaj>
    <derivirana_varijabla naziv="DomainObject.Predmet.ProtuStrankaListFormatedOIB_1">
      <item>AUDIO DOC društvo s ograničenom odgovornošću za prodaju i montažu audio sustava, OIB 82989236126</item>
    </derivirana_varijabla>
  </DomainObject.Predmet.ProtuStrankaListFormatedOIB>
  <DomainObject.Predmet.ProtuStrankaListFormatedWithAdress>
    <izvorni_sadrzaj>
      <item>AUDIO DOC društvo s ograničenom odgovornošću za prodaju i montažu audio sustava, Krste Hegedušića 11, 48000 Koprivnica</item>
    </izvorni_sadrzaj>
    <derivirana_varijabla naziv="DomainObject.Predmet.ProtuStrankaListFormatedWithAdress_1">
      <item>AUDIO DOC društvo s ograničenom odgovornošću za prodaju i montažu audio sustava, Krste Hegedušića 11, 48000 Koprivnica</item>
    </derivirana_varijabla>
  </DomainObject.Predmet.ProtuStrankaListFormatedWithAdress>
  <DomainObject.Predmet.ProtuStrankaListFormatedWithAdressOIB>
    <izvorni_sadrzaj>
      <item>AUDIO DOC društvo s ograničenom odgovornošću za prodaju i montažu audio sustava, OIB 82989236126, Krste Hegedušića 11, 48000 Koprivnica</item>
    </izvorni_sadrzaj>
    <derivirana_varijabla naziv="DomainObject.Predmet.ProtuStrankaListFormatedWithAdressOIB_1">
      <item>AUDIO DOC društvo s ograničenom odgovornošću za prodaju i montažu audio sustava, OIB 82989236126, Krste Hegedušića 11, 48000 Koprivnica</item>
    </derivirana_varijabla>
  </DomainObject.Predmet.ProtuStrankaListFormatedWithAdressOIB>
  <DomainObject.Predmet.ProtuStrankaListNazivFormated>
    <izvorni_sadrzaj>
      <item>AUDIO DOC društvo s ograničenom odgovornošću za prodaju i montažu audio sustava</item>
    </izvorni_sadrzaj>
    <derivirana_varijabla naziv="DomainObject.Predmet.ProtuStrankaListNazivFormated_1">
      <item>AUDIO DOC društvo s ograničenom odgovornošću za prodaju i montažu audio sustava</item>
    </derivirana_varijabla>
  </DomainObject.Predmet.ProtuStrankaListNazivFormated>
  <DomainObject.Predmet.ProtuStrankaListNazivFormatedOIB>
    <izvorni_sadrzaj>
      <item>AUDIO DOC društvo s ograničenom odgovornošću za prodaju i montažu audio sustava, OIB 82989236126</item>
    </izvorni_sadrzaj>
    <derivirana_varijabla naziv="DomainObject.Predmet.ProtuStrankaListNazivFormatedOIB_1">
      <item>AUDIO DOC društvo s ograničenom odgovornošću za prodaju i montažu audio sustava, OIB 82989236126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AUDIO DOC društvo s ograničenom odgovornošću za prodaju i montažu audio sustava</izvorni_sadrzaj>
    <derivirana_varijabla naziv="DomainObject.Predmet.ProtustrankaIDrugi_1">AUDIO DOC društvo s ograničenom odgovornošću za prodaju i montažu audio sustava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AUDIO DOC društvo s ograničenom odgovornošću za prodaju i montažu audio sustava, OIB 82989236126, Krste Hegedušića 11, 48000 Koprivnica</izvorni_sadrzaj>
    <derivirana_varijabla naziv="DomainObject.Predmet.ProtustrankaIDrugiAdressOIB_1">AUDIO DOC društvo s ograničenom odgovornošću za prodaju i montažu audio sustava, OIB 82989236126, Krste Hegedušića 11,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AUDIO DOC društvo s ograničenom odgovornošću za prodaju i montažu audio sustava</item>
      <item>Sudski registar</item>
    </izvorni_sadrzaj>
    <derivirana_varijabla naziv="DomainObject.Predmet.SudioniciListNaziv_1">
      <item>Financijska agencija</item>
      <item>AUDIO DOC društvo s ograničenom odgovornošću za prodaju i montažu audio sustava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AUDIO DOC društvo s ograničenom odgovornošću za prodaju i montažu audio sustava, OIB 82989236126, Krste Hegedušića 11,48000 Koprivnica</item>
      <item>Sudski registar</item>
    </izvorni_sadrzaj>
    <derivirana_varijabla naziv="DomainObject.Predmet.SudioniciListAdressOIB_1">
      <item>Financijska agencija, OIB 85821130368, Ulica grada Vukovara 70,10000 Zagreb</item>
      <item>AUDIO DOC društvo s ograničenom odgovornošću za prodaju i montažu audio sustava, OIB 82989236126, Krste Hegedušića 11,48000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82989236126</item>
      <item>, OIB null</item>
    </izvorni_sadrzaj>
    <derivirana_varijabla naziv="DomainObject.Predmet.SudioniciListNazivOIB_1">
      <item>, OIB 85821130368</item>
      <item>, OIB 82989236126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3626</properties:Characters>
  <properties:Lines>92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2016-04-04T07:41:00Z</dcterms:created>
  <dc:creator>Maja Valušnig</dc:creator>
  <cp:lastModifiedBy>Marko Makaj</cp:lastModifiedBy>
  <cp:lastPrinted>2016-04-04T07:38:00Z</cp:lastPrinted>
  <dcterms:modified xmlns:xsi="http://www.w3.org/2001/XMLSchema-instance" xsi:type="dcterms:W3CDTF">2016-04-04T07:41:00Z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