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8b79" w14:paraId="5858b79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924500" w:rsidR="00DB400B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68.</w:t>
      </w:r>
      <w:r>
        <w:rPr>
          <w:rFonts w:cstheme="majorBidi" w:hAnsiTheme="majorBidi" w:asciiTheme="majorBidi"/>
          <w:b/>
        </w:rPr>
        <w:t xml:space="preserve"> </w:t>
      </w:r>
      <w:r>
        <w:rPr>
          <w:rFonts w:cstheme="majorBidi" w:hAnsiTheme="majorBidi" w:asciiTheme="majorBidi"/>
        </w:rPr>
        <w:t>St-</w:t>
      </w:r>
      <w:r w:rsidR="00924500">
        <w:rPr>
          <w:rFonts w:cstheme="majorBidi" w:hAnsiTheme="majorBidi" w:asciiTheme="majorBidi"/>
        </w:rPr>
        <w:t>6193/15</w:t>
      </w:r>
    </w:p>
    <w:p w:rsidRDefault="00924500" w:rsidP="00924500" w:rsidR="00924500">
      <w:pPr>
        <w:jc w:val="right"/>
        <w:rPr>
          <w:rFonts w:cstheme="majorBidi" w:hAnsiTheme="majorBidi" w:asciiTheme="majorBidi"/>
        </w:rPr>
      </w:pPr>
    </w:p>
    <w:p w:rsidRDefault="00DB400B" w:rsidP="00DB400B" w:rsidR="00DB400B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E P U B L I K A  H R V A T S K A </w:t>
      </w:r>
    </w:p>
    <w:p w:rsidRDefault="00DB400B" w:rsidP="00DB400B" w:rsidR="00DB400B">
      <w:pPr>
        <w:rPr>
          <w:rFonts w:cstheme="majorBidi" w:hAnsiTheme="majorBidi" w:asciiTheme="majorBidi"/>
        </w:rPr>
      </w:pPr>
    </w:p>
    <w:p w:rsidRDefault="00DB400B" w:rsidP="00DB400B" w:rsidR="00DB400B">
      <w:pPr>
        <w:ind w:hanging="2880" w:left="2880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J E Š E N J E </w:t>
      </w:r>
    </w:p>
    <w:p w:rsidRDefault="00DB400B" w:rsidP="00DB400B" w:rsidR="00DB400B">
      <w:pPr>
        <w:ind w:hanging="2880" w:left="2880"/>
        <w:jc w:val="center"/>
        <w:rPr>
          <w:rFonts w:cstheme="majorBidi" w:hAnsiTheme="majorBidi" w:asciiTheme="majorBidi"/>
        </w:rPr>
      </w:pPr>
    </w:p>
    <w:p w:rsidRDefault="00DB400B" w:rsidP="00162AAC" w:rsidR="0092450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924500" w:rsidRPr="000761A9">
        <w:rPr>
          <w:rFonts w:cstheme="majorBidi" w:hAnsiTheme="majorBidi" w:asciiTheme="majorBidi"/>
        </w:rPr>
        <w:t>Trgovački sud u Zagrebu, po sucu Maji Hilje, u stečajnom predmetu povodom zahtjeva FINANCIJSKE AGENCIJE, za provedbu skraćenog stečajnog postupka nad dužnikom POLIKLINIKA ZA GINEKOLOGIJU, NEUROLOGIJU I FIZIKALNU MEDICINU I REHABILITACIJU DR. CINGULIN, Zaprešić, Maršala Tita 95, MBS: 080382854, OIB: 21280656014, dana</w:t>
      </w:r>
      <w:r w:rsidR="00924500">
        <w:rPr>
          <w:rFonts w:cstheme="majorBidi" w:hAnsiTheme="majorBidi" w:asciiTheme="majorBidi"/>
        </w:rPr>
        <w:t xml:space="preserve"> </w:t>
      </w:r>
      <w:r w:rsidR="00162AAC">
        <w:rPr>
          <w:rFonts w:cstheme="majorBidi" w:hAnsiTheme="majorBidi" w:asciiTheme="majorBidi"/>
        </w:rPr>
        <w:t>6. prosinca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162AAC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924500">
        <w:t>6193/15</w:t>
      </w:r>
      <w:r w:rsidR="00DB400B">
        <w:t xml:space="preserve"> od </w:t>
      </w:r>
      <w:r w:rsidR="00162AAC">
        <w:t>21. lipnja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 xml:space="preserve">izreci, </w:t>
      </w:r>
      <w:r w:rsidR="00162AAC">
        <w:t>red četvrti i peti</w:t>
      </w:r>
      <w:r w:rsidR="00924500">
        <w:t xml:space="preserve"> način da umjesto: "</w:t>
      </w:r>
      <w:r w:rsidR="00924500" w:rsidRPr="000761A9">
        <w:rPr>
          <w:rFonts w:cstheme="majorBidi" w:hAnsiTheme="majorBidi" w:asciiTheme="majorBidi"/>
        </w:rPr>
        <w:t>iz registra</w:t>
      </w:r>
      <w:r w:rsidR="00162AAC">
        <w:rPr>
          <w:rFonts w:cstheme="majorBidi" w:hAnsiTheme="majorBidi" w:asciiTheme="majorBidi"/>
        </w:rPr>
        <w:t xml:space="preserve"> udruga" ima pisati "iz sudskog registra".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162AAC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924500">
        <w:t xml:space="preserve">6193/15 </w:t>
      </w:r>
      <w:r w:rsidR="00E47925">
        <w:t xml:space="preserve">od </w:t>
      </w:r>
      <w:r w:rsidR="00162AAC">
        <w:t>21. lipnja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162AAC" w:rsidR="00706986">
      <w:pPr>
        <w:jc w:val="center"/>
      </w:pPr>
      <w:r w:rsidRPr="00995CBD">
        <w:t>U Zagrebu,</w:t>
      </w:r>
      <w:r w:rsidR="00FE5E52">
        <w:t xml:space="preserve"> </w:t>
      </w:r>
      <w:r w:rsidR="00162AAC">
        <w:t>6. prosinca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162AAC" w:rsidP="00706986" w:rsidR="00162AAC">
      <w:pPr>
        <w:jc w:val="both"/>
      </w:pPr>
    </w:p>
    <w:p w:rsidRDefault="00924500" w:rsidP="00706986" w:rsidR="00924500">
      <w:pPr>
        <w:jc w:val="both"/>
      </w:pP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lastRenderedPageBreak/>
        <w:t>DNA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 xml:space="preserve">1.) Podnositelju zahtjeva: FINA 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2.) Dužnik i zakonski zastupnik dužnika- preporučeno poštom</w:t>
      </w:r>
    </w:p>
    <w:p w:rsidRDefault="00924500" w:rsidP="000B70E9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 xml:space="preserve">3.) Ministarstvo pravosuđa po ŽDO </w:t>
      </w:r>
      <w:r w:rsidR="000B70E9">
        <w:rPr>
          <w:rFonts w:cstheme="majorBidi" w:hAnsiTheme="majorBidi" w:asciiTheme="majorBidi"/>
        </w:rPr>
        <w:t>Velika Gorica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4.) Mrežna stranica e-Oglasne ploče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5.)</w:t>
      </w:r>
      <w:r w:rsidRPr="000761A9">
        <w:rPr>
          <w:rFonts w:cstheme="majorBidi" w:hAnsiTheme="majorBidi" w:asciiTheme="majorBidi"/>
        </w:rPr>
        <w:t xml:space="preserve"> Porezna uprava</w:t>
      </w:r>
    </w:p>
    <w:p w:rsidRDefault="00924500" w:rsidP="00924500" w:rsidR="0092450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Pr="000761A9">
        <w:rPr>
          <w:rFonts w:cstheme="majorBidi" w:hAnsiTheme="majorBidi" w:asciiTheme="majorBidi"/>
        </w:rPr>
        <w:t>.) Stečajnom upravitelju</w:t>
      </w:r>
    </w:p>
    <w:p w:rsidRDefault="00924500" w:rsidP="00162AAC" w:rsidR="0062798A" w:rsidRPr="00995CBD">
      <w:pPr>
        <w:jc w:val="both"/>
      </w:pPr>
      <w:r>
        <w:rPr>
          <w:rFonts w:cstheme="majorBidi" w:hAnsiTheme="majorBidi" w:asciiTheme="majorBidi"/>
        </w:rPr>
        <w:t xml:space="preserve">7.) </w:t>
      </w:r>
      <w:r w:rsidR="00162AAC">
        <w:rPr>
          <w:rFonts w:cstheme="majorBidi" w:hAnsiTheme="majorBidi" w:asciiTheme="majorBidi"/>
        </w:rPr>
        <w:t>Sudskom registru – po pravomoćnosti uz pravom. rješenja od 04.05.2016. i 21.06.2016.</w:t>
      </w:r>
      <w:r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B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924500" w:rsidR="00E249BC" w:rsidRPr="00C44F33">
    <w:pPr>
      <w:jc w:val="right"/>
    </w:pPr>
    <w:r w:rsidRPr="00C44F33">
      <w:t xml:space="preserve">68. </w:t>
    </w:r>
    <w:r w:rsidR="00924500">
      <w:t>St-6193/15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2AAC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67B37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3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3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3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3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3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3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6193</izvorni_sadrzaj>
    <derivirana_varijabla naziv="DomainObject.Predmet.Broj_1">6193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listopada 2016.</izvorni_sadrzaj>
    <derivirana_varijabla naziv="DomainObject.Predmet.DatumZatvaranja_1">13.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St-6193/2015</izvorni_sadrzaj>
    <derivirana_varijabla naziv="DomainObject.Predmet.OznakaBroj_1">St-6193/2015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NEUROLOGIJU I FIZIKALNU MEDICINU I REHABILITACIJU DR. CINGULIN zastupanog po punomoćniku Velimir Cingulin</izvorni_sadrzaj>
    <derivirana_varijabla naziv="DomainObject.Predmet.ProtustrankaFormated_1">  POLIKLINIKA ZA INTERNU MEDICINU, GINEKOLOGIJU, NEUROLOGIJU I FIZIKALNU MEDICINU I REHABILITACIJU DR. CINGULIN zastupanog po punomoćniku Velimir Cingulin</derivirana_varijabla>
  </DomainObject.Predmet.ProtustrankaFormated>
  <DomainObject.Predmet.ProtustrankaFormatedOIB>
    <izvorni_sadrzaj>  POLIKLINIKA ZA INTERNU MEDICINU, GINEKOLOGIJU, NEUROLOGIJU I FIZIKALNU MEDICINU I REHABILITACIJU DR. CINGULIN, OIB 21280656014 zastupanog po punomoćniku Velimir Cingulin</izvorni_sadrzaj>
    <derivirana_varijabla naziv="DomainObject.Predmet.ProtustrankaFormatedOIB_1">  POLIKLINIKA ZA INTERNU MEDICINU, GINEKOLOGIJU, NEUROLOGIJU I FIZIKALNU MEDICINU I REHABILITACIJU DR. CINGULIN, OIB 21280656014 zastupanog po punomoćniku Velimir Cingulin</derivirana_varijabla>
  </DomainObject.Predmet.ProtustrankaFormatedOIB>
  <DomainObject.Predmet.ProtustrankaFormatedWithAdress>
    <izvorni_sadrzaj> POLIKLINIKA ZA INTERNU MEDICINU, GINEKOLOGIJU, NEUROLOGIJU I FIZIKALNU MEDICINU I REHABILITACIJU DR. CINGULIN, Maršala Tita 95, 10290 Zaprešić zastupanog po punomoćniku Velimir Cingulin</izvorni_sadrzaj>
    <derivirana_varijabla naziv="DomainObject.Predmet.ProtustrankaFormatedWithAdress_1"> POLIKLINIKA ZA INTERNU MEDICINU, GINEKOLOGIJU, NEUROLOGIJU I FIZIKALNU MEDICINU I REHABILITACIJU DR. CINGULIN, Maršala Tita 95, 10290 Zaprešić zastupanog po punomoćniku Velimir Cingulin</derivirana_varijabla>
  </DomainObject.Predmet.ProtustrankaFormatedWithAdress>
  <DomainObject.Predmet.ProtustrankaFormatedWithAdressOIB>
    <izvorni_sadrzaj> POLIKLINIKA ZA INTERNU MEDICINU, GINEKOLOGIJU, NEUROLOGIJU I FIZIKALNU MEDICINU I REHABILITACIJU DR. CINGULIN, OIB 21280656014, Maršala Tita 95, 10290 Zaprešić zastupanog po punomoćniku Velimir Cingulin</izvorni_sadrzaj>
    <derivirana_varijabla naziv="DomainObject.Predmet.ProtustrankaFormatedWithAdressOIB_1"> POLIKLINIKA ZA INTERNU MEDICINU, GINEKOLOGIJU, NEUROLOGIJU I FIZIKALNU MEDICINU I REHABILITACIJU DR. CINGULIN, OIB 21280656014, Maršala Tita 95, 10290 Zaprešić zastupanog po punomoćniku Velimir Cingulin</derivirana_varijabla>
  </DomainObject.Predmet.ProtustrankaFormatedWithAdressOIB>
  <DomainObject.Predmet.ProtustrankaWithAdress>
    <izvorni_sadrzaj>POLIKLINIKA ZA INTERNU MEDICINU, GINEKOLOGIJU, NEUROLOGIJU I FIZIKALNU MEDICINU I REHABILITACIJU DR. CINGULIN Maršala Tita 95, 10290 Zaprešić</izvorni_sadrzaj>
    <derivirana_varijabla naziv="DomainObject.Predmet.ProtustrankaWithAdress_1">POLIKLINIKA ZA INTERNU MEDICINU, GINEKOLOGIJU, NEUROLOGIJU I FIZIKALNU MEDICINU I REHABILITACIJU DR. CINGULIN Maršala Tita 95, 10290 Zaprešić</derivirana_varijabla>
  </DomainObject.Predmet.ProtustrankaWithAdress>
  <DomainObject.Predmet.ProtustrankaWithAdressOIB>
    <izvorni_sadrzaj>POLIKLINIKA ZA INTERNU MEDICINU, GINEKOLOGIJU, NEUROLOGIJU I FIZIKALNU MEDICINU I REHABILITACIJU DR. CINGULIN, OIB 21280656014, Maršala Tita 95, 10290 Zaprešić</izvorni_sadrzaj>
    <derivirana_varijabla naziv="DomainObject.Predmet.ProtustrankaWithAdressOIB_1">POLIKLINIKA ZA INTERNU MEDICINU, GINEKOLOGIJU, NEUROLOGIJU I FIZIKALNU MEDICINU I REHABILITACIJU DR. CINGULIN, OIB 21280656014, Maršala Tita 95, 10290 Zaprešić</derivirana_varijabla>
  </DomainObject.Predmet.ProtustrankaWithAdressOIB>
  <DomainObject.Predmet.ProtustrankaNazivFormated>
    <izvorni_sadrzaj>POLIKLINIKA ZA INTERNU MEDICINU, GINEKOLOGIJU, NEUROLOGIJU I FIZIKALNU MEDICINU I REHABILITACIJU DR. CINGULIN</izvorni_sadrzaj>
    <derivirana_varijabla naziv="DomainObject.Predmet.ProtustrankaNazivFormated_1">POLIKLINIKA ZA INTERNU MEDICINU, GINEKOLOGIJU, NEUROLOGIJU I FIZIKALNU MEDICINU I REHABILITACIJU DR. CINGULIN</derivirana_varijabla>
  </DomainObject.Predmet.ProtustrankaNazivFormated>
  <DomainObject.Predmet.ProtustrankaNazivFormatedOIB>
    <izvorni_sadrzaj>POLIKLINIKA ZA INTERNU MEDICINU, GINEKOLOGIJU, NEUROLOGIJU I FIZIKALNU MEDICINU I REHABILITACIJU DR. CINGULIN, OIB 21280656014</izvorni_sadrzaj>
    <derivirana_varijabla naziv="DomainObject.Predmet.ProtustrankaNazivFormatedOIB_1">POLIKLINIKA ZA INTERNU MEDICINU, GINEKOLOGIJU, NEUROLOGIJU I FIZIKALNU MEDICINU I REHABILITACIJU DR. CINGULIN, OIB 21280656014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NEUROLOGIJU I FIZIKALNU MEDICINU I REHABILITACIJU DR. CINGULIN zastupanog po punomoćniku Velimir Cingulin</item>
    </izvorni_sadrzaj>
    <derivirana_varijabla naziv="DomainObject.Predmet.ProtuStrankaListFormated_1">
      <item>POLIKLINIKA ZA INTERNU MEDICINU, GINEKOLOGIJU, NEUROLOGIJU I FIZIKALNU MEDICINU I REHABILITACIJU DR. CINGULIN zastupanog po punomoćniku Velimir Cingulin</item>
    </derivirana_varijabla>
  </DomainObject.Predmet.ProtuStrankaListFormated>
  <DomainObject.Predmet.ProtuStrankaListFormatedOIB>
    <izvorni_sadrzaj>
      <item>POLIKLINIKA ZA INTERNU MEDICINU, GINEKOLOGIJU, NEUROLOGIJU I FIZIKALNU MEDICINU I REHABILITACIJU DR. CINGULIN, OIB 21280656014 zastupanog po punomoćniku Velimir Cingulin</item>
    </izvorni_sadrzaj>
    <derivirana_varijabla naziv="DomainObject.Predmet.ProtuStrankaListFormatedOIB_1">
      <item>POLIKLINIKA ZA INTERNU MEDICINU, GINEKOLOGIJU, NEUROLOGIJU I FIZIKALNU MEDICINU I REHABILITACIJU DR. CINGULIN, OIB 21280656014 zastupanog po punomoćniku Velimir Cingulin</item>
    </derivirana_varijabla>
  </DomainObject.Predmet.ProtuStrankaListFormatedOIB>
  <DomainObject.Predmet.ProtuStrankaListFormatedWithAdress>
    <izvorni_sadrzaj>
      <item>POLIKLINIKA ZA INTERNU MEDICINU, GINEKOLOGIJU, NEUROLOGIJU I FIZIKALNU MEDICINU I REHABILITACIJU DR. CINGULIN, Maršala Tita 95, 10290 Zaprešić zastupanog po punomoćniku Velimir Cingulin</item>
    </izvorni_sadrzaj>
    <derivirana_varijabla naziv="DomainObject.Predmet.ProtuStrankaListFormatedWithAdress_1">
      <item>POLIKLINIKA ZA INTERNU MEDICINU, GINEKOLOGIJU, NEUROLOGIJU I FIZIKALNU MEDICINU I REHABILITACIJU DR. CINGULIN, Maršala Tita 95, 10290 Zaprešić zastupanog po punomoćniku Velimir Cingulin</item>
    </derivirana_varijabla>
  </DomainObject.Predmet.ProtuStrankaListFormatedWithAdress>
  <DomainObject.Predmet.ProtuStrankaListFormatedWithAdressOIB>
    <izvorni_sadrzaj>
      <item>POLIKLINIKA ZA INTERNU MEDICINU, GINEKOLOGIJU, NEUROLOGIJU I FIZIKALNU MEDICINU I REHABILITACIJU DR. CINGULIN, OIB 21280656014, Maršala Tita 95, 10290 Zaprešić zastupanog po punomoćniku Velimir Cingulin</item>
    </izvorni_sadrzaj>
    <derivirana_varijabla naziv="DomainObject.Predmet.ProtuStrankaListFormatedWithAdressOIB_1">
      <item>POLIKLINIKA ZA INTERNU MEDICINU, GINEKOLOGIJU, NEUROLOGIJU I FIZIKALNU MEDICINU I REHABILITACIJU DR. CINGULIN, OIB 21280656014, Maršala Tita 95, 10290 Zaprešić zastupanog po punomoćniku Velimir Cingulin</item>
    </derivirana_varijabla>
  </DomainObject.Predmet.ProtuStrankaListFormatedWithAdressOIB>
  <DomainObject.Predmet.ProtuStrankaListNazivFormated>
    <izvorni_sadrzaj>
      <item>POLIKLINIKA ZA INTERNU MEDICINU, GINEKOLOGIJU, NEUROLOGIJU I FIZIKALNU MEDICINU I REHABILITACIJU DR. CINGULIN</item>
    </izvorni_sadrzaj>
    <derivirana_varijabla naziv="DomainObject.Predmet.ProtuStrankaListNazivFormated_1">
      <item>POLIKLINIKA ZA INTERNU MEDICINU, GINEKOLOGIJU, NEUROLOGIJU I FIZIKALNU MEDICINU I REHABILITACIJU DR. CINGULIN</item>
    </derivirana_varijabla>
  </DomainObject.Predmet.ProtuStrankaListNazivFormated>
  <DomainObject.Predmet.ProtuStrankaListNazivFormatedOIB>
    <izvorni_sadrzaj>
      <item>POLIKLINIKA ZA INTERNU MEDICINU, GINEKOLOGIJU, NEUROLOGIJU I FIZIKALNU MEDICINU I REHABILITACIJU DR. CINGULIN, OIB 21280656014</item>
    </izvorni_sadrzaj>
    <derivirana_varijabla naziv="DomainObject.Predmet.ProtuStrankaListNazivFormatedOIB_1">
      <item>POLIKLINIKA ZA INTERNU MEDICINU, GINEKOLOGIJU, NEUROLOGIJU I FIZIKALNU MEDICINU I REHABILITACIJU DR. CINGULIN, OIB 21280656014</item>
    </derivirana_varijabla>
  </DomainObject.Predmet.ProtuStrankaListNazivFormatedOIB>
  <DomainObject.Predmet.OstaliListFormated>
    <izvorni_sadrzaj>
      <item>Velimir Cingulin punomoćnik sudionika u postupku POLIKLINIKA ZA INTERNU MEDICINU, GINEKOLOGIJU, NEUROLOGIJU I FIZIKALNU MEDICINU I REHABILITACIJU DR. CINGULIN</item>
    </izvorni_sadrzaj>
    <derivirana_varijabla naziv="DomainObject.Predmet.OstaliListFormated_1">
      <item>Velimir Cingulin punomoćnik sudionika u postupku POLIKLINIKA ZA INTERNU MEDICINU, GINEKOLOGIJU, NEUROLOGIJU I FIZIKALNU MEDICINU I REHABILITACIJU DR. CINGULIN</item>
    </derivirana_varijabla>
  </DomainObject.Predmet.OstaliListFormated>
  <DomainObject.Predmet.OstaliListFormatedOIB>
    <izvorni_sadrzaj>
      <item>Velimir Cingulin punomoćnik sudionika u postupku POLIKLINIKA ZA INTERNU MEDICINU, GINEKOLOGIJU, NEUROLOGIJU I FIZIKALNU MEDICINU I REHABILITACIJU DR. CINGULIN</item>
    </izvorni_sadrzaj>
    <derivirana_varijabla naziv="DomainObject.Predmet.OstaliListFormatedOIB_1">
      <item>Velimir Cingulin punomoćnik sudionika u postupku POLIKLINIKA ZA INTERNU MEDICINU, GINEKOLOGIJU, NEUROLOGIJU I FIZIKALNU MEDICINU I REHABILITACIJU DR. CINGULIN</item>
    </derivirana_varijabla>
  </DomainObject.Predmet.OstaliListFormatedOIB>
  <DomainObject.Predmet.OstaliListFormatedWithAdress>
    <izvorni_sadrzaj>
      <item>Velimir Cingulin, Froudeova 1, 10000 Zagreb punomoćnik sudionika u postupku POLIKLINIKA ZA INTERNU MEDICINU, GINEKOLOGIJU, NEUROLOGIJU I FIZIKALNU MEDICINU I REHABILITACIJU DR. CINGULIN</item>
    </izvorni_sadrzaj>
    <derivirana_varijabla naziv="DomainObject.Predmet.OstaliListFormatedWithAdress_1">
      <item>Velimir Cingulin, Froudeova 1, 10000 Zagreb punomoćnik sudionika u postupku POLIKLINIKA ZA INTERNU MEDICINU, GINEKOLOGIJU, NEUROLOGIJU I FIZIKALNU MEDICINU I REHABILITACIJU DR. CINGULIN</item>
    </derivirana_varijabla>
  </DomainObject.Predmet.OstaliListFormatedWithAdress>
  <DomainObject.Predmet.OstaliListFormatedWithAdressOIB>
    <izvorni_sadrzaj>
      <item>Velimir Cingulin, Froudeova 1, 10000 Zagreb punomoćnik sudionika u postupku POLIKLINIKA ZA INTERNU MEDICINU, GINEKOLOGIJU, NEUROLOGIJU I FIZIKALNU MEDICINU I REHABILITACIJU DR. CINGULIN</item>
    </izvorni_sadrzaj>
    <derivirana_varijabla naziv="DomainObject.Predmet.OstaliListFormatedWithAdressOIB_1">
      <item>Velimir Cingulin, Froudeova 1, 10000 Zagreb punomoćnik sudionika u postupku POLIKLINIKA ZA INTERNU MEDICINU, GINEKOLOGIJU, NEUROLOGIJU I FIZIKALNU MEDICINU I REHABILITACIJU DR. CINGULIN</item>
    </derivirana_varijabla>
  </DomainObject.Predmet.OstaliListFormatedWithAdressOIB>
  <DomainObject.Predmet.OstaliListNazivFormated>
    <izvorni_sadrzaj>
      <item>Velimir Cingulin</item>
    </izvorni_sadrzaj>
    <derivirana_varijabla naziv="DomainObject.Predmet.OstaliListNazivFormated_1">
      <item>Velimir Cingulin</item>
    </derivirana_varijabla>
  </DomainObject.Predmet.OstaliListNazivFormated>
  <DomainObject.Predmet.OstaliListNazivFormatedOIB>
    <izvorni_sadrzaj>
      <item>Velimir Cingulin</item>
    </izvorni_sadrzaj>
    <derivirana_varijabla naziv="DomainObject.Predmet.OstaliListNazivFormatedOIB_1">
      <item>Velimir Cingulin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NEUROLOGIJU I FIZIKALNU MEDICINU I REHABILITACIJU DR. CINGULIN</izvorni_sadrzaj>
    <derivirana_varijabla naziv="DomainObject.Predmet.ProtustrankaIDrugi_1">POLIKLINIKA ZA INTERNU MEDICINU, GINEKOLOGIJU, NEUROLOGIJU I FIZIKALNU MEDICINU I REHABILITACIJU DR. CINGULIN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GINEKOLOGIJU, NEUROLOGIJU I FIZIKALNU MEDICINU I REHABILITACIJU DR. CINGULIN, OIB 21280656014, Maršala Tita 95, 10290 Zaprešić</izvorni_sadrzaj>
    <derivirana_varijabla naziv="DomainObject.Predmet.ProtustrankaIDrugiAdressOIB_1">POLIKLINIKA ZA INTERNU MEDICINU, GINEKOLOGIJU, NEUROLOGIJU I FIZIKALNU MEDICINU I REHABILITACIJU DR. CINGULIN, OIB 21280656014, Maršala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St-6193/2015-6</izvorni_sadrzaj>
    <derivirana_varijabla naziv="DomainObject.Predmet.OdlukaRjesenje.Oznaka_1">St-6193/2015-6</derivirana_varijabla>
  </DomainObject.Predmet.OdlukaRjesenje.Oznaka>
  <DomainObject.Predmet.SudioniciListNaziv>
    <izvorni_sadrzaj>
      <item>POLIKLINIKA ZA INTERNU MEDICINU, GINEKOLOGIJU, NEUROLOGIJU I FIZIKALNU MEDICINU I REHABILITACIJU DR. CINGULIN</item>
      <item>FINA Regionalni centar Zagreb</item>
      <item>Velimir Cingulin</item>
    </izvorni_sadrzaj>
    <derivirana_varijabla naziv="DomainObject.Predmet.SudioniciListNaziv_1">
      <item>POLIKLINIKA ZA INTERNU MEDICINU, GINEKOLOGIJU, NEUROLOGIJU I FIZIKALNU MEDICINU I REHABILITACIJU DR. CINGULIN</item>
      <item>FINA Regionalni centar Zagreb</item>
      <item>Velimir Cingulin</item>
    </derivirana_varijabla>
  </DomainObject.Predmet.SudioniciListNaziv>
  <DomainObject.Predmet.SudioniciListAdressOIB>
    <izvorni_sadrzaj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Velimir Cingulin, Froudeova 1,10000 Zagreb</item>
    </izvorni_sadrzaj>
    <derivirana_varijabla naziv="DomainObject.Predmet.SudioniciListAdressOIB_1"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Velimir Cingulin, Froudeova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21280656014</item>
      <item>, OIB 85821130368</item>
      <item>, OIB null</item>
    </izvorni_sadrzaj>
    <derivirana_varijabla naziv="DomainObject.Predmet.SudioniciListNazivOIB_1">
      <item>, OIB 21280656014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1438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2016-12-06T15:20:00Z</dcterms:created>
  <dc:creator>tjakupak</dc:creator>
  <cp:lastModifiedBy>Maja Hilje</cp:lastModifiedBy>
  <cp:lastPrinted>2016-12-06T15:20:00Z</cp:lastPrinted>
  <dcterms:modified xmlns:xsi="http://www.w3.org/2001/XMLSchema-instance" xsi:type="dcterms:W3CDTF">2016-12-06T15:23:00Z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