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a0f0" w14:paraId="042a0f0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861357">
        <w:t>381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861357">
        <w:t>ZDRAVKO DREN j.d.o.o., Sesvete, Ulica kaktusa 2, OIB 82702620498</w:t>
      </w:r>
      <w:r>
        <w:t xml:space="preserve">, dana </w:t>
      </w:r>
      <w:r w:rsidR="00861357">
        <w:t>5.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20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>
        <w:rPr>
          <w:b/>
        </w:rPr>
        <w:t>10,40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861357">
        <w:t xml:space="preserve">ZDRAVKO DREN </w:t>
      </w:r>
      <w:r w:rsidR="00CE6934">
        <w:t>j.d.o.o., Zagreb</w:t>
      </w:r>
    </w:p>
    <w:p w:rsidRDefault="00530E63" w:rsidP="00E44F78" w:rsidR="0080790D">
      <w:r>
        <w:t xml:space="preserve">- zakonski zastupnik dužnika </w:t>
      </w:r>
      <w:r w:rsidR="00861357">
        <w:t xml:space="preserve">Sandra </w:t>
      </w:r>
      <w:proofErr w:type="spellStart"/>
      <w:r w:rsidR="00861357">
        <w:t>Šupica</w:t>
      </w:r>
      <w:proofErr w:type="spellEnd"/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61357">
        <w:t>5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045" w:rsidP="008F69E1" w:rsidR="00A14045">
      <w:r>
        <w:separator/>
      </w:r>
    </w:p>
  </w:endnote>
  <w:endnote w:id="0" w:type="continuationSeparator">
    <w:p w:rsidRDefault="00A14045" w:rsidP="008F69E1" w:rsidR="00A14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045" w:rsidP="008F69E1" w:rsidR="00A14045">
      <w:r>
        <w:separator/>
      </w:r>
    </w:p>
  </w:footnote>
  <w:footnote w:id="0" w:type="continuationSeparator">
    <w:p w:rsidRDefault="00A14045" w:rsidP="008F69E1" w:rsidR="00A1404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6654F"/>
    <w:rsid w:val="00070FD4"/>
    <w:rsid w:val="000A748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14045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66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66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DREN j.d.o.o. zastupanog po punomoćniku Sandra Šupica</izvorni_sadrzaj>
    <derivirana_varijabla naziv="DomainObject.Predmet.ProtustrankaFormated_1">  ZDRAVKO DREN j.d.o.o. zastupanog po punomoćniku Sandra Šupica</derivirana_varijabla>
  </DomainObject.Predmet.ProtustrankaFormated>
  <DomainObject.Predmet.ProtustrankaFormatedOIB>
    <izvorni_sadrzaj>  ZDRAVKO DREN j.d.o.o., OIB 82702620498 zastupanog po punomoćniku Sandra Šupica</izvorni_sadrzaj>
    <derivirana_varijabla naziv="DomainObject.Predmet.ProtustrankaFormatedOIB_1">  ZDRAVKO DREN j.d.o.o., OIB 82702620498 zastupanog po punomoćniku Sandra Šupica</derivirana_varijabla>
  </DomainObject.Predmet.ProtustrankaFormatedOIB>
  <DomainObject.Predmet.ProtustrankaFormatedWithAdress>
    <izvorni_sadrzaj> ZDRAVKO DREN j.d.o.o., Ulica kaktusa 2, 10360 Sesvete zastupanog po punomoćniku Sandra Šupica</izvorni_sadrzaj>
    <derivirana_varijabla naziv="DomainObject.Predmet.ProtustrankaFormatedWithAdress_1"> ZDRAVKO DREN j.d.o.o., Ulica kaktusa 2, 10360 Sesvete zastupanog po punomoćniku Sandra Šupica</derivirana_varijabla>
  </DomainObject.Predmet.ProtustrankaFormatedWithAdress>
  <DomainObject.Predmet.ProtustrankaFormatedWithAdressOIB>
    <izvorni_sadrzaj> ZDRAVKO DREN j.d.o.o., OIB 82702620498, Ulica kaktusa 2, 10360 Sesvete zastupanog po punomoćniku Sandra Šupica</izvorni_sadrzaj>
    <derivirana_varijabla naziv="DomainObject.Predmet.ProtustrankaFormatedWithAdressOIB_1"> ZDRAVKO DREN j.d.o.o., OIB 82702620498, Ulica kaktusa 2, 10360 Sesvete zastupanog po punomoćniku Sandra Šupica</derivirana_varijabla>
  </DomainObject.Predmet.ProtustrankaFormatedWithAdressOIB>
  <DomainObject.Predmet.ProtustrankaWithAdress>
    <izvorni_sadrzaj>ZDRAVKO DREN j.d.o.o. Ulica kaktusa 2, 10360 Sesvete</izvorni_sadrzaj>
    <derivirana_varijabla naziv="DomainObject.Predmet.ProtustrankaWithAdress_1">ZDRAVKO DREN j.d.o.o. Ulica kaktusa 2, 10360 Sesvete</derivirana_varijabla>
  </DomainObject.Predmet.ProtustrankaWithAdress>
  <DomainObject.Predmet.ProtustrankaWithAdressOIB>
    <izvorni_sadrzaj>ZDRAVKO DREN j.d.o.o., OIB 82702620498, Ulica kaktusa 2, 10360 Sesvete</izvorni_sadrzaj>
    <derivirana_varijabla naziv="DomainObject.Predmet.ProtustrankaWithAdressOIB_1">ZDRAVKO DREN j.d.o.o., OIB 82702620498, Ulica kaktusa 2, 10360 Sesvete</derivirana_varijabla>
  </DomainObject.Predmet.ProtustrankaWithAdressOIB>
  <DomainObject.Predmet.ProtustrankaNazivFormated>
    <izvorni_sadrzaj>ZDRAVKO DREN j.d.o.o.</izvorni_sadrzaj>
    <derivirana_varijabla naziv="DomainObject.Predmet.ProtustrankaNazivFormated_1">ZDRAVKO DREN j.d.o.o.</derivirana_varijabla>
  </DomainObject.Predmet.ProtustrankaNazivFormated>
  <DomainObject.Predmet.ProtustrankaNazivFormatedOIB>
    <izvorni_sadrzaj>ZDRAVKO DREN j.d.o.o., OIB 82702620498</izvorni_sadrzaj>
    <derivirana_varijabla naziv="DomainObject.Predmet.ProtustrankaNazivFormatedOIB_1">ZDRAVKO DREN j.d.o.o., OIB 82702620498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ZDRAVKO DREN j.d.o.o. zastupanog po punomoćniku Sandra Šupica</item>
    </izvorni_sadrzaj>
    <derivirana_varijabla naziv="DomainObject.Predmet.ProtuStrankaListFormated_1">
      <item>ZDRAVKO DREN j.d.o.o. zastupanog po punomoćniku Sandra Šupica</item>
    </derivirana_varijabla>
  </DomainObject.Predmet.ProtuStrankaListFormated>
  <DomainObject.Predmet.ProtuStrankaListFormatedOIB>
    <izvorni_sadrzaj>
      <item>ZDRAVKO DREN j.d.o.o., OIB 82702620498 zastupanog po punomoćniku Sandra Šupica</item>
    </izvorni_sadrzaj>
    <derivirana_varijabla naziv="DomainObject.Predmet.ProtuStrankaListFormatedOIB_1">
      <item>ZDRAVKO DREN j.d.o.o., OIB 82702620498 zastupanog po punomoćniku Sandra Šupica</item>
    </derivirana_varijabla>
  </DomainObject.Predmet.ProtuStrankaListFormatedOIB>
  <DomainObject.Predmet.ProtuStrankaListFormatedWithAdress>
    <izvorni_sadrzaj>
      <item>ZDRAVKO DREN j.d.o.o., Ulica kaktusa 2, 10360 Sesvete zastupanog po punomoćniku Sandra Šupica</item>
    </izvorni_sadrzaj>
    <derivirana_varijabla naziv="DomainObject.Predmet.ProtuStrankaListFormatedWithAdress_1">
      <item>ZDRAVKO DREN j.d.o.o., Ulica kaktusa 2, 10360 Sesvete zastupanog po punomoćniku Sandra Šupica</item>
    </derivirana_varijabla>
  </DomainObject.Predmet.ProtuStrankaListFormatedWithAdress>
  <DomainObject.Predmet.ProtuStrankaListFormatedWithAdressOIB>
    <izvorni_sadrzaj>
      <item>ZDRAVKO DREN j.d.o.o., OIB 82702620498, Ulica kaktusa 2, 10360 Sesvete zastupanog po punomoćniku Sandra Šupica</item>
    </izvorni_sadrzaj>
    <derivirana_varijabla naziv="DomainObject.Predmet.ProtuStrankaListFormatedWithAdressOIB_1">
      <item>ZDRAVKO DREN j.d.o.o., OIB 82702620498, Ulica kaktusa 2, 10360 Sesvete zastupanog po punomoćniku Sandra Šupica</item>
    </derivirana_varijabla>
  </DomainObject.Predmet.ProtuStrankaListFormatedWithAdressOIB>
  <DomainObject.Predmet.ProtuStrankaListNazivFormated>
    <izvorni_sadrzaj>
      <item>ZDRAVKO DREN j.d.o.o.</item>
    </izvorni_sadrzaj>
    <derivirana_varijabla naziv="DomainObject.Predmet.ProtuStrankaListNazivFormated_1">
      <item>ZDRAVKO DREN j.d.o.o.</item>
    </derivirana_varijabla>
  </DomainObject.Predmet.ProtuStrankaListNazivFormated>
  <DomainObject.Predmet.ProtuStrankaListNazivFormatedOIB>
    <izvorni_sadrzaj>
      <item>ZDRAVKO DREN j.d.o.o., OIB 82702620498</item>
    </izvorni_sadrzaj>
    <derivirana_varijabla naziv="DomainObject.Predmet.ProtuStrankaListNazivFormatedOIB_1">
      <item>ZDRAVKO DREN j.d.o.o., OIB 82702620498</item>
    </derivirana_varijabla>
  </DomainObject.Predmet.ProtuStrankaListNazivFormatedOIB>
  <DomainObject.Predmet.OstaliListFormated>
    <izvorni_sadrzaj>
      <item>Sandra Šupica punomoćnica sudionika u postupku ZDRAVKO DREN j.d.o.o.</item>
    </izvorni_sadrzaj>
    <derivirana_varijabla naziv="DomainObject.Predmet.OstaliListFormated_1">
      <item>Sandra Šupica punomoćnica sudionika u postupku ZDRAVKO DREN j.d.o.o.</item>
    </derivirana_varijabla>
  </DomainObject.Predmet.OstaliListFormated>
  <DomainObject.Predmet.OstaliListFormatedOIB>
    <izvorni_sadrzaj>
      <item>Sandra Šupica, OIB 86059110563 punomoćnica sudionika u postupku ZDRAVKO DREN j.d.o.o.</item>
    </izvorni_sadrzaj>
    <derivirana_varijabla naziv="DomainObject.Predmet.OstaliListFormatedOIB_1">
      <item>Sandra Šupica, OIB 86059110563 punomoćnica sudionika u postupku ZDRAVKO DREN j.d.o.o.</item>
    </derivirana_varijabla>
  </DomainObject.Predmet.OstaliListFormatedOIB>
  <DomainObject.Predmet.OstaliListFormatedWithAdress>
    <izvorni_sadrzaj>
      <item>Sandra Šupica, Ulica Kaktusa 2, 10360 Sesvete punomoćnica sudionika u postupku ZDRAVKO DREN j.d.o.o.</item>
    </izvorni_sadrzaj>
    <derivirana_varijabla naziv="DomainObject.Predmet.OstaliListFormatedWithAdress_1">
      <item>Sandra Šupica, Ulica Kaktusa 2, 10360 Sesvete punomoćnica sudionika u postupku ZDRAVKO DREN j.d.o.o.</item>
    </derivirana_varijabla>
  </DomainObject.Predmet.OstaliListFormatedWithAdress>
  <DomainObject.Predmet.OstaliListFormatedWithAdressOIB>
    <izvorni_sadrzaj>
      <item>Sandra Šupica, OIB 86059110563, Ulica Kaktusa 2, 10360 Sesvete punomoćnica sudionika u postupku ZDRAVKO DREN j.d.o.o.</item>
    </izvorni_sadrzaj>
    <derivirana_varijabla naziv="DomainObject.Predmet.OstaliListFormatedWithAdressOIB_1">
      <item>Sandra Šupica, OIB 86059110563, Ulica Kaktusa 2, 10360 Sesvete punomoćnica sudionika u postupku ZDRAVKO DREN j.d.o.o.</item>
    </derivirana_varijabla>
  </DomainObject.Predmet.OstaliListFormatedWithAdressOIB>
  <DomainObject.Predmet.OstaliListNazivFormated>
    <izvorni_sadrzaj>
      <item>Sandra Šupica</item>
    </izvorni_sadrzaj>
    <derivirana_varijabla naziv="DomainObject.Predmet.OstaliListNazivFormated_1">
      <item>Sandra Šupica</item>
    </derivirana_varijabla>
  </DomainObject.Predmet.OstaliListNazivFormated>
  <DomainObject.Predmet.OstaliListNazivFormatedOIB>
    <izvorni_sadrzaj>
      <item>Sandra Šupica, OIB 86059110563</item>
    </izvorni_sadrzaj>
    <derivirana_varijabla naziv="DomainObject.Predmet.OstaliListNazivFormatedOIB_1">
      <item>Sandra Šupica, OIB 86059110563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ZDRAVKO DREN j.d.o.o.</izvorni_sadrzaj>
    <derivirana_varijabla naziv="DomainObject.Predmet.ProtustrankaIDrugi_1">ZDRAVKO DREN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ZDRAVKO DREN j.d.o.o., OIB 82702620498, Ulica kaktusa 2, 10360 Sesvete</izvorni_sadrzaj>
    <derivirana_varijabla naziv="DomainObject.Predmet.ProtustrankaIDrugiAdressOIB_1">ZDRAVKO DREN j.d.o.o., OIB 82702620498,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DREN j.d.o.o.</item>
      <item>FINA Regionalni centar Zagreb</item>
      <item>Sandra Šupica</item>
    </izvorni_sadrzaj>
    <derivirana_varijabla naziv="DomainObject.Predmet.SudioniciListNaziv_1">
      <item>ZDRAVKO DREN j.d.o.o.</item>
      <item>FINA Regionalni centar Zagreb</item>
      <item>Sandra Šupica</item>
    </derivirana_varijabla>
  </DomainObject.Predmet.SudioniciListNaziv>
  <DomainObject.Predmet.SudioniciListAdressOIB>
    <izvorni_sadrzaj>
      <item>ZDRAVKO DREN j.d.o.o., OIB 82702620498, Ulica kaktusa 2,10360 Sesvete</item>
      <item>FINA Regionalni centar Zagreb, OIB 85821130368, Trg svibanjskih žrtava 1995. 1,10000 Zagreb</item>
      <item>Sandra Šupica, OIB 86059110563, Ulica Kaktusa 2,10360 Sesvete</item>
    </izvorni_sadrzaj>
    <derivirana_varijabla naziv="DomainObject.Predmet.SudioniciListAdressOIB_1">
      <item>ZDRAVKO DREN j.d.o.o., OIB 82702620498, Ulica kaktusa 2,10360 Sesvete</item>
      <item>FINA Regionalni centar Zagreb, OIB 85821130368, Trg svibanjskih žrtava 1995. 1,10000 Zagreb</item>
      <item>Sandra Šupica, OIB 86059110563, Ulica Kaktusa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82702620498</item>
      <item>, OIB 85821130368</item>
      <item>, OIB 86059110563</item>
    </izvorni_sadrzaj>
    <derivirana_varijabla naziv="DomainObject.Predmet.SudioniciListNazivOIB_1">
      <item>, OIB 82702620498</item>
      <item>, OIB 85821130368</item>
      <item>, OIB 86059110563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St-381/2018-5</izvorni_sadrzaj>
    <derivirana_varijabla naziv="DomainObject.PredzadnjaOdlukaIzPredmeta.Oznaka_1">St-381/2018-5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1F804-B9AB-43E1-90EF-471343134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829</properties:Characters>
  <properties:Lines>37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2018-10-01T10:01:00Z</cp:lastPrinted>
  <dcterms:modified xmlns:xsi="http://www.w3.org/2001/XMLSchema-instance" xsi:type="dcterms:W3CDTF">2018-10-05T07:13:00Z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