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e07b" w14:paraId="ac9e07b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401000">
        <w:rPr>
          <w:rFonts w:hAnsi="Times New Roman" w:ascii="Times New Roman"/>
        </w:rPr>
        <w:t>BEHRLI-METAL d.o.o., Zagreb, Nalješkovićeva 51, OIB: 84900067174,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</w:t>
      </w:r>
      <w:r w:rsidR="00807793">
        <w:rPr>
          <w:rFonts w:hAnsi="Times New Roman" w:ascii="Times New Roman"/>
        </w:rPr>
        <w:t>1. lipnja</w:t>
      </w:r>
      <w:r w:rsidR="00D343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1000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 se osob</w:t>
      </w:r>
      <w:r w:rsidR="00A07B3F">
        <w:rPr>
          <w:rFonts w:hAnsi="Times New Roman" w:ascii="Times New Roman"/>
          <w:szCs w:val="24"/>
          <w:lang w:val="hr-HR"/>
        </w:rPr>
        <w:t>a</w:t>
      </w:r>
      <w:r w:rsidR="0076782A">
        <w:rPr>
          <w:rFonts w:hAnsi="Times New Roman" w:ascii="Times New Roman"/>
          <w:szCs w:val="24"/>
          <w:lang w:val="hr-HR"/>
        </w:rPr>
        <w:t xml:space="preserve"> ovlašten</w:t>
      </w:r>
      <w:r w:rsidR="00A07B3F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401000">
        <w:rPr>
          <w:rFonts w:hAnsi="Times New Roman" w:ascii="Times New Roman"/>
          <w:szCs w:val="24"/>
          <w:lang w:val="hr-HR"/>
        </w:rPr>
        <w:t>Anto Bešlić</w:t>
      </w:r>
      <w:r w:rsidR="0076782A">
        <w:rPr>
          <w:rFonts w:hAnsi="Times New Roman" w:ascii="Times New Roman"/>
          <w:szCs w:val="24"/>
          <w:lang w:val="hr-HR"/>
        </w:rPr>
        <w:t xml:space="preserve">, </w:t>
      </w:r>
      <w:r w:rsidR="00722D2B">
        <w:rPr>
          <w:rFonts w:hAnsi="Times New Roman" w:ascii="Times New Roman"/>
          <w:szCs w:val="24"/>
          <w:lang w:val="hr-HR"/>
        </w:rPr>
        <w:t>Zagreb</w:t>
      </w:r>
      <w:r w:rsidR="00807793">
        <w:rPr>
          <w:rFonts w:hAnsi="Times New Roman" w:ascii="Times New Roman"/>
          <w:szCs w:val="24"/>
          <w:lang w:val="hr-HR"/>
        </w:rPr>
        <w:t xml:space="preserve">, </w:t>
      </w:r>
      <w:r w:rsidR="00401000">
        <w:rPr>
          <w:rFonts w:hAnsi="Times New Roman" w:ascii="Times New Roman"/>
          <w:szCs w:val="24"/>
          <w:lang w:val="hr-HR"/>
        </w:rPr>
        <w:t xml:space="preserve">Nalješkovićeva 51, </w:t>
      </w:r>
      <w:r w:rsidR="00722D2B">
        <w:rPr>
          <w:rFonts w:hAnsi="Times New Roman" w:ascii="Times New Roman"/>
          <w:szCs w:val="24"/>
          <w:lang w:val="hr-HR"/>
        </w:rPr>
        <w:t xml:space="preserve"> OIB </w:t>
      </w:r>
      <w:r w:rsidR="00401000" w:rsidRPr="00401000">
        <w:rPr>
          <w:rFonts w:hAnsi="Times New Roman" w:ascii="Times New Roman"/>
          <w:szCs w:val="24"/>
          <w:lang w:val="hr-HR"/>
        </w:rPr>
        <w:t>76348718872</w:t>
      </w:r>
      <w:r w:rsidR="00A07B3F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</w:t>
      </w:r>
      <w:r w:rsidR="00A07B3F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01000">
        <w:rPr>
          <w:rFonts w:hAnsi="Times New Roman" w:ascii="Times New Roman"/>
          <w:lang w:val="hr-HR"/>
        </w:rPr>
        <w:t>3856</w:t>
      </w:r>
      <w:r w:rsidR="00A07B3F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01000">
        <w:rPr>
          <w:rFonts w:hAnsi="Times New Roman" w:ascii="Times New Roman"/>
          <w:lang w:val="hr-HR"/>
        </w:rPr>
        <w:t>31.ožujka</w:t>
      </w:r>
      <w:r w:rsidR="005F02D5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807793">
        <w:rPr>
          <w:rFonts w:hAnsi="Times New Roman" w:ascii="Times New Roman"/>
          <w:lang w:val="hr-HR"/>
        </w:rPr>
        <w:t>1. lipnja</w:t>
      </w:r>
      <w:r w:rsidR="0022036C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5C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401000">
      <w:rPr>
        <w:rFonts w:hAnsi="Times New Roman" w:ascii="Times New Roman"/>
        <w:lang w:val="hr-HR"/>
      </w:rPr>
      <w:t>3856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401000">
      <w:rPr>
        <w:rFonts w:hAnsi="Times New Roman" w:ascii="Times New Roman"/>
        <w:lang w:val="hr-HR"/>
      </w:rPr>
      <w:t>3856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55C25"/>
    <w:rsid w:val="00182088"/>
    <w:rsid w:val="0022036C"/>
    <w:rsid w:val="00291185"/>
    <w:rsid w:val="002F0E57"/>
    <w:rsid w:val="002F1776"/>
    <w:rsid w:val="00374CEB"/>
    <w:rsid w:val="00376CC3"/>
    <w:rsid w:val="00401000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08E7"/>
    <w:rsid w:val="005A35B8"/>
    <w:rsid w:val="005B0AE5"/>
    <w:rsid w:val="005F02D5"/>
    <w:rsid w:val="00610E22"/>
    <w:rsid w:val="006356C5"/>
    <w:rsid w:val="00675017"/>
    <w:rsid w:val="006854E7"/>
    <w:rsid w:val="00691B86"/>
    <w:rsid w:val="006A4310"/>
    <w:rsid w:val="00722D2B"/>
    <w:rsid w:val="0076782A"/>
    <w:rsid w:val="007A29F9"/>
    <w:rsid w:val="007C5F3C"/>
    <w:rsid w:val="007F6336"/>
    <w:rsid w:val="00807793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07B3F"/>
    <w:rsid w:val="00A71049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3559B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C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C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C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C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C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C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C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C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3856</izvorni_sadrzaj>
    <derivirana_varijabla naziv="DomainObject.Predmet.Broj_1">3856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St-3856/2015</izvorni_sadrzaj>
    <derivirana_varijabla naziv="DomainObject.Predmet.OznakaBroj_1">St-3856/2015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BEHRLI-METAL d.o.o. zastupanog po punomoćniku Anto Bešlić</izvorni_sadrzaj>
    <derivirana_varijabla naziv="DomainObject.Predmet.ProtustrankaFormated_1">  BEHRLI-METAL d.o.o. zastupanog po punomoćniku Anto Bešlić</derivirana_varijabla>
  </DomainObject.Predmet.ProtustrankaFormated>
  <DomainObject.Predmet.ProtustrankaFormatedOIB>
    <izvorni_sadrzaj>  BEHRLI-METAL d.o.o., OIB 84900067174 zastupanog po punomoćniku Anto Bešlić</izvorni_sadrzaj>
    <derivirana_varijabla naziv="DomainObject.Predmet.ProtustrankaFormatedOIB_1">  BEHRLI-METAL d.o.o., OIB 84900067174 zastupanog po punomoćniku Anto Bešlić</derivirana_varijabla>
  </DomainObject.Predmet.ProtustrankaFormatedOIB>
  <DomainObject.Predmet.ProtustrankaFormatedWithAdress>
    <izvorni_sadrzaj> BEHRLI-METAL d.o.o., Nalješkovićeva 51, 10000 Zagreb zastupanog po punomoćniku Anto Bešlić</izvorni_sadrzaj>
    <derivirana_varijabla naziv="DomainObject.Predmet.ProtustrankaFormatedWithAdress_1"> BEHRLI-METAL d.o.o., Nalješkovićeva 51, 10000 Zagreb zastupanog po punomoćniku Anto Bešlić</derivirana_varijabla>
  </DomainObject.Predmet.ProtustrankaFormatedWithAdress>
  <DomainObject.Predmet.ProtustrankaFormatedWithAdressOIB>
    <izvorni_sadrzaj> BEHRLI-METAL d.o.o., OIB 84900067174, Nalješkovićeva 51, 10000 Zagreb zastupanog po punomoćniku Anto Bešlić</izvorni_sadrzaj>
    <derivirana_varijabla naziv="DomainObject.Predmet.ProtustrankaFormatedWithAdressOIB_1"> BEHRLI-METAL d.o.o., OIB 84900067174, Nalješkovićeva 51, 10000 Zagreb zastupanog po punomoćniku Anto Bešlić</derivirana_varijabla>
  </DomainObject.Predmet.ProtustrankaFormatedWithAdressOIB>
  <DomainObject.Predmet.ProtustrankaWithAdress>
    <izvorni_sadrzaj>BEHRLI-METAL d.o.o. Nalješkovićeva 51, 10000 Zagreb</izvorni_sadrzaj>
    <derivirana_varijabla naziv="DomainObject.Predmet.ProtustrankaWithAdress_1">BEHRLI-METAL d.o.o. Nalješkovićeva 51, 10000 Zagreb</derivirana_varijabla>
  </DomainObject.Predmet.ProtustrankaWithAdress>
  <DomainObject.Predmet.ProtustrankaWithAdressOIB>
    <izvorni_sadrzaj>BEHRLI-METAL d.o.o., OIB 84900067174, Nalješkovićeva 51, 10000 Zagreb</izvorni_sadrzaj>
    <derivirana_varijabla naziv="DomainObject.Predmet.ProtustrankaWithAdressOIB_1">BEHRLI-METAL d.o.o., OIB 84900067174, Nalješkovićeva 51, 10000 Zagreb</derivirana_varijabla>
  </DomainObject.Predmet.ProtustrankaWithAdressOIB>
  <DomainObject.Predmet.ProtustrankaNazivFormated>
    <izvorni_sadrzaj>BEHRLI-METAL d.o.o.</izvorni_sadrzaj>
    <derivirana_varijabla naziv="DomainObject.Predmet.ProtustrankaNazivFormated_1">BEHRLI-METAL d.o.o.</derivirana_varijabla>
  </DomainObject.Predmet.ProtustrankaNazivFormated>
  <DomainObject.Predmet.ProtustrankaNazivFormatedOIB>
    <izvorni_sadrzaj>BEHRLI-METAL d.o.o., OIB 84900067174</izvorni_sadrzaj>
    <derivirana_varijabla naziv="DomainObject.Predmet.ProtustrankaNazivFormatedOIB_1">BEHRLI-METAL d.o.o., OIB 84900067174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BEHRLI-METAL d.o.o. zastupanog po punomoćniku Anto Bešlić</item>
    </izvorni_sadrzaj>
    <derivirana_varijabla naziv="DomainObject.Predmet.ProtuStrankaListFormated_1">
      <item>BEHRLI-METAL d.o.o. zastupanog po punomoćniku Anto Bešlić</item>
    </derivirana_varijabla>
  </DomainObject.Predmet.ProtuStrankaListFormated>
  <DomainObject.Predmet.ProtuStrankaListFormatedOIB>
    <izvorni_sadrzaj>
      <item>BEHRLI-METAL d.o.o., OIB 84900067174 zastupanog po punomoćniku Anto Bešlić</item>
    </izvorni_sadrzaj>
    <derivirana_varijabla naziv="DomainObject.Predmet.ProtuStrankaListFormatedOIB_1">
      <item>BEHRLI-METAL d.o.o., OIB 84900067174 zastupanog po punomoćniku Anto Bešlić</item>
    </derivirana_varijabla>
  </DomainObject.Predmet.ProtuStrankaListFormatedOIB>
  <DomainObject.Predmet.ProtuStrankaListFormatedWithAdress>
    <izvorni_sadrzaj>
      <item>BEHRLI-METAL d.o.o., Nalješkovićeva 51, 10000 Zagreb zastupanog po punomoćniku Anto Bešlić</item>
    </izvorni_sadrzaj>
    <derivirana_varijabla naziv="DomainObject.Predmet.ProtuStrankaListFormatedWithAdress_1">
      <item>BEHRLI-METAL d.o.o., Nalješkovićeva 51, 10000 Zagreb zastupanog po punomoćniku Anto Bešlić</item>
    </derivirana_varijabla>
  </DomainObject.Predmet.ProtuStrankaListFormatedWithAdress>
  <DomainObject.Predmet.ProtuStrankaListFormatedWithAdressOIB>
    <izvorni_sadrzaj>
      <item>BEHRLI-METAL d.o.o., OIB 84900067174, Nalješkovićeva 51, 10000 Zagreb zastupanog po punomoćniku Anto Bešlić</item>
    </izvorni_sadrzaj>
    <derivirana_varijabla naziv="DomainObject.Predmet.ProtuStrankaListFormatedWithAdressOIB_1">
      <item>BEHRLI-METAL d.o.o., OIB 84900067174, Nalješkovićeva 51, 10000 Zagreb zastupanog po punomoćniku Anto Bešlić</item>
    </derivirana_varijabla>
  </DomainObject.Predmet.ProtuStrankaListFormatedWithAdressOIB>
  <DomainObject.Predmet.ProtuStrankaListNazivFormated>
    <izvorni_sadrzaj>
      <item>BEHRLI-METAL d.o.o.</item>
    </izvorni_sadrzaj>
    <derivirana_varijabla naziv="DomainObject.Predmet.ProtuStrankaListNazivFormated_1">
      <item>BEHRLI-METAL d.o.o.</item>
    </derivirana_varijabla>
  </DomainObject.Predmet.ProtuStrankaListNazivFormated>
  <DomainObject.Predmet.ProtuStrankaListNazivFormatedOIB>
    <izvorni_sadrzaj>
      <item>BEHRLI-METAL d.o.o., OIB 84900067174</item>
    </izvorni_sadrzaj>
    <derivirana_varijabla naziv="DomainObject.Predmet.ProtuStrankaListNazivFormatedOIB_1">
      <item>BEHRLI-METAL d.o.o., OIB 84900067174</item>
    </derivirana_varijabla>
  </DomainObject.Predmet.ProtuStrankaListNazivFormatedOIB>
  <DomainObject.Predmet.OstaliListFormated>
    <izvorni_sadrzaj>
      <item>HRVATSKI ZAVOD ZA MIROVINSKO OSIGURANJE</item>
      <item>Anto Bešlić punomoćnik sudionika u postupku BEHRLI-METAL d.o.o.</item>
      <item>Ljubica Bešlić</item>
      <item>Iva Livaja</item>
      <item>Elvira Hreljac</item>
    </izvorni_sadrzaj>
    <derivirana_varijabla naziv="DomainObject.Predmet.OstaliListFormated_1">
      <item>HRVATSKI ZAVOD ZA MIROVINSKO OSIGURANJE</item>
      <item>Anto Bešlić punomoćnik sudionika u postupku BEHRLI-METAL d.o.o.</item>
      <item>Ljubica Bešlić</item>
      <item>Iva Livaja</item>
      <item>Elvira Hreljac</item>
    </derivirana_varijabla>
  </DomainObject.Predmet.OstaliListFormated>
  <DomainObject.Predmet.OstaliListFormatedOIB>
    <izvorni_sadrzaj>
      <item>HRVATSKI ZAVOD ZA MIROVINSKO OSIGURANJE, OIB 84397956623</item>
      <item>Anto Bešlić, OIB 76348718872 punomoćnik sudionika u postupku BEHRLI-METAL d.o.o.</item>
      <item>Ljubica Bešlić</item>
      <item>Iva Livaja, OIB 12126833594</item>
      <item>Elvira Hreljac, OIB 61432878391</item>
    </izvorni_sadrzaj>
    <derivirana_varijabla naziv="DomainObject.Predmet.OstaliListFormatedOIB_1">
      <item>HRVATSKI ZAVOD ZA MIROVINSKO OSIGURANJE, OIB 84397956623</item>
      <item>Anto Bešlić, OIB 76348718872 punomoćnik sudionika u postupku BEHRLI-METAL d.o.o.</item>
      <item>Ljubica Bešlić</item>
      <item>Iva Livaja, OIB 12126833594</item>
      <item>Elvira Hreljac, OIB 61432878391</item>
    </derivirana_varijabla>
  </DomainObject.Predmet.OstaliListFormatedOIB>
  <DomainObject.Predmet.OstaliListFormatedWithAdress>
    <izvorni_sadrzaj>
      <item>HRVATSKI ZAVOD ZA MIROVINSKO OSIGURANJE, A. Mihanovića 3, 10000 Zagreb</item>
      <item>Anto Bešlić, Nalješkovićeva 51, 10000 Zagreb punomoćnik sudionika u postupku BEHRLI-METAL d.o.o.</item>
      <item>Ljubica Bešlić, Nalješkovićeva 51, 10000 Zagreb</item>
      <item>Iva Livaja, Barutanski breg 23, 10000 Zagreb</item>
      <item>Elvira Hreljac, Dolinci 23 A, 51244 Grižane-Belgrad</item>
    </izvorni_sadrzaj>
    <derivirana_varijabla naziv="DomainObject.Predmet.OstaliListFormatedWithAdress_1">
      <item>HRVATSKI ZAVOD ZA MIROVINSKO OSIGURANJE, A. Mihanovića 3, 10000 Zagreb</item>
      <item>Anto Bešlić, Nalješkovićeva 51, 10000 Zagreb punomoćnik sudionika u postupku BEHRLI-METAL d.o.o.</item>
      <item>Ljubica Bešlić, Nalješkovićeva 51, 10000 Zagreb</item>
      <item>Iva Livaja, Barutanski breg 23, 10000 Zagreb</item>
      <item>Elvira Hreljac, Dolinci 23 A, 51244 Grižane-Belgrad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Anto Bešlić, OIB 76348718872, Nalješkovićeva 51, 10000 Zagreb punomoćnik sudionika u postupku BEHRLI-METAL d.o.o.</item>
      <item>Ljubica Bešlić, Nalješkovićeva 51, 10000 Zagreb</item>
      <item>Iva Livaja, OIB 12126833594, Barutanski breg 23, 10000 Zagreb</item>
      <item>Elvira Hreljac, OIB 61432878391, Dolinci 23 A, 51244 Grižane-Belgrad</item>
    </izvorni_sadrzaj>
    <derivirana_varijabla naziv="DomainObject.Predmet.OstaliListFormatedWithAdressOIB_1">
      <item>HRVATSKI ZAVOD ZA MIROVINSKO OSIGURANJE, OIB 84397956623, A. Mihanovića 3, 10000 Zagreb</item>
      <item>Anto Bešlić, OIB 76348718872, Nalješkovićeva 51, 10000 Zagreb punomoćnik sudionika u postupku BEHRLI-METAL d.o.o.</item>
      <item>Ljubica Bešlić, Nalješkovićeva 51, 10000 Zagreb</item>
      <item>Iva Livaja, OIB 12126833594, Barutanski breg 23, 10000 Zagreb</item>
      <item>Elvira Hreljac, OIB 61432878391, Dolinci 23 A, 51244 Grižane-Belgrad</item>
    </derivirana_varijabla>
  </DomainObject.Predmet.OstaliListFormatedWithAdressOIB>
  <DomainObject.Predmet.OstaliListNazivFormated>
    <izvorni_sadrzaj>
      <item>HRVATSKI ZAVOD ZA MIROVINSKO OSIGURANJE</item>
      <item>Anto Bešlić</item>
      <item>Ljubica Bešlić</item>
      <item>Iva Livaja</item>
      <item>Elvira Hreljac</item>
    </izvorni_sadrzaj>
    <derivirana_varijabla naziv="DomainObject.Predmet.OstaliListNazivFormated_1">
      <item>HRVATSKI ZAVOD ZA MIROVINSKO OSIGURANJE</item>
      <item>Anto Bešlić</item>
      <item>Ljubica Bešlić</item>
      <item>Iva Livaja</item>
      <item>Elvira Hreljac</item>
    </derivirana_varijabla>
  </DomainObject.Predmet.OstaliListNazivFormated>
  <DomainObject.Predmet.OstaliListNazivFormatedOIB>
    <izvorni_sadrzaj>
      <item>HRVATSKI ZAVOD ZA MIROVINSKO OSIGURANJE, OIB 84397956623</item>
      <item>Anto Bešlić, OIB 76348718872</item>
      <item>Ljubica Bešlić</item>
      <item>Iva Livaja, OIB 12126833594</item>
      <item>Elvira Hreljac, OIB 61432878391</item>
    </izvorni_sadrzaj>
    <derivirana_varijabla naziv="DomainObject.Predmet.OstaliListNazivFormatedOIB_1">
      <item>HRVATSKI ZAVOD ZA MIROVINSKO OSIGURANJE, OIB 84397956623</item>
      <item>Anto Bešlić, OIB 76348718872</item>
      <item>Ljubica Bešlić</item>
      <item>Iva Livaja, OIB 12126833594</item>
      <item>Elvira Hreljac, OIB 61432878391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BEHRLI-METAL d.o.o.</izvorni_sadrzaj>
    <derivirana_varijabla naziv="DomainObject.Predmet.ProtustrankaIDrugi_1">BEHRLI-METAL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BEHRLI-METAL d.o.o., OIB 84900067174, Nalješkovićeva 51, 10000 Zagreb</izvorni_sadrzaj>
    <derivirana_varijabla naziv="DomainObject.Predmet.ProtustrankaIDrugiAdressOIB_1">BEHRLI-METAL d.o.o., OIB 84900067174, Nalješkovićeva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BEHRLI-METAL d.o.o.</item>
      <item>HRVATSKI ZAVOD ZA MIROVINSKO OSIGURANJE</item>
      <item>Anto Bešlić</item>
      <item>Ljubica Bešlić</item>
      <item>Iva Livaja</item>
      <item>Elvira Hreljac</item>
    </izvorni_sadrzaj>
    <derivirana_varijabla naziv="DomainObject.Predmet.SudioniciListNaziv_1">
      <item>FINA Regionalni centar Zagreb</item>
      <item>BEHRLI-METAL d.o.o.</item>
      <item>HRVATSKI ZAVOD ZA MIROVINSKO OSIGURANJE</item>
      <item>Anto Bešlić</item>
      <item>Ljubica Bešlić</item>
      <item>Iva Livaja</item>
      <item>Elvira Hreljac</item>
    </derivirana_varijabla>
  </DomainObject.Predmet.SudioniciListNaziv>
  <DomainObject.Predmet.SudioniciListAdressOIB>
    <izvorni_sadrzaj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  <item>Anto Bešlić, OIB 76348718872, Nalješkovićeva 51,10000 Zagreb</item>
      <item>Ljubica Bešlić, Nalješkovićeva 51,10000 Zagreb</item>
      <item>Iva Livaja, OIB 12126833594, Barutanski breg 23,10000 Zagreb</item>
      <item>Elvira Hreljac, OIB 61432878391, Dolinci 23 A,51244 Grižane-Belgrad</item>
    </izvorni_sadrzaj>
    <derivirana_varijabla naziv="DomainObject.Predmet.SudioniciListAdressOIB_1"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  <item>Anto Bešlić, OIB 76348718872, Nalješkovićeva 51,10000 Zagreb</item>
      <item>Ljubica Bešlić, Nalješkovićeva 51,10000 Zagreb</item>
      <item>Iva Livaja, OIB 12126833594, Barutanski breg 23,10000 Zagreb</item>
      <item>Elvira Hreljac, OIB 61432878391, Dolinci 23 A,51244 Grižane-Belgrad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84900067174</item>
      <item>, OIB 84397956623</item>
      <item>, OIB 76348718872</item>
      <item>, OIB null</item>
      <item>, OIB 12126833594</item>
      <item>, OIB 61432878391</item>
    </izvorni_sadrzaj>
    <derivirana_varijabla naziv="DomainObject.Predmet.SudioniciListNazivOIB_1">
      <item>, OIB 85821130368</item>
      <item>, OIB 84900067174</item>
      <item>, OIB 84397956623</item>
      <item>, OIB 76348718872</item>
      <item>, OIB null</item>
      <item>, OIB 12126833594</item>
      <item>, OIB 61432878391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2400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2016-06-01T07:25:00Z</dcterms:created>
  <dc:creator>Sudsko vijeæe</dc:creator>
  <cp:lastModifiedBy>Darinka Čusak</cp:lastModifiedBy>
  <cp:lastPrinted>2016-06-01T07:30:00Z</cp:lastPrinted>
  <dcterms:modified xmlns:xsi="http://www.w3.org/2001/XMLSchema-instance" xsi:type="dcterms:W3CDTF">2016-06-01T07:31:00Z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