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3cc2" w14:paraId="f103cc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1D2A8A" w:rsidR="001D2A8A" w:rsidRPr="001D2A8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2A8A" w:rsidRPr="001D2A8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1D2A8A" w:rsidRPr="001D2A8A">
        <w:rPr>
          <w:rFonts w:cs="Times New Roman" w:eastAsia="Times New Roman"/>
          <w:lang w:eastAsia="hr-HR"/>
        </w:rPr>
        <w:t>Broj: 14. St-966/2016.</w:t>
      </w:r>
    </w:p>
    <w:p w:rsidRDefault="001D2A8A" w:rsidP="001D2A8A" w:rsidR="001D2A8A" w:rsidRPr="001D2A8A">
      <w:pPr>
        <w:spacing w:after="0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D2A8A" w:rsidP="001D2A8A" w:rsidR="001D2A8A" w:rsidRPr="001D2A8A">
      <w:pPr>
        <w:spacing w:after="0"/>
        <w:rPr>
          <w:rFonts w:cs="Times New Roman" w:eastAsia="Times New Roman"/>
          <w:b/>
          <w:lang w:eastAsia="hr-HR"/>
        </w:rPr>
      </w:pPr>
      <w:r w:rsidRPr="001D2A8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1D2A8A">
        <w:rPr>
          <w:rFonts w:cs="Times New Roman" w:eastAsia="Times New Roman"/>
          <w:b/>
          <w:lang w:eastAsia="hr-HR"/>
        </w:rPr>
        <w:t>Sukoišanska</w:t>
      </w:r>
      <w:proofErr w:type="spellEnd"/>
      <w:r w:rsidRPr="001D2A8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D2A8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D2A8A" w:rsidP="001D2A8A" w:rsidR="001D2A8A" w:rsidRPr="001D2A8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D2A8A" w:rsidP="001D2A8A" w:rsidR="001D2A8A" w:rsidRPr="001D2A8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D2A8A">
        <w:rPr>
          <w:rFonts w:cs="Times New Roman" w:eastAsia="Times New Roman"/>
          <w:b/>
          <w:lang w:eastAsia="hr-HR"/>
        </w:rPr>
        <w:t>R J E Š E NJ E</w:t>
      </w:r>
    </w:p>
    <w:p w:rsidRDefault="001D2A8A" w:rsidP="001D2A8A" w:rsidR="001D2A8A" w:rsidRPr="001D2A8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b/>
          <w:lang w:eastAsia="hr-HR"/>
        </w:rPr>
        <w:tab/>
      </w:r>
      <w:r w:rsidRPr="001D2A8A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DECURION jednostavno društvo s ograničenom odgovornošću za trgovinu i usluge, Makarska, Slikara Gojaka 46., OIB: 72820939949., MBS: 060295585., dana 03. veljače 2017. godine</w:t>
      </w: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center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r i j e š i o  j e</w:t>
      </w:r>
    </w:p>
    <w:p w:rsidRDefault="001D2A8A" w:rsidP="001D2A8A" w:rsidR="001D2A8A" w:rsidRPr="001D2A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Otvara se skraćeni stečajni postupak nad Dužnikom: DECURION jednostavno društvo s ograničenom odgovornošću za trgovinu i usluge, Makarska, Slikara Gojaka 46., OIB: 72820939949., MBS: 060295585. Skraćeni stečajni postupak je otvoren dana 03. veljače 2017. godine u 12,20 sati, kada je ovo rješenje objavljeno na mrežnoj stranici e-Oglasna ploča sudova.</w:t>
      </w:r>
    </w:p>
    <w:p w:rsidRDefault="001D2A8A" w:rsidP="001D2A8A" w:rsidR="001D2A8A" w:rsidRPr="001D2A8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1D2A8A">
        <w:rPr>
          <w:rFonts w:cs="Times New Roman" w:eastAsia="Times New Roman"/>
          <w:lang w:eastAsia="hr-HR"/>
        </w:rPr>
        <w:t>Repač</w:t>
      </w:r>
      <w:proofErr w:type="spellEnd"/>
      <w:r w:rsidRPr="001D2A8A">
        <w:rPr>
          <w:rFonts w:cs="Times New Roman" w:eastAsia="Times New Roman"/>
          <w:lang w:eastAsia="hr-HR"/>
        </w:rPr>
        <w:t xml:space="preserve">, </w:t>
      </w:r>
      <w:proofErr w:type="spellStart"/>
      <w:r w:rsidRPr="001D2A8A">
        <w:rPr>
          <w:rFonts w:cs="Times New Roman" w:eastAsia="Times New Roman"/>
          <w:lang w:eastAsia="hr-HR"/>
        </w:rPr>
        <w:t>Đorđićeva</w:t>
      </w:r>
      <w:proofErr w:type="spellEnd"/>
      <w:r w:rsidRPr="001D2A8A">
        <w:rPr>
          <w:rFonts w:cs="Times New Roman" w:eastAsia="Times New Roman"/>
          <w:lang w:eastAsia="hr-HR"/>
        </w:rPr>
        <w:t xml:space="preserve"> 24., Zagreb, OIB: </w:t>
      </w:r>
      <w:r w:rsidRPr="001D2A8A">
        <w:rPr>
          <w:rFonts w:cs="Times New Roman" w:eastAsia="Calibri"/>
        </w:rPr>
        <w:t>24977406612.</w:t>
      </w:r>
    </w:p>
    <w:p w:rsidRDefault="001D2A8A" w:rsidP="001D2A8A" w:rsidR="001D2A8A" w:rsidRPr="001D2A8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Zaključuje se skraćeni stečajni postupak nad Dužnikom: DECURION jednostavno društvo s ograničenom odgovornošću za trgovinu i usluge, Makarska, Slikara Gojaka 46., OIB: 72820939949., MBS: 060295585.</w:t>
      </w:r>
    </w:p>
    <w:p w:rsidRDefault="001D2A8A" w:rsidP="001D2A8A" w:rsidR="001D2A8A" w:rsidRPr="001D2A8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D2A8A" w:rsidP="001D2A8A" w:rsidR="001D2A8A" w:rsidRPr="001D2A8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center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Obrazloženje</w:t>
      </w:r>
    </w:p>
    <w:p w:rsidRDefault="001D2A8A" w:rsidP="001D2A8A" w:rsidR="001D2A8A" w:rsidRPr="001D2A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01. travnja 2016. godine Zahtjev za provedbu skraćenog stečajnog postupka (Zahtjev) nad Dužnikom: DECURION jednostavno društvo s ograničenom odgovornošću za trgovinu i usluge, Makarska, Slikara Gojaka 46.</w:t>
      </w: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120. dana, u ukupnom iznosu od: 6.518,26 kn, kao i da prema podacima koji su dostavljeni od Hrvatskog zavoda za mirovinskog osiguranje, Dužnik nema zaposlenih.</w:t>
      </w: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D2A8A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1D2A8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1D2A8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D2A8A">
        <w:rPr>
          <w:rFonts w:cs="Times New Roman" w:eastAsia="Times New Roman"/>
          <w:b/>
          <w:lang w:eastAsia="hr-HR" w:val="en-AU"/>
        </w:rPr>
        <w:t xml:space="preserve">: 14. </w:t>
      </w:r>
      <w:r w:rsidRPr="001D2A8A">
        <w:rPr>
          <w:rFonts w:cs="Times New Roman" w:eastAsia="Times New Roman"/>
          <w:b/>
          <w:lang w:eastAsia="hr-HR"/>
        </w:rPr>
        <w:t>St-966/2016.</w:t>
      </w: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čime su bile ispunjene pretpostavke iz čl. 428. Stečajnog zakona (</w:t>
      </w:r>
      <w:r w:rsidRPr="001D2A8A">
        <w:rPr>
          <w:rFonts w:cs="Times New Roman" w:eastAsia="Times New Roman"/>
          <w:i/>
          <w:lang w:eastAsia="hr-HR"/>
        </w:rPr>
        <w:t>Narodne novine</w:t>
      </w:r>
      <w:r w:rsidRPr="001D2A8A">
        <w:rPr>
          <w:rFonts w:cs="Times New Roman" w:eastAsia="Times New Roman"/>
          <w:lang w:eastAsia="hr-HR"/>
        </w:rPr>
        <w:t>, broj: 71/15., dalje: SZ), ovaj Sud je 11. svibnja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ab/>
      </w:r>
    </w:p>
    <w:p w:rsidRDefault="001D2A8A" w:rsidP="001D2A8A" w:rsidR="001D2A8A" w:rsidRPr="001D2A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D2A8A" w:rsidP="001D2A8A" w:rsidR="001D2A8A" w:rsidRPr="001D2A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D2A8A" w:rsidP="001D2A8A" w:rsidR="001D2A8A" w:rsidRPr="001D2A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D2A8A" w:rsidP="001D2A8A" w:rsidR="001D2A8A" w:rsidRPr="001D2A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D2A8A" w:rsidP="001D2A8A" w:rsidR="001D2A8A" w:rsidRPr="001D2A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D2A8A" w:rsidP="001D2A8A" w:rsidR="001D2A8A" w:rsidRPr="001D2A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U Splitu, 03. veljače 2017. godine</w:t>
      </w:r>
    </w:p>
    <w:p w:rsidRDefault="001D2A8A" w:rsidP="001D2A8A" w:rsidR="001D2A8A" w:rsidRPr="001D2A8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S U D A C</w:t>
      </w:r>
    </w:p>
    <w:p w:rsidRDefault="001D2A8A" w:rsidP="001D2A8A" w:rsidR="001D2A8A" w:rsidRPr="001D2A8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Jozo Ćaleta</w:t>
      </w:r>
    </w:p>
    <w:p w:rsidRDefault="001D2A8A" w:rsidP="001D2A8A" w:rsidR="001D2A8A" w:rsidRPr="001D2A8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D2A8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D2A8A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1D2A8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1D2A8A">
        <w:rPr>
          <w:rFonts w:cs="Times New Roman" w:eastAsia="Times New Roman"/>
          <w:b/>
          <w:lang w:eastAsia="hr-HR" w:val="en-AU"/>
        </w:rPr>
        <w:t xml:space="preserve">: 14. </w:t>
      </w:r>
      <w:r w:rsidRPr="001D2A8A">
        <w:rPr>
          <w:rFonts w:cs="Times New Roman" w:eastAsia="Times New Roman"/>
          <w:b/>
          <w:lang w:eastAsia="hr-HR"/>
        </w:rPr>
        <w:t>St-966/2016.</w:t>
      </w: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POUKA O PRAVNOM LIJEKU:</w:t>
      </w: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DNA:</w:t>
      </w:r>
    </w:p>
    <w:p w:rsidRDefault="001D2A8A" w:rsidP="001D2A8A" w:rsidR="001D2A8A" w:rsidRPr="001D2A8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D2A8A" w:rsidP="001D2A8A" w:rsidR="001D2A8A" w:rsidRPr="001D2A8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Dužniku,</w:t>
      </w:r>
    </w:p>
    <w:p w:rsidRDefault="001D2A8A" w:rsidP="001D2A8A" w:rsidR="001D2A8A" w:rsidRPr="001D2A8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 xml:space="preserve">stečajnom upravitelju   Domagoj </w:t>
      </w:r>
      <w:proofErr w:type="spellStart"/>
      <w:r w:rsidRPr="001D2A8A">
        <w:rPr>
          <w:rFonts w:cs="Times New Roman" w:eastAsia="Times New Roman"/>
          <w:lang w:eastAsia="hr-HR"/>
        </w:rPr>
        <w:t>Repač</w:t>
      </w:r>
      <w:proofErr w:type="spellEnd"/>
      <w:r w:rsidRPr="001D2A8A">
        <w:rPr>
          <w:rFonts w:cs="Times New Roman" w:eastAsia="Times New Roman"/>
          <w:lang w:eastAsia="hr-HR"/>
        </w:rPr>
        <w:t xml:space="preserve">, </w:t>
      </w:r>
      <w:proofErr w:type="spellStart"/>
      <w:r w:rsidRPr="001D2A8A">
        <w:rPr>
          <w:rFonts w:cs="Times New Roman" w:eastAsia="Times New Roman"/>
          <w:lang w:eastAsia="hr-HR"/>
        </w:rPr>
        <w:t>Đorđićeva</w:t>
      </w:r>
      <w:proofErr w:type="spellEnd"/>
      <w:r w:rsidRPr="001D2A8A">
        <w:rPr>
          <w:rFonts w:cs="Times New Roman" w:eastAsia="Times New Roman"/>
          <w:lang w:eastAsia="hr-HR"/>
        </w:rPr>
        <w:t xml:space="preserve"> 24., Zagreb , </w:t>
      </w:r>
    </w:p>
    <w:p w:rsidRDefault="001D2A8A" w:rsidP="001D2A8A" w:rsidR="001D2A8A" w:rsidRPr="001D2A8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Županijsko državno odvjetništvo Split,</w:t>
      </w:r>
    </w:p>
    <w:p w:rsidRDefault="001D2A8A" w:rsidP="001D2A8A" w:rsidR="001D2A8A" w:rsidRPr="001D2A8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 xml:space="preserve">Porezna uprava Split, </w:t>
      </w:r>
    </w:p>
    <w:p w:rsidRDefault="001D2A8A" w:rsidP="001D2A8A" w:rsidR="001D2A8A" w:rsidRPr="001D2A8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e-Oglasna ploča Suda – rok 20. dana,</w:t>
      </w:r>
    </w:p>
    <w:p w:rsidRDefault="001D2A8A" w:rsidP="001D2A8A" w:rsidR="001D2A8A" w:rsidRPr="001D2A8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sudski registar – nakon pravomoćnosti</w:t>
      </w:r>
    </w:p>
    <w:p w:rsidRDefault="001D2A8A" w:rsidP="001D2A8A" w:rsidR="001D2A8A" w:rsidRPr="001D2A8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D2A8A">
        <w:rPr>
          <w:rFonts w:cs="Times New Roman" w:eastAsia="Times New Roman"/>
          <w:lang w:eastAsia="hr-HR"/>
        </w:rPr>
        <w:t>u spis.</w:t>
      </w: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1D2A8A" w:rsidP="001D2A8A" w:rsidR="001D2A8A" w:rsidRPr="001D2A8A">
      <w:pPr>
        <w:tabs>
          <w:tab w:pos="1418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2A8A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235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St-966/2016-5</izvorni_sadrzaj>
    <derivirana_varijabla naziv="DomainObject.Oznaka_1">St-966/2016-5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966</izvorni_sadrzaj>
    <derivirana_varijabla naziv="DomainObject.Predmet.Broj_1">966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St-966/2016</izvorni_sadrzaj>
    <derivirana_varijabla naziv="DomainObject.Predmet.OznakaBroj_1">St-966/2016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 1 SZ</izvorni_sadrzaj>
    <derivirana_varijabla naziv="DomainObject.Predmet.PrimjedbaSuca_1">Čl. 429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DECURION jednostavno društvo s ograničenom odgovornošću za trgovinu  i usluge</izvorni_sadrzaj>
    <derivirana_varijabla naziv="DomainObject.Predmet.ProtustrankaFormated_1">  DECURION jednostavno društvo s ograničenom odgovornošću za trgovinu  i usluge</derivirana_varijabla>
  </DomainObject.Predmet.ProtustrankaFormated>
  <DomainObject.Predmet.ProtustrankaFormatedOIB>
    <izvorni_sadrzaj>  DECURION jednostavno društvo s ograničenom odgovornošću za trgovinu  i usluge, OIB 72820939949</izvorni_sadrzaj>
    <derivirana_varijabla naziv="DomainObject.Predmet.ProtustrankaFormatedOIB_1">  DECURION jednostavno društvo s ograničenom odgovornošću za trgovinu  i usluge, OIB 72820939949</derivirana_varijabla>
  </DomainObject.Predmet.ProtustrankaFormatedOIB>
  <DomainObject.Predmet.ProtustrankaFormatedWithAdress>
    <izvorni_sadrzaj> DECURION jednostavno društvo s ograničenom odgovornošću za trgovinu  i usluge, Slikara Gojaka 46, 21300 Makarska</izvorni_sadrzaj>
    <derivirana_varijabla naziv="DomainObject.Predmet.ProtustrankaFormatedWithAdress_1"> DECURION jednostavno društvo s ograničenom odgovornošću za trgovinu  i usluge, Slikara Gojaka 46, 21300 Makarska</derivirana_varijabla>
  </DomainObject.Predmet.ProtustrankaFormatedWithAdress>
  <DomainObject.Predmet.ProtustrankaFormatedWithAdressOIB>
    <izvorni_sadrzaj> DECURION jednostavno društvo s ograničenom odgovornošću za trgovinu  i usluge, OIB 72820939949, Slikara Gojaka 46, 21300 Makarska</izvorni_sadrzaj>
    <derivirana_varijabla naziv="DomainObject.Predmet.ProtustrankaFormatedWithAdressOIB_1"> DECURION jednostavno društvo s ograničenom odgovornošću za trgovinu  i usluge, OIB 72820939949, Slikara Gojaka 46, 21300 Makarska</derivirana_varijabla>
  </DomainObject.Predmet.ProtustrankaFormatedWithAdressOIB>
  <DomainObject.Predmet.ProtustrankaWithAdress>
    <izvorni_sadrzaj>DECURION jednostavno društvo s ograničenom odgovornošću za trgovinu  i usluge Slikara Gojaka 46, 21300 Makarska</izvorni_sadrzaj>
    <derivirana_varijabla naziv="DomainObject.Predmet.ProtustrankaWithAdress_1">DECURION jednostavno društvo s ograničenom odgovornošću za trgovinu  i usluge Slikara Gojaka 46, 21300 Makarska</derivirana_varijabla>
  </DomainObject.Predmet.ProtustrankaWithAdress>
  <DomainObject.Predmet.ProtustrankaWithAdressOIB>
    <izvorni_sadrzaj>DECURION jednostavno društvo s ograničenom odgovornošću za trgovinu  i usluge, OIB 72820939949, Slikara Gojaka 46, 21300 Makarska</izvorni_sadrzaj>
    <derivirana_varijabla naziv="DomainObject.Predmet.ProtustrankaWithAdressOIB_1">DECURION jednostavno društvo s ograničenom odgovornošću za trgovinu  i usluge, OIB 72820939949, Slikara Gojaka 46, 21300 Makarska</derivirana_varijabla>
  </DomainObject.Predmet.ProtustrankaWithAdressOIB>
  <DomainObject.Predmet.ProtustrankaNazivFormated>
    <izvorni_sadrzaj>DECURION jednostavno društvo s ograničenom odgovornošću za trgovinu  i usluge</izvorni_sadrzaj>
    <derivirana_varijabla naziv="DomainObject.Predmet.ProtustrankaNazivFormated_1">DECURION jednostavno društvo s ograničenom odgovornošću za trgovinu  i usluge</derivirana_varijabla>
  </DomainObject.Predmet.ProtustrankaNazivFormated>
  <DomainObject.Predmet.ProtustrankaNazivFormatedOIB>
    <izvorni_sadrzaj>DECURION jednostavno društvo s ograničenom odgovornošću za trgovinu  i usluge, OIB 72820939949</izvorni_sadrzaj>
    <derivirana_varijabla naziv="DomainObject.Predmet.ProtustrankaNazivFormatedOIB_1">DECURION jednostavno društvo s ograničenom odgovornošću za trgovinu  i usluge, OIB 72820939949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6518.26</izvorni_sadrzaj>
    <derivirana_varijabla naziv="DomainObject.Predmet.TrenutnaVrijednost_1">6518.26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DECURION jednostavno društvo s ograničenom odgovornošću za trgovinu  i usluge</item>
    </izvorni_sadrzaj>
    <derivirana_varijabla naziv="DomainObject.Predmet.ProtuStrankaListFormated_1">
      <item>DECURION jednostavno društvo s ograničenom odgovornošću za trgovinu  i usluge</item>
    </derivirana_varijabla>
  </DomainObject.Predmet.ProtuStrankaListFormated>
  <DomainObject.Predmet.ProtuStrankaListFormatedOIB>
    <izvorni_sadrzaj>
      <item>DECURION jednostavno društvo s ograničenom odgovornošću za trgovinu  i usluge, OIB 72820939949</item>
    </izvorni_sadrzaj>
    <derivirana_varijabla naziv="DomainObject.Predmet.ProtuStrankaListFormatedOIB_1">
      <item>DECURION jednostavno društvo s ograničenom odgovornošću za trgovinu  i usluge, OIB 72820939949</item>
    </derivirana_varijabla>
  </DomainObject.Predmet.ProtuStrankaListFormatedOIB>
  <DomainObject.Predmet.ProtuStrankaListFormatedWithAdress>
    <izvorni_sadrzaj>
      <item>DECURION jednostavno društvo s ograničenom odgovornošću za trgovinu  i usluge, Slikara Gojaka 46, 21300 Makarska</item>
    </izvorni_sadrzaj>
    <derivirana_varijabla naziv="DomainObject.Predmet.ProtuStrankaListFormatedWithAdress_1">
      <item>DECURION jednostavno društvo s ograničenom odgovornošću za trgovinu  i usluge, Slikara Gojaka 46, 21300 Makarska</item>
    </derivirana_varijabla>
  </DomainObject.Predmet.ProtuStrankaListFormatedWithAdress>
  <DomainObject.Predmet.ProtuStrankaListFormatedWithAdressOIB>
    <izvorni_sadrzaj>
      <item>DECURION jednostavno društvo s ograničenom odgovornošću za trgovinu  i usluge, OIB 72820939949, Slikara Gojaka 46, 21300 Makarska</item>
    </izvorni_sadrzaj>
    <derivirana_varijabla naziv="DomainObject.Predmet.ProtuStrankaListFormatedWithAdressOIB_1">
      <item>DECURION jednostavno društvo s ograničenom odgovornošću za trgovinu  i usluge, OIB 72820939949, Slikara Gojaka 46, 21300 Makarska</item>
    </derivirana_varijabla>
  </DomainObject.Predmet.ProtuStrankaListFormatedWithAdressOIB>
  <DomainObject.Predmet.ProtuStrankaListNazivFormated>
    <izvorni_sadrzaj>
      <item>DECURION jednostavno društvo s ograničenom odgovornošću za trgovinu  i usluge</item>
    </izvorni_sadrzaj>
    <derivirana_varijabla naziv="DomainObject.Predmet.ProtuStrankaListNazivFormated_1">
      <item>DECURION jednostavno društvo s ograničenom odgovornošću za trgovinu  i usluge</item>
    </derivirana_varijabla>
  </DomainObject.Predmet.ProtuStrankaListNazivFormated>
  <DomainObject.Predmet.ProtuStrankaListNazivFormatedOIB>
    <izvorni_sadrzaj>
      <item>DECURION jednostavno društvo s ograničenom odgovornošću za trgovinu  i usluge, OIB 72820939949</item>
    </izvorni_sadrzaj>
    <derivirana_varijabla naziv="DomainObject.Predmet.ProtuStrankaListNazivFormatedOIB_1">
      <item>DECURION jednostavno društvo s ograničenom odgovornošću za trgovinu  i usluge, OIB 72820939949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St-966/2016-5</izvorni_sadrzaj>
    <derivirana_varijabla naziv="DomainObject.PoslovniBrojDokumenta_1">St-966/2016-5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DECURION jednostavno društvo s ograničenom odgovornošću za trgovinu  i usluge</izvorni_sadrzaj>
    <derivirana_varijabla naziv="DomainObject.Predmet.ProtustrankaIDrugi_1">DECURION jednostavno društvo s ograničenom odgovornošću za trgovinu  i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DECURION jednostavno društvo s ograničenom odgovornošću za trgovinu  i usluge, OIB 72820939949, Slikara Gojaka 46, 21300 Makarska</izvorni_sadrzaj>
    <derivirana_varijabla naziv="DomainObject.Predmet.ProtustrankaIDrugiAdressOIB_1">DECURION jednostavno društvo s ograničenom odgovornošću za trgovinu  i usluge, OIB 72820939949, Slikara Gojaka 46,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DECURION jednostavno društvo s ograničenom odgovornošću za trgovinu  i usluge</item>
      <item>FINANCIJSKA AGENCIJA, PODRUŽNICA SPLIT</item>
    </izvorni_sadrzaj>
    <derivirana_varijabla naziv="DomainObject.Predmet.SudioniciListNaziv_1">
      <item>DECURION jednostavno društvo s ograničenom odgovornošću za trgovinu  i usluge</item>
      <item>FINANCIJSKA AGENCIJA, PODRUŽNICA SPLIT</item>
    </derivirana_varijabla>
  </DomainObject.Predmet.SudioniciListNaziv>
  <DomainObject.Predmet.SudioniciListAdressOIB>
    <izvorni_sadrzaj>
      <item>DECURION jednostavno društvo s ograničenom odgovornošću za trgovinu  i usluge, OIB 72820939949, Slikara Gojaka 46,21300 Makarska</item>
      <item>FINANCIJSKA AGENCIJA, PODRUŽNICA SPLIT, OIB 85821130368, Mažuranićevo šetalište 24b,21000 Split</item>
    </izvorni_sadrzaj>
    <derivirana_varijabla naziv="DomainObject.Predmet.SudioniciListAdressOIB_1">
      <item>DECURION jednostavno društvo s ograničenom odgovornošću za trgovinu  i usluge, OIB 72820939949, Slikara Gojaka 46,21300 Makarska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BD04E-3A37-4BCD-ADAF-B5FAD8A991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808</properties:Words>
  <properties:Characters>4354</properties:Characters>
  <properties:Lines>142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2017-02-03T10:52:00Z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St-966/2016-5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