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e90b" w14:paraId="629e90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A1F44">
        <w:rPr>
          <w:rFonts w:hAnsi="Times New Roman" w:ascii="Times New Roman"/>
        </w:rPr>
        <w:t>6674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7A1F44" w:rsidRPr="007A1F44">
        <w:rPr>
          <w:rFonts w:hAnsi="Times New Roman" w:ascii="Times New Roman"/>
        </w:rPr>
        <w:t>S T F INTERNACIONAL d.o.o., Sisak, Rimska 29, OIB: 14499353249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797202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A1F44" w:rsidRPr="007A1F44">
        <w:rPr>
          <w:rFonts w:hAnsi="Times New Roman" w:ascii="Times New Roman"/>
        </w:rPr>
        <w:t>S T F INTERNACIONAL d.o.o., Sisak, Rimska 29, OIB: 14499353249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7A1F44">
        <w:rPr>
          <w:rFonts w:hAnsi="Times New Roman" w:ascii="Times New Roman"/>
        </w:rPr>
        <w:t>1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7A1F44">
        <w:rPr>
          <w:rFonts w:hAnsi="Times New Roman" w:ascii="Times New Roman"/>
        </w:rPr>
        <w:t>6674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7A1F44">
        <w:rPr>
          <w:rFonts w:hAnsi="Times New Roman" w:ascii="Times New Roman"/>
        </w:rPr>
        <w:t>1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7F70AF">
        <w:rPr>
          <w:rFonts w:hAnsi="Times New Roman" w:ascii="Times New Roman"/>
        </w:rPr>
        <w:t>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E56C0">
        <w:rPr>
          <w:rFonts w:hAnsi="Times New Roman" w:ascii="Times New Roman"/>
        </w:rPr>
        <w:t>, v.r.</w:t>
      </w:r>
    </w:p>
    <w:p w:rsidRDefault="004E56C0" w:rsidP="00B87AEB" w:rsidR="004E56C0">
      <w:pPr>
        <w:jc w:val="right"/>
        <w:rPr>
          <w:rFonts w:hAnsi="Times New Roman" w:ascii="Times New Roman"/>
        </w:rPr>
      </w:pPr>
    </w:p>
    <w:p w:rsidRDefault="004E56C0" w:rsidP="00B87AEB" w:rsidR="004E56C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E56C0" w:rsidP="00B87AEB" w:rsidR="004E56C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E56C0" w:rsidP="00B87AEB" w:rsidR="004E56C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4E56C0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49F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A1F44">
      <w:rPr>
        <w:rFonts w:hAnsi="Times New Roman" w:ascii="Times New Roman"/>
      </w:rPr>
      <w:t>6674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63216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4E56C0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A1F44"/>
    <w:rsid w:val="007B349F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6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6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6674</izvorni_sadrzaj>
    <derivirana_varijabla naziv="DomainObject.Predmet.Broj_1">6674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St-6674/2016</izvorni_sadrzaj>
    <derivirana_varijabla naziv="DomainObject.Predmet.OznakaBroj_1">St-6674/2016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T F INTERNACIONAL d.o.o. zastupanog po punomoćniku Marijan Španović</izvorni_sadrzaj>
    <derivirana_varijabla naziv="DomainObject.Predmet.ProtustrankaFormated_1">  S T F INTERNACIONAL d.o.o. zastupanog po punomoćniku Marijan Španović</derivirana_varijabla>
  </DomainObject.Predmet.ProtustrankaFormated>
  <DomainObject.Predmet.ProtustrankaFormatedOIB>
    <izvorni_sadrzaj>  S T F INTERNACIONAL d.o.o., OIB 14499353249 zastupanog po punomoćniku Marijan Španović</izvorni_sadrzaj>
    <derivirana_varijabla naziv="DomainObject.Predmet.ProtustrankaFormatedOIB_1">  S T F INTERNACIONAL d.o.o., OIB 14499353249 zastupanog po punomoćniku Marijan Španović</derivirana_varijabla>
  </DomainObject.Predmet.ProtustrankaFormatedOIB>
  <DomainObject.Predmet.ProtustrankaFormatedWithAdress>
    <izvorni_sadrzaj> S T F INTERNACIONAL d.o.o., Rimska 29, 44000 Sisak zastupanog po punomoćniku Marijan Španović</izvorni_sadrzaj>
    <derivirana_varijabla naziv="DomainObject.Predmet.ProtustrankaFormatedWithAdress_1"> S T F INTERNACIONAL d.o.o., Rimska 29, 44000 Sisak zastupanog po punomoćniku Marijan Španović</derivirana_varijabla>
  </DomainObject.Predmet.ProtustrankaFormatedWithAdress>
  <DomainObject.Predmet.ProtustrankaFormatedWithAdressOIB>
    <izvorni_sadrzaj> S T F INTERNACIONAL d.o.o., OIB 14499353249, Rimska 29, 44000 Sisak zastupanog po punomoćniku Marijan Španović</izvorni_sadrzaj>
    <derivirana_varijabla naziv="DomainObject.Predmet.ProtustrankaFormatedWithAdressOIB_1"> S T F INTERNACIONAL d.o.o., OIB 14499353249, Rimska 29, 44000 Sisak zastupanog po punomoćniku Marijan Španović</derivirana_varijabla>
  </DomainObject.Predmet.ProtustrankaFormatedWithAdressOIB>
  <DomainObject.Predmet.ProtustrankaWithAdress>
    <izvorni_sadrzaj>S T F INTERNACIONAL d.o.o. Rimska 29, 44000 Sisak</izvorni_sadrzaj>
    <derivirana_varijabla naziv="DomainObject.Predmet.ProtustrankaWithAdress_1">S T F INTERNACIONAL d.o.o. Rimska 29, 44000 Sisak</derivirana_varijabla>
  </DomainObject.Predmet.ProtustrankaWithAdress>
  <DomainObject.Predmet.ProtustrankaWithAdressOIB>
    <izvorni_sadrzaj>S T F INTERNACIONAL d.o.o., OIB 14499353249, Rimska 29, 44000 Sisak</izvorni_sadrzaj>
    <derivirana_varijabla naziv="DomainObject.Predmet.ProtustrankaWithAdressOIB_1">S T F INTERNACIONAL d.o.o., OIB 14499353249, Rimska 29, 44000 Sisak</derivirana_varijabla>
  </DomainObject.Predmet.ProtustrankaWithAdressOIB>
  <DomainObject.Predmet.ProtustrankaNazivFormated>
    <izvorni_sadrzaj>S T F INTERNACIONAL d.o.o.</izvorni_sadrzaj>
    <derivirana_varijabla naziv="DomainObject.Predmet.ProtustrankaNazivFormated_1">S T F INTERNACIONAL d.o.o.</derivirana_varijabla>
  </DomainObject.Predmet.ProtustrankaNazivFormated>
  <DomainObject.Predmet.ProtustrankaNazivFormatedOIB>
    <izvorni_sadrzaj>S T F INTERNACIONAL d.o.o., OIB 14499353249</izvorni_sadrzaj>
    <derivirana_varijabla naziv="DomainObject.Predmet.ProtustrankaNazivFormatedOIB_1">S T F INTERNACIONAL d.o.o., OIB 14499353249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T F INTERNACIONAL d.o.o. zastupanog po punomoćniku Marijan Španović</item>
    </izvorni_sadrzaj>
    <derivirana_varijabla naziv="DomainObject.Predmet.ProtuStrankaListFormated_1">
      <item>S T F INTERNACIONAL d.o.o. zastupanog po punomoćniku Marijan Španović</item>
    </derivirana_varijabla>
  </DomainObject.Predmet.ProtuStrankaListFormated>
  <DomainObject.Predmet.ProtuStrankaListFormatedOIB>
    <izvorni_sadrzaj>
      <item>S T F INTERNACIONAL d.o.o., OIB 14499353249 zastupanog po punomoćniku Marijan Španović</item>
    </izvorni_sadrzaj>
    <derivirana_varijabla naziv="DomainObject.Predmet.ProtuStrankaListFormatedOIB_1">
      <item>S T F INTERNACIONAL d.o.o., OIB 14499353249 zastupanog po punomoćniku Marijan Španović</item>
    </derivirana_varijabla>
  </DomainObject.Predmet.ProtuStrankaListFormatedOIB>
  <DomainObject.Predmet.ProtuStrankaListFormatedWithAdress>
    <izvorni_sadrzaj>
      <item>S T F INTERNACIONAL d.o.o., Rimska 29, 44000 Sisak zastupanog po punomoćniku Marijan Španović</item>
    </izvorni_sadrzaj>
    <derivirana_varijabla naziv="DomainObject.Predmet.ProtuStrankaListFormatedWithAdress_1">
      <item>S T F INTERNACIONAL d.o.o., Rimska 29, 44000 Sisak zastupanog po punomoćniku Marijan Španović</item>
    </derivirana_varijabla>
  </DomainObject.Predmet.ProtuStrankaListFormatedWithAdress>
  <DomainObject.Predmet.ProtuStrankaListFormatedWithAdressOIB>
    <izvorni_sadrzaj>
      <item>S T F INTERNACIONAL d.o.o., OIB 14499353249, Rimska 29, 44000 Sisak zastupanog po punomoćniku Marijan Španović</item>
    </izvorni_sadrzaj>
    <derivirana_varijabla naziv="DomainObject.Predmet.ProtuStrankaListFormatedWithAdressOIB_1">
      <item>S T F INTERNACIONAL d.o.o., OIB 14499353249, Rimska 29, 44000 Sisak zastupanog po punomoćniku Marijan Španović</item>
    </derivirana_varijabla>
  </DomainObject.Predmet.ProtuStrankaListFormatedWithAdressOIB>
  <DomainObject.Predmet.ProtuStrankaListNazivFormated>
    <izvorni_sadrzaj>
      <item>S T F INTERNACIONAL d.o.o.</item>
    </izvorni_sadrzaj>
    <derivirana_varijabla naziv="DomainObject.Predmet.ProtuStrankaListNazivFormated_1">
      <item>S T F INTERNACIONAL d.o.o.</item>
    </derivirana_varijabla>
  </DomainObject.Predmet.ProtuStrankaListNazivFormated>
  <DomainObject.Predmet.ProtuStrankaListNazivFormatedOIB>
    <izvorni_sadrzaj>
      <item>S T F INTERNACIONAL d.o.o., OIB 14499353249</item>
    </izvorni_sadrzaj>
    <derivirana_varijabla naziv="DomainObject.Predmet.ProtuStrankaListNazivFormatedOIB_1">
      <item>S T F INTERNACIONAL d.o.o., OIB 14499353249</item>
    </derivirana_varijabla>
  </DomainObject.Predmet.ProtuStrankaListNazivFormatedOIB>
  <DomainObject.Predmet.OstaliListFormated>
    <izvorni_sadrzaj>
      <item>Marijan Španović punomoćnik sudionika u postupku S T F INTERNACIONAL d.o.o.</item>
    </izvorni_sadrzaj>
    <derivirana_varijabla naziv="DomainObject.Predmet.OstaliListFormated_1">
      <item>Marijan Španović punomoćnik sudionika u postupku S T F INTERNACIONAL d.o.o.</item>
    </derivirana_varijabla>
  </DomainObject.Predmet.OstaliListFormated>
  <DomainObject.Predmet.OstaliListFormatedOIB>
    <izvorni_sadrzaj>
      <item>Marijan Španović, OIB 51639849072 punomoćnik sudionika u postupku S T F INTERNACIONAL d.o.o.</item>
    </izvorni_sadrzaj>
    <derivirana_varijabla naziv="DomainObject.Predmet.OstaliListFormatedOIB_1">
      <item>Marijan Španović, OIB 51639849072 punomoćnik sudionika u postupku S T F INTERNACIONAL d.o.o.</item>
    </derivirana_varijabla>
  </DomainObject.Predmet.OstaliListFormatedOIB>
  <DomainObject.Predmet.OstaliListFormatedWithAdress>
    <izvorni_sadrzaj>
      <item>Marijan Španović, Zibelska 14, 44000 Sisak punomoćnik sudionika u postupku S T F INTERNACIONAL d.o.o.</item>
    </izvorni_sadrzaj>
    <derivirana_varijabla naziv="DomainObject.Predmet.OstaliListFormatedWithAdress_1">
      <item>Marijan Španović, Zibelska 14, 44000 Sisak punomoćnik sudionika u postupku S T F INTERNACIONAL d.o.o.</item>
    </derivirana_varijabla>
  </DomainObject.Predmet.OstaliListFormatedWithAdress>
  <DomainObject.Predmet.OstaliListFormatedWithAdressOIB>
    <izvorni_sadrzaj>
      <item>Marijan Španović, OIB 51639849072, Zibelska 14, 44000 Sisak punomoćnik sudionika u postupku S T F INTERNACIONAL d.o.o.</item>
    </izvorni_sadrzaj>
    <derivirana_varijabla naziv="DomainObject.Predmet.OstaliListFormatedWithAdressOIB_1">
      <item>Marijan Španović, OIB 51639849072, Zibelska 14, 44000 Sisak punomoćnik sudionika u postupku S T F INTERNACIONAL d.o.o.</item>
    </derivirana_varijabla>
  </DomainObject.Predmet.OstaliListFormatedWithAdressOIB>
  <DomainObject.Predmet.OstaliListNazivFormated>
    <izvorni_sadrzaj>
      <item>Marijan Španović</item>
    </izvorni_sadrzaj>
    <derivirana_varijabla naziv="DomainObject.Predmet.OstaliListNazivFormated_1">
      <item>Marijan Španović</item>
    </derivirana_varijabla>
  </DomainObject.Predmet.OstaliListNazivFormated>
  <DomainObject.Predmet.OstaliListNazivFormatedOIB>
    <izvorni_sadrzaj>
      <item>Marijan Španović, OIB 51639849072</item>
    </izvorni_sadrzaj>
    <derivirana_varijabla naziv="DomainObject.Predmet.OstaliListNazivFormatedOIB_1">
      <item>Marijan Španović, OIB 51639849072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T F INTERNACIONAL d.o.o.</izvorni_sadrzaj>
    <derivirana_varijabla naziv="DomainObject.Predmet.ProtustrankaIDrugi_1">S T F INTERNACIONAL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T F INTERNACIONAL d.o.o., OIB 14499353249, Rimska 29, 44000 Sisak</izvorni_sadrzaj>
    <derivirana_varijabla naziv="DomainObject.Predmet.ProtustrankaIDrugiAdressOIB_1">S T F INTERNACIONAL d.o.o., OIB 14499353249, Rimska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T F INTERNACIONAL d.o.o.</item>
      <item>Marijan Španović</item>
    </izvorni_sadrzaj>
    <derivirana_varijabla naziv="DomainObject.Predmet.SudioniciListNaziv_1">
      <item>FINA Regionalni centar Zagreb</item>
      <item>S T F INTERNACIONAL d.o.o.</item>
      <item>Marijan Španović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 T F INTERNACIONAL d.o.o., OIB 14499353249, Rimska 29,44000 Sisak</item>
      <item>Marijan Španović, OIB 51639849072, Zibelska 14,44000 Sisak</item>
    </izvorni_sadrzaj>
    <derivirana_varijabla naziv="DomainObject.Predmet.SudioniciListAdressOIB_1">
      <item>FINA Regionalni centar Zagreb, OIB 85821130368, Trg svibanjskih žrtava 1995. 1,10000 Zagreb</item>
      <item>S T F INTERNACIONAL d.o.o., OIB 14499353249, Rimska 29,44000 Sisak</item>
      <item>Marijan Španović, OIB 51639849072, Zibelska 14,44000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14499353249</item>
      <item>, OIB 51639849072</item>
    </izvorni_sadrzaj>
    <derivirana_varijabla naziv="DomainObject.Predmet.SudioniciListNazivOIB_1">
      <item>, OIB 85821130368</item>
      <item>, OIB 14499353249</item>
      <item>, OIB 51639849072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58DA0-A170-4C45-88C6-9491DE014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1761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2017-02-22T09:34:00Z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2017-02-22T09:37:00Z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