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6905" w14:paraId="e52690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043DD9">
        <w:rPr>
          <w:b/>
          <w:lang w:val="hr-HR"/>
        </w:rPr>
        <w:t>1034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43DD9">
        <w:rPr>
          <w:lang w:val="hr-HR"/>
        </w:rPr>
        <w:t>CREDERE d.o.o. Split, Kroz Smrdečac 41</w:t>
      </w:r>
      <w:r w:rsidR="00555BE4">
        <w:rPr>
          <w:lang w:val="hr-HR"/>
        </w:rPr>
        <w:t xml:space="preserve">, OIB: </w:t>
      </w:r>
      <w:r w:rsidR="00043DD9">
        <w:rPr>
          <w:lang w:val="hr-HR"/>
        </w:rPr>
        <w:t>32889585530</w:t>
      </w:r>
      <w:r w:rsidR="005E5BE0">
        <w:rPr>
          <w:lang w:val="hr-HR"/>
        </w:rPr>
        <w:t xml:space="preserve">, MBS: </w:t>
      </w:r>
      <w:r w:rsidR="00043DD9">
        <w:rPr>
          <w:lang w:val="hr-HR"/>
        </w:rPr>
        <w:t>060079392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B5DBE">
        <w:rPr>
          <w:lang w:val="hr-HR"/>
        </w:rPr>
        <w:t>4.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43DD9">
        <w:rPr>
          <w:lang w:val="hr-HR"/>
        </w:rPr>
        <w:t>CREDERE d.o.o. Split, Kroz Smrdečac 41, OIB: 32889585530</w:t>
      </w:r>
      <w:r w:rsidR="00B70173">
        <w:rPr>
          <w:lang w:val="hr-HR"/>
        </w:rPr>
        <w:t xml:space="preserve">, na dan </w:t>
      </w:r>
      <w:r w:rsidR="00D14E76">
        <w:rPr>
          <w:lang w:val="hr-HR"/>
        </w:rPr>
        <w:t xml:space="preserve">7. </w:t>
      </w:r>
      <w:r w:rsidR="00043DD9">
        <w:rPr>
          <w:lang w:val="hr-HR"/>
        </w:rPr>
        <w:t>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43DD9">
        <w:rPr>
          <w:lang w:val="hr-HR"/>
        </w:rPr>
        <w:t>8.532,53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B5DBE">
        <w:rPr>
          <w:lang w:val="hr-HR"/>
        </w:rPr>
        <w:t>4.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2312A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312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31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31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St-1034/2017</izvorni_sadrzaj>
    <derivirana_varijabla naziv="DomainObject.Predmet.OznakaBroj_1">St-1034/2017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CREDERE društvo s ograničenom odgovornošću za izvoz-uvoz, trgovinu, ugostiteljstvo i turizam</izvorni_sadrzaj>
    <derivirana_varijabla naziv="DomainObject.Predmet.ProtustrankaFormated_1">  CREDERE društvo s ograničenom odgovornošću za izvoz-uvoz, trgovinu, ugostiteljstvo i turizam</derivirana_varijabla>
  </DomainObject.Predmet.ProtustrankaFormated>
  <DomainObject.Predmet.ProtustrankaFormatedOIB>
    <izvorni_sadrzaj>  CREDERE društvo s ograničenom odgovornošću za izvoz-uvoz, trgovinu, ugostiteljstvo i turizam, OIB 32889585530</izvorni_sadrzaj>
    <derivirana_varijabla naziv="DomainObject.Predmet.ProtustrankaFormatedOIB_1">  CREDERE društvo s ograničenom odgovornošću za izvoz-uvoz, trgovinu, ugostiteljstvo i turizam, OIB 32889585530</derivirana_varijabla>
  </DomainObject.Predmet.ProtustrankaFormatedOIB>
  <DomainObject.Predmet.ProtustrankaFormatedWithAdress>
    <izvorni_sadrzaj> CREDERE društvo s ograničenom odgovornošću za izvoz-uvoz, trgovinu, ugostiteljstvo i turizam, Kroz Smrdečac 41, 21000 Split</izvorni_sadrzaj>
    <derivirana_varijabla naziv="DomainObject.Predmet.ProtustrankaFormatedWithAdress_1"> CREDERE društvo s ograničenom odgovornošću za izvoz-uvoz, trgovinu, ugostiteljstvo i turizam, Kroz Smrdečac 41, 21000 Split</derivirana_varijabla>
  </DomainObject.Predmet.ProtustrankaFormatedWithAdress>
  <DomainObject.Predmet.ProtustrankaFormatedWithAdressOIB>
    <izvorni_sadrzaj> CREDERE društvo s ograničenom odgovornošću za izvoz-uvoz, trgovinu, ugostiteljstvo i turizam, OIB 32889585530, Kroz Smrdečac 41, 21000 Split</izvorni_sadrzaj>
    <derivirana_varijabla naziv="DomainObject.Predmet.ProtustrankaFormatedWithAdressOIB_1"> CREDERE društvo s ograničenom odgovornošću za izvoz-uvoz, trgovinu, ugostiteljstvo i turizam, OIB 32889585530, Kroz Smrdečac 41, 21000 Split</derivirana_varijabla>
  </DomainObject.Predmet.ProtustrankaFormatedWithAdressOIB>
  <DomainObject.Predmet.ProtustrankaWithAdress>
    <izvorni_sadrzaj>CREDERE društvo s ograničenom odgovornošću za izvoz-uvoz, trgovinu, ugostiteljstvo i turizam Kroz Smrdečac 41, 21000 Split</izvorni_sadrzaj>
    <derivirana_varijabla naziv="DomainObject.Predmet.ProtustrankaWithAdress_1">CREDERE društvo s ograničenom odgovornošću za izvoz-uvoz, trgovinu, ugostiteljstvo i turizam Kroz Smrdečac 41, 21000 Split</derivirana_varijabla>
  </DomainObject.Predmet.ProtustrankaWithAdress>
  <DomainObject.Predmet.ProtustrankaWithAdressOIB>
    <izvorni_sadrzaj>CREDERE društvo s ograničenom odgovornošću za izvoz-uvoz, trgovinu, ugostiteljstvo i turizam, OIB 32889585530, Kroz Smrdečac 41, 21000 Split</izvorni_sadrzaj>
    <derivirana_varijabla naziv="DomainObject.Predmet.ProtustrankaWithAdressOIB_1">CREDERE društvo s ograničenom odgovornošću za izvoz-uvoz, trgovinu, ugostiteljstvo i turizam, OIB 32889585530, Kroz Smrdečac 41, 21000 Split</derivirana_varijabla>
  </DomainObject.Predmet.ProtustrankaWithAdressOIB>
  <DomainObject.Predmet.ProtustrankaNazivFormated>
    <izvorni_sadrzaj>CREDERE društvo s ograničenom odgovornošću za izvoz-uvoz, trgovinu, ugostiteljstvo i turizam</izvorni_sadrzaj>
    <derivirana_varijabla naziv="DomainObject.Predmet.ProtustrankaNazivFormated_1">CREDERE društvo s ograničenom odgovornošću za izvoz-uvoz, trgovinu, ugostiteljstvo i turizam</derivirana_varijabla>
  </DomainObject.Predmet.ProtustrankaNazivFormated>
  <DomainObject.Predmet.ProtustrankaNazivFormatedOIB>
    <izvorni_sadrzaj>CREDERE društvo s ograničenom odgovornošću za izvoz-uvoz, trgovinu, ugostiteljstvo i turizam, OIB 32889585530</izvorni_sadrzaj>
    <derivirana_varijabla naziv="DomainObject.Predmet.ProtustrankaNazivFormatedOIB_1">CREDERE društvo s ograničenom odgovornošću za izvoz-uvoz, trgovinu, ugostiteljstvo i turizam, OIB 32889585530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8532.53</izvorni_sadrzaj>
    <derivirana_varijabla naziv="DomainObject.Predmet.TrenutnaVrijednost_1">8532.53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CREDERE društvo s ograničenom odgovornošću za izvoz-uvoz, trgovinu, ugostiteljstvo i turizam</item>
    </izvorni_sadrzaj>
    <derivirana_varijabla naziv="DomainObject.Predmet.ProtuStrankaListFormated_1">
      <item>CREDERE društvo s ograničenom odgovornošću za izvoz-uvoz, trgovinu, ugostiteljstvo i turizam</item>
    </derivirana_varijabla>
  </DomainObject.Predmet.ProtuStrankaListFormated>
  <DomainObject.Predmet.ProtuStrankaListFormatedOIB>
    <izvorni_sadrzaj>
      <item>CREDERE društvo s ograničenom odgovornošću za izvoz-uvoz, trgovinu, ugostiteljstvo i turizam, OIB 32889585530</item>
    </izvorni_sadrzaj>
    <derivirana_varijabla naziv="DomainObject.Predmet.ProtuStrankaListFormatedOIB_1">
      <item>CREDERE društvo s ograničenom odgovornošću za izvoz-uvoz, trgovinu, ugostiteljstvo i turizam, OIB 32889585530</item>
    </derivirana_varijabla>
  </DomainObject.Predmet.ProtuStrankaListFormatedOIB>
  <DomainObject.Predmet.ProtuStrankaListFormatedWithAdress>
    <izvorni_sadrzaj>
      <item>CREDERE društvo s ograničenom odgovornošću za izvoz-uvoz, trgovinu, ugostiteljstvo i turizam, Kroz Smrdečac 41, 21000 Split</item>
    </izvorni_sadrzaj>
    <derivirana_varijabla naziv="DomainObject.Predmet.ProtuStrankaListFormatedWithAdress_1">
      <item>CREDERE društvo s ograničenom odgovornošću za izvoz-uvoz, trgovinu, ugostiteljstvo i turizam, Kroz Smrdečac 41, 21000 Split</item>
    </derivirana_varijabla>
  </DomainObject.Predmet.ProtuStrankaListFormatedWithAdress>
  <DomainObject.Predmet.ProtuStrankaListFormatedWithAdressOIB>
    <izvorni_sadrzaj>
      <item>CREDERE društvo s ograničenom odgovornošću za izvoz-uvoz, trgovinu, ugostiteljstvo i turizam, OIB 32889585530, Kroz Smrdečac 41, 21000 Split</item>
    </izvorni_sadrzaj>
    <derivirana_varijabla naziv="DomainObject.Predmet.ProtuStrankaListFormatedWithAdressOIB_1">
      <item>CREDERE društvo s ograničenom odgovornošću za izvoz-uvoz, trgovinu, ugostiteljstvo i turizam, OIB 32889585530, Kroz Smrdečac 41, 21000 Split</item>
    </derivirana_varijabla>
  </DomainObject.Predmet.ProtuStrankaListFormatedWithAdressOIB>
  <DomainObject.Predmet.ProtuStrankaListNazivFormated>
    <izvorni_sadrzaj>
      <item>CREDERE društvo s ograničenom odgovornošću za izvoz-uvoz, trgovinu, ugostiteljstvo i turizam</item>
    </izvorni_sadrzaj>
    <derivirana_varijabla naziv="DomainObject.Predmet.ProtuStrankaListNazivFormated_1">
      <item>CREDERE društvo s ograničenom odgovornošću za izvoz-uvoz, trgovinu, ugostiteljstvo i turizam</item>
    </derivirana_varijabla>
  </DomainObject.Predmet.ProtuStrankaListNazivFormated>
  <DomainObject.Predmet.ProtuStrankaListNazivFormatedOIB>
    <izvorni_sadrzaj>
      <item>CREDERE društvo s ograničenom odgovornošću za izvoz-uvoz, trgovinu, ugostiteljstvo i turizam, OIB 32889585530</item>
    </izvorni_sadrzaj>
    <derivirana_varijabla naziv="DomainObject.Predmet.ProtuStrankaListNazivFormatedOIB_1">
      <item>CREDERE društvo s ograničenom odgovornošću za izvoz-uvoz, trgovinu, ugostiteljstvo i turizam, OIB 32889585530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CREDERE društvo s ograničenom odgovornošću za izvoz-uvoz, trgovinu, ugostiteljstvo i turizam</izvorni_sadrzaj>
    <derivirana_varijabla naziv="DomainObject.Predmet.ProtustrankaIDrugi_1">CREDERE društvo s ograničenom odgovornošću za izvoz-uvoz,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CREDERE društvo s ograničenom odgovornošću za izvoz-uvoz, trgovinu, ugostiteljstvo i turizam, OIB 32889585530, Kroz Smrdečac 41, 21000 Split</izvorni_sadrzaj>
    <derivirana_varijabla naziv="DomainObject.Predmet.ProtustrankaIDrugiAdressOIB_1">CREDERE društvo s ograničenom odgovornošću za izvoz-uvoz, trgovinu, ugostiteljstvo i turizam, OIB 32889585530, Kroz Smrdečac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CREDERE društvo s ograničenom odgovornošću za izvoz-uvoz, trgovinu, ugostiteljstvo i turizam</item>
      <item>FINANCIJSKA AGENCIJA, RC SPLIT</item>
    </izvorni_sadrzaj>
    <derivirana_varijabla naziv="DomainObject.Predmet.SudioniciListNaziv_1">
      <item>CREDERE društvo s ograničenom odgovornošću za izvoz-uvoz, trgovinu, ugostiteljstvo i turizam</item>
      <item>FINANCIJSKA AGENCIJA, RC SPLIT</item>
    </derivirana_varijabla>
  </DomainObject.Predmet.SudioniciListNaziv>
  <DomainObject.Predmet.SudioniciListAdressOIB>
    <izvorni_sadrzaj>
      <item>CREDERE društvo s ograničenom odgovornošću za izvoz-uvoz, trgovinu, ugostiteljstvo i turizam, OIB 32889585530, Kroz Smrdečac 41,21000 Split</item>
      <item>FINANCIJSKA AGENCIJA, RC SPLIT, OIB 85821130368, Mažuranićevo šetalište 24 b,21000 Split</item>
    </izvorni_sadrzaj>
    <derivirana_varijabla naziv="DomainObject.Predmet.SudioniciListAdressOIB_1">
      <item>CREDERE društvo s ograničenom odgovornošću za izvoz-uvoz, trgovinu, ugostiteljstvo i turizam, OIB 32889585530, Kroz Smrdečac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32889585530</item>
      <item>, OIB 85821130368</item>
    </izvorni_sadrzaj>
    <derivirana_varijabla naziv="DomainObject.Predmet.SudioniciListNazivOIB_1">
      <item>, OIB 32889585530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6A29B-5F41-4A47-BA23-0780F7653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1760</properties:Characters>
  <properties:Lines>50</properties:Lines>
  <properties:Paragraphs>16</properties:Paragraphs>
  <properties:TotalTime>366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2017-12-01T13:36:00Z</cp:lastPrinted>
  <dcterms:modified xmlns:xsi="http://www.w3.org/2001/XMLSchema-instance" xsi:type="dcterms:W3CDTF">2017-12-04T07:37:00Z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