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6f3a" w14:paraId="ded6f3a" w:rsidRDefault="00760DED" w:rsidP="00760DED" w:rsidR="00760DED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0DED" w:rsidP="00760DED" w:rsidR="00760DED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60DED" w:rsidP="00760DED" w:rsidR="00760DE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60DED" w:rsidP="00760DED" w:rsidR="00760DED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60DED" w:rsidP="00760DED" w:rsidR="00760DED"/>
    <w:p w:rsidRDefault="00760DED" w:rsidP="00760DED" w:rsidR="00760DE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60DED" w:rsidP="00760DED" w:rsidR="00760DE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60DED" w:rsidP="00760DED" w:rsidR="00760DE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6851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ŠKOLA NOGOMETA PARK AVENIJA, Pula, Bulevar E. Kardelja 56, OIB 51459585672,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60DED" w:rsidP="00760DED" w:rsidR="00760DE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60DED" w:rsidP="00760DED" w:rsidR="00760DE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0DED" w:rsidP="00760DED" w:rsidR="00760DE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ŠKOLA NOGOMETA PARK AVENIJA, Pula, Bulevar E. Kardelja 56, OIB 51459585672.</w:t>
      </w:r>
    </w:p>
    <w:p w:rsidRDefault="00760DED" w:rsidP="00760DED" w:rsidR="00760DED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60DED" w:rsidP="00760DED" w:rsidR="00760DE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ŠKOLA NOGOMETA PARK AVENIJA,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2321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175,00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60DED" w:rsidP="00760DED" w:rsidR="00760DE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760DED" w:rsidP="00760DED" w:rsidR="00760DE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760DED" w:rsidP="00760DED" w:rsidR="00760DED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1309C8">
        <w:rPr>
          <w:rFonts w:cs="Times New Roman" w:eastAsia="Times New Roman"/>
          <w:szCs w:val="24"/>
          <w:lang w:eastAsia="hr-HR"/>
        </w:rPr>
        <w:t>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760DED" w:rsidP="00760DED" w:rsidR="00760DE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60DED" w:rsidP="00760DED" w:rsidR="00760DED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F503F5">
        <w:rPr>
          <w:rFonts w:cs="Times New Roman" w:eastAsia="Times New Roman"/>
          <w:szCs w:val="24"/>
          <w:lang w:eastAsia="hr-HR"/>
        </w:rPr>
        <w:t>, v. r.</w:t>
      </w:r>
    </w:p>
    <w:p w:rsidRDefault="00760DED" w:rsidP="00760DED" w:rsidR="00760DE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60DED" w:rsidP="00760DED" w:rsidR="00760DE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60DED" w:rsidP="00760DED" w:rsidR="00760DE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60DED" w:rsidP="00760DED" w:rsidR="00760DED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60DED" w:rsidP="00760DED" w:rsidR="00760DED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60DED" w:rsidP="00760DED" w:rsidR="00760DED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760DED" w:rsidP="00760DED" w:rsidR="00760DED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760DED" w:rsidP="00760DED" w:rsidR="00760DED"/>
    <w:p w:rsidRDefault="00760DED" w:rsidP="00760DED" w:rsidR="00760DED"/>
    <w:p w:rsidRDefault="00760DED" w:rsidP="00760DED" w:rsidR="00760DED"/>
    <w:p w:rsidRDefault="00760DED" w:rsidP="00760DED" w:rsidR="00760DED"/>
    <w:p w:rsidRDefault="00DF1C31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55A" w:rsidP="00760DED" w:rsidR="002B655A">
      <w:r>
        <w:separator/>
      </w:r>
    </w:p>
  </w:endnote>
  <w:endnote w:id="0" w:type="continuationSeparator">
    <w:p w:rsidRDefault="002B655A" w:rsidP="00760DED" w:rsidR="002B6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55A" w:rsidP="00760DED" w:rsidR="002B655A">
      <w:r>
        <w:separator/>
      </w:r>
    </w:p>
  </w:footnote>
  <w:footnote w:id="0" w:type="continuationSeparator">
    <w:p w:rsidRDefault="002B655A" w:rsidP="00760DED" w:rsidR="002B6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132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F1C31">
          <w:rPr>
            <w:noProof/>
          </w:rPr>
          <w:t>2</w:t>
        </w:r>
        <w:r>
          <w:fldChar w:fldCharType="end"/>
        </w:r>
      </w:sdtContent>
    </w:sdt>
    <w:r>
      <w:tab/>
      <w:t>11 St-3</w:t>
    </w:r>
    <w:r w:rsidR="00760DED">
      <w:t>28</w:t>
    </w:r>
    <w:r>
      <w:t>/2015-3</w:t>
    </w:r>
  </w:p>
  <w:p w:rsidRDefault="00DF1C31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132" w:rsidP="007B623F" w:rsidR="007B623F">
    <w:pPr>
      <w:pStyle w:val="Zaglavlje"/>
      <w:jc w:val="right"/>
    </w:pPr>
    <w:r>
      <w:t>11 St-</w:t>
    </w:r>
    <w:r w:rsidR="00760DED">
      <w:t>328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F7E"/>
    <w:rsid w:val="001309C8"/>
    <w:rsid w:val="002B655A"/>
    <w:rsid w:val="00760DED"/>
    <w:rsid w:val="00850132"/>
    <w:rsid w:val="009A6044"/>
    <w:rsid w:val="00BA6F7E"/>
    <w:rsid w:val="00BF033F"/>
    <w:rsid w:val="00DF1C31"/>
    <w:rsid w:val="00F5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0DE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0D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E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0D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0DE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60D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E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1C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C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C3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C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C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0DE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0D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E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0D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0DE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60D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E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F1C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C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C3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C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C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PARK AVENIJA, PULA</izvorni_sadrzaj>
    <derivirana_varijabla naziv="DomainObject.Predmet.ProtustrankaFormated_1">  ŠKOLA NOGOMETA PARK AVENIJA, PULA</derivirana_varijabla>
  </DomainObject.Predmet.ProtustrankaFormated>
  <DomainObject.Predmet.ProtustrankaFormatedOIB>
    <izvorni_sadrzaj>  ŠKOLA NOGOMETA PARK AVENIJA, PULA, OIB 51459585672</izvorni_sadrzaj>
    <derivirana_varijabla naziv="DomainObject.Predmet.ProtustrankaFormatedOIB_1">  ŠKOLA NOGOMETA PARK AVENIJA, PULA, OIB 51459585672</derivirana_varijabla>
  </DomainObject.Predmet.ProtustrankaFormatedOIB>
  <DomainObject.Predmet.ProtustrankaFormatedWithAdress>
    <izvorni_sadrzaj> ŠKOLA NOGOMETA PARK AVENIJA, PULA, Bulevar E. Kardelja 56, 52100 Pula</izvorni_sadrzaj>
    <derivirana_varijabla naziv="DomainObject.Predmet.ProtustrankaFormatedWithAdress_1"> ŠKOLA NOGOMETA PARK AVENIJA, PULA, Bulevar E. Kardelja 56, 52100 Pula</derivirana_varijabla>
  </DomainObject.Predmet.ProtustrankaFormatedWithAdress>
  <DomainObject.Predmet.ProtustrankaFormatedWithAdressOIB>
    <izvorni_sadrzaj> ŠKOLA NOGOMETA PARK AVENIJA, PULA, OIB 51459585672, Bulevar E. Kardelja 56, 52100 Pula</izvorni_sadrzaj>
    <derivirana_varijabla naziv="DomainObject.Predmet.ProtustrankaFormatedWithAdressOIB_1"> ŠKOLA NOGOMETA PARK AVENIJA, PULA, OIB 51459585672, Bulevar E. Kardelja 56, 52100 Pula</derivirana_varijabla>
  </DomainObject.Predmet.ProtustrankaFormatedWithAdressOIB>
  <DomainObject.Predmet.ProtustrankaWithAdress>
    <izvorni_sadrzaj>ŠKOLA NOGOMETA PARK AVENIJA, PULA Bulevar E. Kardelja 56, 52100 Pula</izvorni_sadrzaj>
    <derivirana_varijabla naziv="DomainObject.Predmet.ProtustrankaWithAdress_1">ŠKOLA NOGOMETA PARK AVENIJA, PULA Bulevar E. Kardelja 56, 52100 Pula</derivirana_varijabla>
  </DomainObject.Predmet.ProtustrankaWithAdress>
  <DomainObject.Predmet.ProtustrankaWithAdressOIB>
    <izvorni_sadrzaj>ŠKOLA NOGOMETA PARK AVENIJA, PULA, OIB 51459585672, Bulevar E. Kardelja 56, 52100 Pula</izvorni_sadrzaj>
    <derivirana_varijabla naziv="DomainObject.Predmet.ProtustrankaWithAdressOIB_1">ŠKOLA NOGOMETA PARK AVENIJA, PULA, OIB 51459585672, Bulevar E. Kardelja 56, 52100 Pula</derivirana_varijabla>
  </DomainObject.Predmet.ProtustrankaWithAdressOIB>
  <DomainObject.Predmet.ProtustrankaNazivFormated>
    <izvorni_sadrzaj>ŠKOLA NOGOMETA PARK AVENIJA, PULA</izvorni_sadrzaj>
    <derivirana_varijabla naziv="DomainObject.Predmet.ProtustrankaNazivFormated_1">ŠKOLA NOGOMETA PARK AVENIJA, PULA</derivirana_varijabla>
  </DomainObject.Predmet.ProtustrankaNazivFormated>
  <DomainObject.Predmet.ProtustrankaNazivFormatedOIB>
    <izvorni_sadrzaj>ŠKOLA NOGOMETA PARK AVENIJA, PULA, OIB 51459585672</izvorni_sadrzaj>
    <derivirana_varijabla naziv="DomainObject.Predmet.ProtustrankaNazivFormatedOIB_1">ŠKOLA NOGOMETA PARK AVENIJA, PULA, OIB 51459585672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ŠKOLA NOGOMETA PARK AVENIJA, PULA</item>
    </izvorni_sadrzaj>
    <derivirana_varijabla naziv="DomainObject.Predmet.ProtuStrankaListFormated_1">
      <item>ŠKOLA NOGOMETA PARK AVENIJA, PULA</item>
    </derivirana_varijabla>
  </DomainObject.Predmet.ProtuStrankaListFormated>
  <DomainObject.Predmet.ProtuStrankaListFormatedOIB>
    <izvorni_sadrzaj>
      <item>ŠKOLA NOGOMETA PARK AVENIJA, PULA, OIB 51459585672</item>
    </izvorni_sadrzaj>
    <derivirana_varijabla naziv="DomainObject.Predmet.ProtuStrankaListFormatedOIB_1">
      <item>ŠKOLA NOGOMETA PARK AVENIJA, PULA, OIB 51459585672</item>
    </derivirana_varijabla>
  </DomainObject.Predmet.ProtuStrankaListFormatedOIB>
  <DomainObject.Predmet.ProtuStrankaListFormatedWithAdress>
    <izvorni_sadrzaj>
      <item>ŠKOLA NOGOMETA PARK AVENIJA, PULA, Bulevar E. Kardelja 56, 52100 Pula</item>
    </izvorni_sadrzaj>
    <derivirana_varijabla naziv="DomainObject.Predmet.ProtuStrankaListFormatedWithAdress_1">
      <item>ŠKOLA NOGOMETA PARK AVENIJA, PULA, Bulevar E. Kardelja 56, 52100 Pula</item>
    </derivirana_varijabla>
  </DomainObject.Predmet.ProtuStrankaListFormatedWithAdress>
  <DomainObject.Predmet.ProtuStrankaListFormatedWithAdressOIB>
    <izvorni_sadrzaj>
      <item>ŠKOLA NOGOMETA PARK AVENIJA, PULA, OIB 51459585672, Bulevar E. Kardelja 56, 52100 Pula</item>
    </izvorni_sadrzaj>
    <derivirana_varijabla naziv="DomainObject.Predmet.ProtuStrankaListFormatedWithAdressOIB_1">
      <item>ŠKOLA NOGOMETA PARK AVENIJA, PULA, OIB 51459585672, Bulevar E. Kardelja 56, 52100 Pula</item>
    </derivirana_varijabla>
  </DomainObject.Predmet.ProtuStrankaListFormatedWithAdressOIB>
  <DomainObject.Predmet.ProtuStrankaListNazivFormated>
    <izvorni_sadrzaj>
      <item>ŠKOLA NOGOMETA PARK AVENIJA, PULA</item>
    </izvorni_sadrzaj>
    <derivirana_varijabla naziv="DomainObject.Predmet.ProtuStrankaListNazivFormated_1">
      <item>ŠKOLA NOGOMETA PARK AVENIJA, PULA</item>
    </derivirana_varijabla>
  </DomainObject.Predmet.ProtuStrankaListNazivFormated>
  <DomainObject.Predmet.ProtuStrankaListNazivFormatedOIB>
    <izvorni_sadrzaj>
      <item>ŠKOLA NOGOMETA PARK AVENIJA, PULA, OIB 51459585672</item>
    </izvorni_sadrzaj>
    <derivirana_varijabla naziv="DomainObject.Predmet.ProtuStrankaListNazivFormatedOIB_1">
      <item>ŠKOLA NOGOMETA PARK AVENIJA, PULA, OIB 51459585672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ŠKOLA NOGOMETA PARK AVENIJA, PULA</izvorni_sadrzaj>
    <derivirana_varijabla naziv="DomainObject.Predmet.ProtustrankaIDrugi_1">ŠKOLA NOGOMETA PARK AVENIJA,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ŠKOLA NOGOMETA PARK AVENIJA, PULA, OIB 51459585672, Bulevar E. Kardelja 56, 52100 Pula</izvorni_sadrzaj>
    <derivirana_varijabla naziv="DomainObject.Predmet.ProtustrankaIDrugiAdressOIB_1">ŠKOLA NOGOMETA PARK AVENIJA, PULA, OIB 51459585672, Bulevar E. Kardelja 56,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ŠKOLA NOGOMETA PARK AVENIJA, PULA</item>
    </izvorni_sadrzaj>
    <derivirana_varijabla naziv="DomainObject.Predmet.SudioniciListNaziv_1">
      <item>FINANCIJSKA AGENCIJA, RC RIJEKA, PODRUŽNICA PULA, PULA</item>
      <item>ŠKOLA NOGOMETA PARK AVENIJA,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ŠKOLA NOGOMETA PARK AVENIJA, PULA, OIB 51459585672, Bulevar E. Kardelja 56,52100 Pula</item>
    </izvorni_sadrzaj>
    <derivirana_varijabla naziv="DomainObject.Predmet.SudioniciListAdressOIB_1">
      <item>FINANCIJSKA AGENCIJA, RC RIJEKA, PODRUŽNICA PULA, PULA, OIB 85821130368, Giardini 5,52100 Pula</item>
      <item>ŠKOLA NOGOMETA PARK AVENIJA, PULA, OIB 51459585672, Bulevar E. Kardelja 56,52100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51459585672</item>
    </izvorni_sadrzaj>
    <derivirana_varijabla naziv="DomainObject.Predmet.SudioniciListNazivOIB_1">
      <item>, OIB 85821130368</item>
      <item>, OIB 51459585672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346</properties:Words>
  <properties:Characters>1901</properties:Characters>
  <properties:Lines>54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2015-11-24T09:19:00Z</dcterms:created>
  <dc:creator>Mihaela Kaligari</dc:creator>
  <dc:description/>
  <cp:keywords/>
  <cp:lastModifiedBy>Mihaela Kaligari</cp:lastModifiedBy>
  <cp:lastPrinted>2015-12-07T12:54:00Z</cp:lastPrinted>
  <dcterms:modified xmlns:xsi="http://www.w3.org/2001/XMLSchema-instance" xsi:type="dcterms:W3CDTF">2015-12-07T12:54:00Z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