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a6de" w14:paraId="bada6de" w:rsidRDefault="00911DC7" w:rsidP="00E60172" w:rsidR="00E60172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CB1943">
      <w:pPr>
        <w:rPr>
          <w:szCs w:val="24"/>
          <w:lang w:val="hr-HR"/>
        </w:rPr>
      </w:pP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REPUBLIKA HRVATSKA</w:t>
      </w: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TRGOVAČKI SUD U ZAGREBU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hr-HR"/>
        </w:rPr>
        <w:t>Zagreb, Amruševa 2/II</w:t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="00911DC7">
        <w:rPr>
          <w:szCs w:val="24"/>
          <w:lang w:val="pl-PL"/>
        </w:rPr>
        <w:tab/>
      </w:r>
      <w:r w:rsidRPr="00CB1943">
        <w:rPr>
          <w:szCs w:val="24"/>
          <w:lang w:val="pl-PL"/>
        </w:rPr>
        <w:t>7 St-</w:t>
      </w:r>
      <w:r w:rsidR="00911DC7">
        <w:rPr>
          <w:szCs w:val="24"/>
          <w:lang w:val="pl-PL"/>
        </w:rPr>
        <w:t>137/14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</w:p>
    <w:p w:rsidRDefault="00CB1943" w:rsidP="006A2243" w:rsidR="00CB19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E P U B L I K A  H R V A T S K A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J E Š E N J E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pl-PL"/>
        </w:rPr>
        <w:tab/>
        <w:t>TRGOVAČKI SUD U ZAGREBU po sucu pojedincu Vesni Malenica kao stečajnom sucu u stečajnom postupku nad dužnikom</w:t>
      </w:r>
      <w:r w:rsidR="00911DC7">
        <w:rPr>
          <w:szCs w:val="24"/>
          <w:lang w:val="pl-PL"/>
        </w:rPr>
        <w:t xml:space="preserve"> </w:t>
      </w:r>
      <w:r w:rsidR="00DE4BC0" w:rsidRPr="00930B6F">
        <w:rPr>
          <w:szCs w:val="24"/>
        </w:rPr>
        <w:t xml:space="preserve">PAVIČIĆ INTERIJERI d. </w:t>
      </w:r>
      <w:proofErr w:type="gramStart"/>
      <w:r w:rsidR="00DE4BC0" w:rsidRPr="00930B6F">
        <w:rPr>
          <w:szCs w:val="24"/>
        </w:rPr>
        <w:t>o</w:t>
      </w:r>
      <w:proofErr w:type="gramEnd"/>
      <w:r w:rsidR="00DE4BC0" w:rsidRPr="00930B6F">
        <w:rPr>
          <w:szCs w:val="24"/>
        </w:rPr>
        <w:t>. o. iz Sesveta, Ljudevita Posavskog 6, OIB 22461687889</w:t>
      </w:r>
      <w:r w:rsidR="00DE4BC0">
        <w:rPr>
          <w:szCs w:val="24"/>
        </w:rPr>
        <w:t xml:space="preserve">, 6. </w:t>
      </w:r>
      <w:proofErr w:type="gramStart"/>
      <w:r w:rsidR="00DE4BC0">
        <w:rPr>
          <w:szCs w:val="24"/>
        </w:rPr>
        <w:t>studenog</w:t>
      </w:r>
      <w:proofErr w:type="gramEnd"/>
      <w:r w:rsidR="00DE4BC0">
        <w:rPr>
          <w:szCs w:val="24"/>
        </w:rPr>
        <w:t xml:space="preserve"> 2015.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r i j e š i o  j e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P="00DE4BC0" w:rsidR="00DE4BC0" w:rsidRPr="00CB1943">
      <w:pPr>
        <w:ind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  <w:t xml:space="preserve">1. Određuje se </w:t>
      </w:r>
      <w:r w:rsidR="0098432C">
        <w:rPr>
          <w:szCs w:val="24"/>
          <w:lang w:val="hr-HR"/>
        </w:rPr>
        <w:t>prodaja nekretnine</w:t>
      </w:r>
      <w:r w:rsidRPr="00CB1943">
        <w:rPr>
          <w:szCs w:val="24"/>
          <w:lang w:val="hr-HR"/>
        </w:rPr>
        <w:t xml:space="preserve"> stečajnog dužnika</w:t>
      </w:r>
      <w:r w:rsidR="0098432C">
        <w:rPr>
          <w:szCs w:val="24"/>
          <w:lang w:val="hr-HR"/>
        </w:rPr>
        <w:t xml:space="preserve"> upisana</w:t>
      </w:r>
      <w:r w:rsidRPr="00CB1943">
        <w:rPr>
          <w:szCs w:val="24"/>
          <w:lang w:val="hr-HR"/>
        </w:rPr>
        <w:t xml:space="preserve"> u zemljišne knjige </w:t>
      </w:r>
      <w:r w:rsidR="00DE4BC0">
        <w:rPr>
          <w:szCs w:val="24"/>
          <w:lang w:val="hr-HR"/>
        </w:rPr>
        <w:t>Općinskog suda u Novom Zagrebu, zemljišnoknjižni odjel Novi Zagreb, zk. ul. br. 50145, k. o. Blato Novo</w:t>
      </w:r>
      <w:r w:rsidR="0098432C">
        <w:rPr>
          <w:szCs w:val="24"/>
          <w:lang w:val="hr-HR"/>
        </w:rPr>
        <w:t>, koja u naravi čini</w:t>
      </w:r>
      <w:r w:rsidR="00DE4BC0">
        <w:rPr>
          <w:szCs w:val="24"/>
          <w:lang w:val="hr-HR"/>
        </w:rPr>
        <w:t xml:space="preserve"> parkirno garažno mjesto PGM 22 u podrumu zgrade u ulici Lanište 1e-1h, neto korisne površine 8,98 čm, u nacrtu označeno plavom bojom, suvlasnički dio: 6/10000 etažno vlasništvo (E-22)</w:t>
      </w:r>
      <w:r w:rsidR="0098432C">
        <w:rPr>
          <w:szCs w:val="24"/>
          <w:lang w:val="hr-HR"/>
        </w:rPr>
        <w:t>,  koja se nalazi na. kčbr. 1000/10, zgrada mješovite uporabe br. 1E, 1F, 1G, 1H i dvorište, Remetinečka cesta</w:t>
      </w:r>
    </w:p>
    <w:p w:rsidRDefault="00E60172" w:rsidP="003A73F0" w:rsidR="00E60172" w:rsidRPr="00CB1943">
      <w:pPr>
        <w:ind w:firstLine="720"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>2.</w:t>
      </w:r>
      <w:r w:rsidR="0098432C">
        <w:rPr>
          <w:szCs w:val="24"/>
          <w:lang w:val="hr-HR"/>
        </w:rPr>
        <w:t xml:space="preserve"> Nekretnina</w:t>
      </w:r>
      <w:r w:rsidRPr="00CB1943">
        <w:rPr>
          <w:szCs w:val="24"/>
          <w:lang w:val="hr-HR"/>
        </w:rPr>
        <w:t xml:space="preserve"> iz točke 1. ovog rješenja biti će prodan</w:t>
      </w:r>
      <w:r w:rsidR="0098432C">
        <w:rPr>
          <w:szCs w:val="24"/>
          <w:lang w:val="hr-HR"/>
        </w:rPr>
        <w:t>a</w:t>
      </w:r>
      <w:r w:rsidRPr="00CB1943">
        <w:rPr>
          <w:szCs w:val="24"/>
          <w:lang w:val="hr-HR"/>
        </w:rPr>
        <w:t xml:space="preserve"> u stečajnom postupku.</w:t>
      </w:r>
    </w:p>
    <w:p w:rsidRDefault="00E60172" w:rsidP="00E60172" w:rsidR="00E60172" w:rsidRPr="00CB1943">
      <w:pPr>
        <w:ind w:firstLine="720" w:left="720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</w:p>
    <w:p w:rsidRDefault="00E60172" w:rsidP="00E60172" w:rsidR="00E60172" w:rsidRPr="00CB1943">
      <w:pPr>
        <w:ind w:hanging="709" w:left="709"/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Obrazloženje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  <w:t>Temeljem odredbe čl. 164 st. 1 i st. 3 Stečajnog zakona</w:t>
      </w:r>
      <w:r w:rsidR="006A2243" w:rsidRPr="00CB1943">
        <w:rPr>
          <w:szCs w:val="24"/>
          <w:lang w:val="hr-HR"/>
        </w:rPr>
        <w:t>, a na prijedlog stečajnog upravitelja,</w:t>
      </w:r>
      <w:r w:rsidRPr="00CB1943">
        <w:rPr>
          <w:szCs w:val="24"/>
          <w:lang w:val="hr-HR"/>
        </w:rPr>
        <w:t xml:space="preserve"> odlučeno je kao u izreci.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 xml:space="preserve">Zagreb, </w:t>
      </w:r>
      <w:r w:rsidR="00DE4BC0">
        <w:rPr>
          <w:szCs w:val="24"/>
          <w:lang w:val="hr-HR"/>
        </w:rPr>
        <w:t>6. studeni 2015.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R="006A2243" w:rsidRPr="00CB1943">
      <w:pPr>
        <w:jc w:val="both"/>
        <w:rPr>
          <w:szCs w:val="24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="006A2243" w:rsidRPr="00CB1943">
        <w:rPr>
          <w:szCs w:val="24"/>
          <w:lang w:val="pl-PL"/>
        </w:rPr>
        <w:t>SUDAC</w:t>
      </w:r>
      <w:r w:rsidR="006A2243" w:rsidRPr="00CB1943">
        <w:rPr>
          <w:szCs w:val="24"/>
        </w:rPr>
        <w:t>:</w:t>
      </w:r>
    </w:p>
    <w:p w:rsidRDefault="006A2243" w:rsidR="006A2243" w:rsidRPr="00CB1943">
      <w:pPr>
        <w:jc w:val="both"/>
        <w:rPr>
          <w:szCs w:val="24"/>
        </w:rPr>
      </w:pP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  <w:lang w:val="pl-PL"/>
        </w:rPr>
        <w:t>Vesna</w:t>
      </w:r>
      <w:r w:rsidRPr="00CB1943">
        <w:rPr>
          <w:szCs w:val="24"/>
        </w:rPr>
        <w:t xml:space="preserve"> </w:t>
      </w:r>
      <w:r w:rsidRPr="00CB1943">
        <w:rPr>
          <w:szCs w:val="24"/>
          <w:lang w:val="pl-PL"/>
        </w:rPr>
        <w:t>Malenica</w:t>
      </w:r>
      <w:r w:rsidR="00994CF5">
        <w:rPr>
          <w:szCs w:val="24"/>
          <w:lang w:val="pl-PL"/>
        </w:rPr>
        <w:t xml:space="preserve"> v. r. </w:t>
      </w:r>
      <w:r w:rsidRPr="00CB1943">
        <w:rPr>
          <w:szCs w:val="24"/>
        </w:rPr>
        <w:t xml:space="preserve">   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994CF5" w:rsidP="00AB7A2F" w:rsidR="00994CF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94CF5" w:rsidP="00995CE9" w:rsidR="00994CF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CB1943">
      <w:pPr>
        <w:rPr>
          <w:szCs w:val="24"/>
          <w:lang w:val="hr-HR"/>
        </w:rPr>
      </w:pPr>
    </w:p>
    <w:p w:rsidRDefault="00BC5661" w:rsidR="00BC5661" w:rsidRPr="00CB1943">
      <w:pPr>
        <w:rPr>
          <w:szCs w:val="24"/>
          <w:lang w:val="hr-HR"/>
        </w:rPr>
      </w:pPr>
    </w:p>
    <w:sectPr w:rsidSect="003A73F0" w:rsidR="00BC5661" w:rsidRPr="00CB194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90B" w:rsidR="0047690B">
      <w:r>
        <w:separator/>
      </w:r>
    </w:p>
  </w:endnote>
  <w:endnote w:id="0" w:type="continuationSeparator">
    <w:p w:rsidRDefault="0047690B" w:rsidR="0047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90B" w:rsidR="0047690B">
      <w:r>
        <w:separator/>
      </w:r>
    </w:p>
  </w:footnote>
  <w:footnote w:id="0" w:type="continuationSeparator">
    <w:p w:rsidRDefault="0047690B" w:rsidR="0047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1E9E"/>
    <w:rsid w:val="0004696A"/>
    <w:rsid w:val="000911A4"/>
    <w:rsid w:val="00195608"/>
    <w:rsid w:val="00297920"/>
    <w:rsid w:val="003A73F0"/>
    <w:rsid w:val="003D1AE2"/>
    <w:rsid w:val="0047690B"/>
    <w:rsid w:val="005B43A4"/>
    <w:rsid w:val="005E504B"/>
    <w:rsid w:val="006341D0"/>
    <w:rsid w:val="006A2243"/>
    <w:rsid w:val="008539D3"/>
    <w:rsid w:val="008D14CD"/>
    <w:rsid w:val="00911DC7"/>
    <w:rsid w:val="00966A94"/>
    <w:rsid w:val="0098432C"/>
    <w:rsid w:val="00994CF5"/>
    <w:rsid w:val="00AF1E61"/>
    <w:rsid w:val="00BC5661"/>
    <w:rsid w:val="00C01819"/>
    <w:rsid w:val="00C87D0F"/>
    <w:rsid w:val="00C94946"/>
    <w:rsid w:val="00CA7770"/>
    <w:rsid w:val="00CB1943"/>
    <w:rsid w:val="00DE4BC0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911D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1DC7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4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C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CF5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CF5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CF5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911D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1DC7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4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C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CF5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CF5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CF5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prodaja u st. postupku</izvorni_sadrzaj>
    <derivirana_varijabla naziv="DomainObject.Primjedba_1">prodaja u st. postupku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</izvorni_sadrzaj>
    <derivirana_varijabla naziv="DomainObject.Predmet.StrankaFormated_1">  IVAN ČAKARIĆ zastupanog po punomoćniku JOVAN DONESKI</derivirana_varijabla>
  </DomainObject.Predmet.StrankaFormated>
  <DomainObject.Predmet.StrankaFormatedOIB>
    <izvorni_sadrzaj>  IVAN ČAKARIĆ, OIB  zastupanog po punomoćniku JOVAN DONESKI</izvorni_sadrzaj>
    <derivirana_varijabla naziv="DomainObject.Predmet.StrankaFormatedOIB_1">  IVAN ČAKARIĆ, OIB  zastupanog po punomoćniku JOVAN DONESKI</derivirana_varijabla>
  </DomainObject.Predmet.StrankaFormatedOIB>
  <DomainObject.Predmet.StrankaFormatedWithAdress>
    <izvorni_sadrzaj> IVAN ČAKARIĆ, Vrbovečka 16, 10342 Dubrava zastupanog po punomoćniku JOVAN DONESKI</izvorni_sadrzaj>
    <derivirana_varijabla naziv="DomainObject.Predmet.StrankaFormatedWithAdress_1"> IVAN ČAKARIĆ, Vrbovečka 16, 10342 Dubrava zastupanog po punomoćniku JOVAN DONESKI</derivirana_varijabla>
  </DomainObject.Predmet.StrankaFormatedWithAdress>
  <DomainObject.Predmet.StrankaFormatedWithAdressOIB>
    <izvorni_sadrzaj> IVAN ČAKARIĆ, OIB , Vrbovečka 16, 10342 Dubrava zastupanog po punomoćniku JOVAN DONESKI</izvorni_sadrzaj>
    <derivirana_varijabla naziv="DomainObject.Predmet.StrankaFormatedWithAdressOIB_1"> IVAN ČAKARIĆ, OIB , Vrbovečka 16, 10342 Dubrava zastupanog po punomoćniku JOVAN DONESKI</derivirana_varijabla>
  </DomainObject.Predmet.StrankaFormatedWithAdressOIB>
  <DomainObject.Predmet.StrankaWithAdress>
    <izvorni_sadrzaj>IVAN ČAKARIĆ Vrbovečka 16,10342 Dubrava</izvorni_sadrzaj>
    <derivirana_varijabla naziv="DomainObject.Predmet.StrankaWithAdress_1">IVAN ČAKARIĆ Vrbovečka 16,10342 Dubrava</derivirana_varijabla>
  </DomainObject.Predmet.StrankaWithAdress>
  <DomainObject.Predmet.StrankaWithAdressOIB>
    <izvorni_sadrzaj>IVAN ČAKARIĆ, OIB , Vrbovečka 16,10342 Dubrava</izvorni_sadrzaj>
    <derivirana_varijabla naziv="DomainObject.Predmet.StrankaWithAdressOIB_1">IVAN ČAKARIĆ, OIB , Vrbovečka 16,10342 Dubrava</derivirana_varijabla>
  </DomainObject.Predmet.StrankaWithAdressOIB>
  <DomainObject.Predmet.StrankaNazivFormated>
    <izvorni_sadrzaj>IVAN ČAKARIĆ</izvorni_sadrzaj>
    <derivirana_varijabla naziv="DomainObject.Predmet.StrankaNazivFormated_1">IVAN ČAKARIĆ</derivirana_varijabla>
  </DomainObject.Predmet.StrankaNazivFormated>
  <DomainObject.Predmet.StrankaNazivFormatedOIB>
    <izvorni_sadrzaj>IVAN ČAKARIĆ, OIB </izvorni_sadrzaj>
    <derivirana_varijabla naziv="DomainObject.Predmet.StrankaNazivFormatedOIB_1">IVAN ČAKARIĆ,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</izvorni_sadrzaj>
    <derivirana_varijabla naziv="DomainObject.Predmet.StrankaListFormated_1">
      <item>IVAN ČAKARIĆ zastupanog po punomoćniku JOVAN DONESKI</item>
    </derivirana_varijabla>
  </DomainObject.Predmet.StrankaListFormated>
  <DomainObject.Predmet.StrankaListFormatedOIB>
    <izvorni_sadrzaj>
      <item>IVAN ČAKARIĆ, OIB  zastupanog po punomoćniku JOVAN DONESKI</item>
    </izvorni_sadrzaj>
    <derivirana_varijabla naziv="DomainObject.Predmet.StrankaListFormatedOIB_1">
      <item>IVAN ČAKARIĆ, OIB  zastupanog po punomoćniku JOVAN DONESKI</item>
    </derivirana_varijabla>
  </DomainObject.Predmet.StrankaListFormatedOIB>
  <DomainObject.Predmet.StrankaListFormatedWithAdress>
    <izvorni_sadrzaj>
      <item>IVAN ČAKARIĆ, Vrbovečka 16, 10342 Dubrava zastupanog po punomoćniku JOVAN DONESKI</item>
    </izvorni_sadrzaj>
    <derivirana_varijabla naziv="DomainObject.Predmet.StrankaListFormatedWithAdress_1">
      <item>IVAN ČAKARIĆ, Vrbovečka 16, 10342 Dubrava zastupanog po punomoćniku JOVAN DONESKI</item>
    </derivirana_varijabla>
  </DomainObject.Predmet.StrankaListFormatedWithAdress>
  <DomainObject.Predmet.StrankaListFormatedWithAdressOIB>
    <izvorni_sadrzaj>
      <item>IVAN ČAKARIĆ, OIB , Vrbovečka 16, 10342 Dubrava zastupanog po punomoćniku JOVAN DONESKI</item>
    </izvorni_sadrzaj>
    <derivirana_varijabla naziv="DomainObject.Predmet.StrankaListFormatedWithAdressOIB_1">
      <item>IVAN ČAKARIĆ, OIB , Vrbovečka 16, 10342 Dubrava zastupanog po punomoćniku JOVAN DONESKI</item>
    </derivirana_varijabla>
  </DomainObject.Predmet.StrankaListFormatedWithAdressOIB>
  <DomainObject.Predmet.StrankaListNazivFormated>
    <izvorni_sadrzaj>
      <item>IVAN ČAKARIĆ</item>
    </izvorni_sadrzaj>
    <derivirana_varijabla naziv="DomainObject.Predmet.StrankaListNazivFormated_1">
      <item>IVAN ČAKARIĆ</item>
    </derivirana_varijabla>
  </DomainObject.Predmet.StrankaListNazivFormated>
  <DomainObject.Predmet.StrankaListNazivFormatedOIB>
    <izvorni_sadrzaj>
      <item>IVAN ČAKARIĆ, OIB </item>
    </izvorni_sadrzaj>
    <derivirana_varijabla naziv="DomainObject.Predmet.StrankaListNazivFormatedOIB_1">
      <item>IVAN ČAKARIĆ, OIB 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</izvorni_sadrzaj>
    <derivirana_varijabla naziv="DomainObject.Predmet.OstaliListFormated_1">
      <item>JOVAN DONESKI punomoćnik sudionika u postupku IVAN ČAKARIĆ</item>
      <item>Željko Picak</item>
      <item>Stjepan Rakarec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</derivirana_varijabla>
  </DomainObject.Predmet.OstaliListFormatedWithAdressOIB>
  <DomainObject.Predmet.OstaliListNazivFormated>
    <izvorni_sadrzaj>
      <item>JOVAN DONESKI</item>
      <item>Željko Picak</item>
      <item>Stjepan Rakarec</item>
    </izvorni_sadrzaj>
    <derivirana_varijabla naziv="DomainObject.Predmet.OstaliListNazivFormated_1">
      <item>JOVAN DONESKI</item>
      <item>Željko Picak</item>
      <item>Stjepan Rakarec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</izvorni_sadrzaj>
    <derivirana_varijabla naziv="DomainObject.Predmet.OstaliListNazivFormatedOIB_1">
      <item>JOVAN DONESKI</item>
      <item>Željko Picak, OIB 97023582281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</izvorni_sadrzaj>
    <derivirana_varijabla naziv="DomainObject.Predmet.StrankaIDrugi_1">IVAN ČAKARIĆ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, Vrbovečka 16, 10342 Dubrava</izvorni_sadrzaj>
    <derivirana_varijabla naziv="DomainObject.Predmet.StrankaIDrugiAdressOIB_1">IVAN ČAKARIĆ, OIB , Vrbovečka 16, 10342 Dubrava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</derivirana_varijabla>
  </DomainObject.Predmet.SudioniciListNaziv>
  <DomainObject.Predmet.SudioniciListAdressOIB>
    <izvorni_sadrzaj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</izvorni_sadrzaj>
    <derivirana_varijabla naziv="DomainObject.Predmet.SudioniciListAdressOIB_1"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22461687889</item>
      <item>, OIB null</item>
      <item>, OIB 97023582281</item>
      <item>, OIB 64132194100</item>
    </izvorni_sadrzaj>
    <derivirana_varijabla naziv="DomainObject.Predmet.SudioniciListNazivOIB_1">
      <item>, OIB </item>
      <item>, OIB 22461687889</item>
      <item>, OIB null</item>
      <item>, OIB 97023582281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961</properties:Characters>
  <properties:Lines>35</properties:Lines>
  <properties:Paragraphs>16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2015-11-06T12:05:00Z</dcterms:created>
  <dc:creator>ksvajger</dc:creator>
  <cp:lastModifiedBy>Kristina Švajger</cp:lastModifiedBy>
  <cp:lastPrinted>2015-11-06T13:39:00Z</cp:lastPrinted>
  <dcterms:modified xmlns:xsi="http://www.w3.org/2001/XMLSchema-instance" xsi:type="dcterms:W3CDTF">2015-11-06T13:39:00Z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