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0c917" w14:paraId="a00c917" w:rsidRDefault="009133A8" w:rsidR="00C24120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-48895</wp:posOffset>
            </wp:positionH>
            <wp:positionV relativeFrom="paragraph">
              <wp:posOffset>-91440</wp:posOffset>
            </wp:positionV>
            <wp:extent cy="716280" cx="543560"/>
            <wp:effectExtent b="7620" r="8890" t="0" l="0"/>
            <wp:wrapSquare wrapText="right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24120" w:rsidR="00C24120"/>
    <w:p w:rsidRDefault="00C24120" w:rsidR="00C24120"/>
    <w:p w:rsidRDefault="00C24120" w:rsidR="00C24120"/>
    <w:p w:rsidRDefault="00453B7A" w:rsidR="00B44AD3">
      <w:r>
        <w:t>REPUBLIKA HRVATSKA</w:t>
      </w:r>
    </w:p>
    <w:p w:rsidRDefault="00453B7A" w:rsidR="00453B7A">
      <w:r>
        <w:t>TRGOVAČKI SUD U</w:t>
      </w:r>
      <w:r w:rsidR="00C43432">
        <w:t xml:space="preserve"> OSIJEKU</w:t>
      </w:r>
    </w:p>
    <w:p w:rsidRDefault="00C43432" w:rsidP="009133A8" w:rsidR="009133A8">
      <w:r>
        <w:t>STALNA SLUŽBA</w:t>
      </w:r>
      <w:r w:rsidR="009133A8">
        <w:t xml:space="preserve"> </w:t>
      </w:r>
    </w:p>
    <w:p w:rsidRDefault="009133A8" w:rsidP="009133A8" w:rsidR="009133A8">
      <w:r>
        <w:t>U SLAVONSKOM BRODU</w:t>
      </w:r>
      <w:r w:rsidR="00C43432">
        <w:t xml:space="preserve"> </w:t>
      </w:r>
    </w:p>
    <w:p w:rsidRDefault="00C43432" w:rsidR="00C43432">
      <w:r>
        <w:t>Trg pobjede 13</w:t>
      </w:r>
    </w:p>
    <w:p w:rsidRDefault="00C43432" w:rsidR="00453B7A">
      <w:r>
        <w:t>35000 SLAVONSKI BROD</w:t>
      </w:r>
      <w:r w:rsidR="00453B7A">
        <w:t xml:space="preserve">                                          </w:t>
      </w:r>
      <w:r w:rsidR="0067231C">
        <w:t xml:space="preserve">   </w:t>
      </w:r>
      <w:r w:rsidR="00FB19B8">
        <w:t xml:space="preserve">       </w:t>
      </w:r>
      <w:r w:rsidR="00453B7A">
        <w:t xml:space="preserve">  BROJ: </w:t>
      </w:r>
      <w:r>
        <w:t>2/</w:t>
      </w:r>
      <w:r w:rsidR="00453B7A">
        <w:t>St -</w:t>
      </w:r>
      <w:r w:rsidR="00565126">
        <w:t>25</w:t>
      </w:r>
      <w:r w:rsidR="00572249">
        <w:t>/201</w:t>
      </w:r>
      <w:r w:rsidR="00565126">
        <w:t>1</w:t>
      </w:r>
      <w:r w:rsidR="00572249">
        <w:t>-</w:t>
      </w:r>
      <w:r w:rsidR="00A21C8E">
        <w:t>2</w:t>
      </w:r>
      <w:r w:rsidR="00565126">
        <w:t>31</w:t>
      </w:r>
    </w:p>
    <w:p w:rsidRDefault="00C43432" w:rsidR="00C43432"/>
    <w:p w:rsidRDefault="006C1CB3" w:rsidR="006C1CB3"/>
    <w:p w:rsidRDefault="006C1CB3" w:rsidR="006C1CB3"/>
    <w:p w:rsidRDefault="00565126" w:rsidR="00565126">
      <w:r>
        <w:t xml:space="preserve">                                            U  I M E  R E P U B L I K E  H R VA T S K E! </w:t>
      </w:r>
    </w:p>
    <w:p w:rsidRDefault="006C1CB3" w:rsidR="006C1CB3"/>
    <w:p w:rsidRDefault="006C1CB3" w:rsidR="006C1CB3"/>
    <w:p w:rsidRDefault="00565126" w:rsidR="00565126">
      <w:r>
        <w:t xml:space="preserve">                                                               R J E Š E N J E</w:t>
      </w:r>
    </w:p>
    <w:p w:rsidRDefault="00453B7A" w:rsidP="00436883" w:rsidR="006C1CB3">
      <w:r>
        <w:t xml:space="preserve">                                                 </w:t>
      </w:r>
      <w:r w:rsidR="00AC25AB">
        <w:t xml:space="preserve">                        </w:t>
      </w:r>
    </w:p>
    <w:p w:rsidRDefault="006C1CB3" w:rsidP="00436883" w:rsidR="006C1CB3"/>
    <w:p w:rsidRDefault="00AC25AB" w:rsidP="00436883" w:rsidR="00436883">
      <w:r>
        <w:t xml:space="preserve">                        </w:t>
      </w:r>
      <w:r w:rsidR="001E7A3D">
        <w:t xml:space="preserve">    </w:t>
      </w:r>
    </w:p>
    <w:p w:rsidRDefault="00436883" w:rsidP="00436883" w:rsidR="00FB19B8">
      <w:r>
        <w:tab/>
      </w:r>
      <w:r>
        <w:tab/>
        <w:t>TRGOVAČKI SUD U OSIJEKU, STALNA SLUŽBA</w:t>
      </w:r>
      <w:r w:rsidR="00ED5811">
        <w:t xml:space="preserve"> </w:t>
      </w:r>
      <w:r w:rsidR="00003EE3">
        <w:t xml:space="preserve">U </w:t>
      </w:r>
      <w:r w:rsidR="00ED5811">
        <w:t>SLAVONSKOM BRODU</w:t>
      </w:r>
      <w:r>
        <w:t xml:space="preserve">- po  sucu Davorinu Pavičić, u </w:t>
      </w:r>
      <w:r w:rsidR="00003EE3">
        <w:t xml:space="preserve">stečajnom predmetu  nad </w:t>
      </w:r>
      <w:r w:rsidR="00565126">
        <w:t xml:space="preserve">stečajnim </w:t>
      </w:r>
      <w:r w:rsidR="00003EE3">
        <w:t>dužnikom</w:t>
      </w:r>
      <w:r w:rsidR="009D3538">
        <w:t xml:space="preserve"> </w:t>
      </w:r>
      <w:r w:rsidR="00565126">
        <w:t>OROPLET d.d. u stečaju, PLETERNICA, V. Nazora 9, OIB:79112230069,</w:t>
      </w:r>
      <w:r>
        <w:t xml:space="preserve"> dana </w:t>
      </w:r>
      <w:r w:rsidR="00E22955">
        <w:t>1</w:t>
      </w:r>
      <w:r w:rsidR="00565126">
        <w:t>0. siječnja</w:t>
      </w:r>
      <w:r w:rsidR="00572249">
        <w:t xml:space="preserve"> </w:t>
      </w:r>
      <w:r>
        <w:t>201</w:t>
      </w:r>
      <w:r w:rsidR="00565126">
        <w:t>7</w:t>
      </w:r>
      <w:r>
        <w:t>.g.</w:t>
      </w:r>
    </w:p>
    <w:p w:rsidRDefault="006C1CB3" w:rsidP="00436883" w:rsidR="006C1CB3"/>
    <w:p w:rsidRDefault="00565126" w:rsidP="00A04686" w:rsidR="00565126">
      <w:pPr>
        <w:ind w:firstLine="708"/>
      </w:pPr>
      <w:r>
        <w:t xml:space="preserve">                                                   r i j e š i o   j e</w:t>
      </w:r>
    </w:p>
    <w:p w:rsidRDefault="006C1CB3" w:rsidP="00A04686" w:rsidR="006C1CB3">
      <w:pPr>
        <w:ind w:firstLine="708"/>
      </w:pPr>
    </w:p>
    <w:p w:rsidRDefault="00565126" w:rsidP="00A04686" w:rsidR="00565126">
      <w:pPr>
        <w:ind w:firstLine="708"/>
      </w:pPr>
    </w:p>
    <w:p w:rsidRDefault="00565126" w:rsidP="00A04686" w:rsidR="00565126">
      <w:pPr>
        <w:ind w:firstLine="708"/>
      </w:pPr>
      <w:r>
        <w:t>Odbija se prijedlog stečajnog vjerovnika Republika Hrvatska</w:t>
      </w:r>
      <w:r w:rsidR="006A5FC3">
        <w:t xml:space="preserve"> za Ministarstvo financija</w:t>
      </w:r>
      <w:r>
        <w:t>, zastupana po zamjeniku ŽDO-a Građansko upravni odjel u Slavonskom Brodu, da se ukine prihvaćena odluka Skupštine kojom je prihvaćena raspodjela sredstava</w:t>
      </w:r>
      <w:r w:rsidR="006A5FC3">
        <w:t xml:space="preserve"> na ime ostalih obveza stečajne mase doprinosa u stečaju za MIO I, MIO II stup, za zdravstvo, za zapošljavanje te doprinose za  zapošljavanje invalida, u ukupnom iznosu od 696.629,17 kn, kao neosnovan.</w:t>
      </w:r>
    </w:p>
    <w:p w:rsidRDefault="006C1CB3" w:rsidP="00A04686" w:rsidR="006C1CB3">
      <w:pPr>
        <w:ind w:firstLine="708"/>
      </w:pPr>
    </w:p>
    <w:p w:rsidRDefault="006A5FC3" w:rsidP="00A04686" w:rsidR="00565126">
      <w:pPr>
        <w:ind w:firstLine="708"/>
      </w:pPr>
      <w:r>
        <w:t xml:space="preserve">                                               O b r a z l o ž e n j e</w:t>
      </w:r>
    </w:p>
    <w:p w:rsidRDefault="006C1CB3" w:rsidP="00A04686" w:rsidR="006C1CB3">
      <w:pPr>
        <w:ind w:firstLine="708"/>
      </w:pPr>
    </w:p>
    <w:p w:rsidRDefault="00687FE5" w:rsidP="00A04686" w:rsidR="00687FE5">
      <w:pPr>
        <w:ind w:firstLine="708"/>
      </w:pPr>
    </w:p>
    <w:p w:rsidRDefault="008205FB" w:rsidP="00A04686" w:rsidR="008205FB">
      <w:pPr>
        <w:ind w:firstLine="708"/>
      </w:pPr>
      <w:r>
        <w:t xml:space="preserve">Na Skupštini vjerovnika održanog dana 10. siječnja 2017.g. prihvaćen je završni račun stečajnog upravitelja stečajnog dužnika </w:t>
      </w:r>
      <w:proofErr w:type="spellStart"/>
      <w:r>
        <w:t>Oroplet</w:t>
      </w:r>
      <w:proofErr w:type="spellEnd"/>
      <w:r>
        <w:t xml:space="preserve"> d.d. u stečaju Pleternica kao i prijedlog raspodjele sredstava sa deponentnog računa od 16. lipnja 2016.g., kojim je predviđeno da se doprinosi za MIO I i II stup te doprinosi za zdravstvo, zapošljavanje te doprinosi za zapošljavanje invalida isplati kao ostale obveze stečajne mase u iznosu glavnice 696.629,17 kn.</w:t>
      </w:r>
    </w:p>
    <w:p w:rsidRDefault="008205FB" w:rsidP="00A04686" w:rsidR="008205FB">
      <w:pPr>
        <w:ind w:firstLine="708"/>
      </w:pPr>
      <w:r>
        <w:t>Takav prijedlog je prihvaćen većinom prisutnih u iznosu od 93,21 % glasova. Protiv je glasovala RH sa 6,79 % glasova.</w:t>
      </w:r>
    </w:p>
    <w:p w:rsidRDefault="008205FB" w:rsidP="00A04686" w:rsidR="008205FB">
      <w:pPr>
        <w:ind w:firstLine="708"/>
      </w:pPr>
      <w:r>
        <w:t xml:space="preserve">Nakon što je utvrđeno da je prihvaćen završni račun i u tom dijelu vjerovnik RH je predložio da sud sukladno čl. 108. Stečajnog zakona ukine odluku Skupštine vjerovnika u pogledu završnog računa i raspodjele sredstava u dijelu koji se odnosi na potraživanje Porezne uprave u iznosu od 696.629,17 kn jer da prema evidenciji Porezne uprave na dan 13. prosinca </w:t>
      </w:r>
      <w:r>
        <w:lastRenderedPageBreak/>
        <w:t>2016.g. potraživanje je iznosilo 2.904.152,66 kn čime da je narušena ravnomjernost raspodjele sredstava, a da se ta razlika odnosi na kamatu na glavni dug koje je obračunavala Porezna uprava.</w:t>
      </w:r>
    </w:p>
    <w:p w:rsidRDefault="008205FB" w:rsidP="00A04686" w:rsidR="008205FB">
      <w:pPr>
        <w:ind w:firstLine="708"/>
      </w:pPr>
      <w:r>
        <w:t>Porezna uprava nema pravo na kamatu jer se radi o kamati koja je tražbina nižeg isplatnog reda.</w:t>
      </w:r>
    </w:p>
    <w:p w:rsidRDefault="008205FB" w:rsidP="00A04686" w:rsidR="008205FB">
      <w:pPr>
        <w:ind w:firstLine="708"/>
      </w:pPr>
      <w:r>
        <w:t xml:space="preserve">Stoga je odlučeno kao u izreci. </w:t>
      </w:r>
    </w:p>
    <w:p w:rsidRDefault="006C1CB3" w:rsidP="00A04686" w:rsidR="006C1CB3">
      <w:pPr>
        <w:ind w:firstLine="708"/>
      </w:pPr>
    </w:p>
    <w:p w:rsidRDefault="006C1CB3" w:rsidP="00A04686" w:rsidR="006C1CB3">
      <w:pPr>
        <w:ind w:firstLine="708"/>
      </w:pPr>
    </w:p>
    <w:p w:rsidRDefault="006C1CB3" w:rsidP="00A04686" w:rsidR="006C1CB3">
      <w:pPr>
        <w:ind w:firstLine="708"/>
      </w:pPr>
    </w:p>
    <w:p w:rsidRDefault="006C1CB3" w:rsidP="00A04686" w:rsidR="006C1CB3">
      <w:pPr>
        <w:ind w:firstLine="708"/>
      </w:pPr>
      <w:r>
        <w:t>U Slavonskom Brodu, 10. siječnja 2017.g.</w:t>
      </w:r>
    </w:p>
    <w:p w:rsidRDefault="006C1CB3" w:rsidP="00A04686" w:rsidR="006C1CB3">
      <w:pPr>
        <w:ind w:firstLine="708"/>
      </w:pPr>
      <w:r>
        <w:t xml:space="preserve">                                                                                  </w:t>
      </w:r>
      <w:r w:rsidR="007555F4">
        <w:t xml:space="preserve">     </w:t>
      </w:r>
      <w:r>
        <w:t xml:space="preserve">  Stečajni sudac:</w:t>
      </w:r>
    </w:p>
    <w:p w:rsidRDefault="007555F4" w:rsidP="00A04686" w:rsidR="007555F4">
      <w:pPr>
        <w:ind w:firstLine="708"/>
      </w:pPr>
    </w:p>
    <w:p w:rsidRDefault="006C1CB3" w:rsidP="00A04686" w:rsidR="006C1CB3">
      <w:pPr>
        <w:ind w:firstLine="708"/>
      </w:pPr>
      <w:r>
        <w:t xml:space="preserve">                                                                                    </w:t>
      </w:r>
      <w:r w:rsidR="007555F4">
        <w:t xml:space="preserve">     </w:t>
      </w:r>
      <w:r>
        <w:t>Davorin Pavičić</w:t>
      </w:r>
    </w:p>
    <w:p w:rsidRDefault="007555F4" w:rsidP="00A04686" w:rsidR="007555F4">
      <w:pPr>
        <w:ind w:firstLine="708"/>
      </w:pPr>
    </w:p>
    <w:p w:rsidRDefault="007555F4" w:rsidP="00A04686" w:rsidR="007555F4">
      <w:pPr>
        <w:ind w:firstLine="708"/>
      </w:pPr>
    </w:p>
    <w:p w:rsidRDefault="008205FB" w:rsidP="00A04686" w:rsidR="008205FB">
      <w:pPr>
        <w:ind w:firstLine="708"/>
      </w:pPr>
    </w:p>
    <w:p w:rsidRDefault="006C1CB3" w:rsidP="00A04686" w:rsidR="008205FB">
      <w:pPr>
        <w:ind w:firstLine="708"/>
      </w:pPr>
      <w:r>
        <w:t>Dostaviti: stečajnom upravitelju</w:t>
      </w:r>
    </w:p>
    <w:p w:rsidRDefault="006C1CB3" w:rsidP="00A04686" w:rsidR="006C1CB3">
      <w:pPr>
        <w:ind w:firstLine="708"/>
      </w:pPr>
      <w:r>
        <w:t xml:space="preserve">                 ŽDO- Građansko upravni odjel </w:t>
      </w:r>
      <w:proofErr w:type="spellStart"/>
      <w:r>
        <w:t>Sl.Brod</w:t>
      </w:r>
      <w:proofErr w:type="spellEnd"/>
    </w:p>
    <w:p w:rsidRDefault="006C1CB3" w:rsidP="00A04686" w:rsidR="006C1CB3">
      <w:pPr>
        <w:ind w:firstLine="708"/>
      </w:pPr>
      <w:r>
        <w:t xml:space="preserve">                 E- oglasna ploča                </w:t>
      </w:r>
    </w:p>
    <w:p w:rsidRDefault="008205FB" w:rsidP="00A04686" w:rsidR="008205FB">
      <w:pPr>
        <w:ind w:firstLine="708"/>
      </w:pPr>
    </w:p>
    <w:p w:rsidRDefault="008205FB" w:rsidP="00A04686" w:rsidR="008205FB">
      <w:pPr>
        <w:ind w:firstLine="708"/>
      </w:pPr>
    </w:p>
    <w:p w:rsidRDefault="007555F4" w:rsidP="00A04686" w:rsidR="007555F4">
      <w:pPr>
        <w:ind w:firstLine="708"/>
      </w:pPr>
    </w:p>
    <w:p w:rsidRDefault="008205FB" w:rsidP="00A04686" w:rsidR="008205FB">
      <w:pPr>
        <w:ind w:firstLine="708"/>
      </w:pPr>
      <w:r>
        <w:t>NAPUTAK O PRAVNOM LIJEKU:</w:t>
      </w:r>
    </w:p>
    <w:p w:rsidRDefault="008205FB" w:rsidP="00A04686" w:rsidR="008205FB">
      <w:pPr>
        <w:ind w:firstLine="708"/>
      </w:pPr>
      <w:r>
        <w:t>Protiv ovoga rješenja pravo na posebnu žalbu</w:t>
      </w:r>
    </w:p>
    <w:p w:rsidRDefault="008205FB" w:rsidP="00A04686" w:rsidR="008205FB">
      <w:pPr>
        <w:ind w:firstLine="708"/>
      </w:pPr>
      <w:r>
        <w:t xml:space="preserve">ima svaki </w:t>
      </w:r>
      <w:proofErr w:type="spellStart"/>
      <w:r>
        <w:t>razlučni</w:t>
      </w:r>
      <w:proofErr w:type="spellEnd"/>
      <w:r>
        <w:t xml:space="preserve"> vjerovnik i svaki stečajni</w:t>
      </w:r>
    </w:p>
    <w:p w:rsidRDefault="008205FB" w:rsidP="00A04686" w:rsidR="008205FB">
      <w:pPr>
        <w:ind w:firstLine="708"/>
      </w:pPr>
      <w:r>
        <w:t>vjerovnik koji nije nižeg isplatnog reda.(čl.108.</w:t>
      </w:r>
    </w:p>
    <w:p w:rsidRDefault="008205FB" w:rsidP="00A04686" w:rsidR="008205FB">
      <w:pPr>
        <w:ind w:firstLine="708"/>
      </w:pPr>
      <w:r>
        <w:t>st.3. SZ-a). Žalba se podnosi VTS RH Zagreb</w:t>
      </w:r>
    </w:p>
    <w:p w:rsidRDefault="006C1CB3" w:rsidP="00A04686" w:rsidR="006C1CB3">
      <w:pPr>
        <w:ind w:firstLine="708"/>
      </w:pPr>
      <w:r>
        <w:t>u roku od 8 dana po primitku prijepisa ove odluke</w:t>
      </w:r>
    </w:p>
    <w:p w:rsidRDefault="008205FB" w:rsidP="00A04686" w:rsidR="008205FB">
      <w:pPr>
        <w:ind w:firstLine="708"/>
      </w:pPr>
      <w:r>
        <w:t>putem ovoga suda u 3 primjerka</w:t>
      </w:r>
      <w:r w:rsidR="006C1CB3">
        <w:t>.</w:t>
      </w:r>
      <w:r>
        <w:t xml:space="preserve"> </w:t>
      </w:r>
    </w:p>
    <w:p w:rsidRDefault="005E0434" w:rsidP="00A04686" w:rsidR="005E0434">
      <w:pPr>
        <w:ind w:firstLine="708"/>
      </w:pPr>
    </w:p>
    <w:p w:rsidRDefault="006C1CB3" w:rsidP="00A04686" w:rsidR="006C1CB3">
      <w:pPr>
        <w:ind w:firstLine="708"/>
      </w:pPr>
    </w:p>
    <w:p w:rsidRDefault="006C1CB3" w:rsidP="00A04686" w:rsidR="006C1CB3">
      <w:pPr>
        <w:ind w:firstLine="708"/>
      </w:pPr>
    </w:p>
    <w:p w:rsidRDefault="006C1CB3" w:rsidP="00A04686" w:rsidR="006C1CB3">
      <w:pPr>
        <w:ind w:firstLine="708"/>
      </w:pPr>
    </w:p>
    <w:p w:rsidRDefault="006C1CB3" w:rsidP="00A04686" w:rsidR="006C1CB3">
      <w:pPr>
        <w:ind w:firstLine="708"/>
      </w:pPr>
    </w:p>
    <w:p w:rsidRDefault="006C1CB3" w:rsidP="00A04686" w:rsidR="006C1CB3">
      <w:pPr>
        <w:ind w:firstLine="708"/>
      </w:pPr>
    </w:p>
    <w:p w:rsidRDefault="006C1CB3" w:rsidP="00A04686" w:rsidR="006C1CB3">
      <w:pPr>
        <w:ind w:firstLine="708"/>
      </w:pPr>
    </w:p>
    <w:p w:rsidRDefault="006C1CB3" w:rsidP="00A04686" w:rsidR="006C1CB3">
      <w:pPr>
        <w:ind w:firstLine="708"/>
      </w:pPr>
    </w:p>
    <w:p w:rsidRDefault="006C1CB3" w:rsidP="00A04686" w:rsidR="006C1CB3">
      <w:pPr>
        <w:ind w:firstLine="708"/>
      </w:pPr>
    </w:p>
    <w:p w:rsidRDefault="006C1CB3" w:rsidP="00A04686" w:rsidR="006C1CB3">
      <w:pPr>
        <w:ind w:firstLine="708"/>
      </w:pPr>
    </w:p>
    <w:p w:rsidRDefault="006C1CB3" w:rsidP="00A04686" w:rsidR="006C1CB3">
      <w:pPr>
        <w:ind w:firstLine="708"/>
      </w:pPr>
    </w:p>
    <w:p w:rsidRDefault="006C1CB3" w:rsidP="00A04686" w:rsidR="006C1CB3">
      <w:pPr>
        <w:ind w:firstLine="708"/>
      </w:pPr>
    </w:p>
    <w:p w:rsidRDefault="006C1CB3" w:rsidP="00A04686" w:rsidR="006C1CB3">
      <w:pPr>
        <w:ind w:firstLine="708"/>
      </w:pPr>
    </w:p>
    <w:p w:rsidRDefault="006C1CB3" w:rsidP="00A04686" w:rsidR="006C1CB3">
      <w:pPr>
        <w:ind w:firstLine="708"/>
      </w:pPr>
    </w:p>
    <w:p w:rsidRDefault="006C1CB3" w:rsidP="00A04686" w:rsidR="006C1CB3">
      <w:pPr>
        <w:ind w:firstLine="708"/>
      </w:pPr>
    </w:p>
    <w:p w:rsidRDefault="006C1CB3" w:rsidP="00A04686" w:rsidR="006C1CB3">
      <w:pPr>
        <w:ind w:firstLine="708"/>
      </w:pPr>
    </w:p>
    <w:p w:rsidRDefault="006C1CB3" w:rsidP="00A04686" w:rsidR="006C1CB3">
      <w:pPr>
        <w:ind w:firstLine="708"/>
      </w:pPr>
    </w:p>
    <w:p w:rsidRDefault="006C1CB3" w:rsidP="00A04686" w:rsidR="006C1CB3">
      <w:pPr>
        <w:ind w:firstLine="708"/>
      </w:pPr>
    </w:p>
    <w:p w:rsidRDefault="006C1CB3" w:rsidP="00A04686" w:rsidR="006C1CB3">
      <w:pPr>
        <w:ind w:firstLine="708"/>
      </w:pPr>
    </w:p>
    <w:p w:rsidRDefault="006C1CB3" w:rsidP="00A04686" w:rsidR="006C1CB3">
      <w:pPr>
        <w:ind w:firstLine="708"/>
      </w:pPr>
    </w:p>
    <w:p w:rsidRDefault="006C1CB3" w:rsidP="00A04686" w:rsidR="006C1CB3">
      <w:pPr>
        <w:ind w:firstLine="708"/>
      </w:pPr>
    </w:p>
    <w:p w:rsidRDefault="006C1CB3" w:rsidP="00A04686" w:rsidR="006C1CB3">
      <w:pPr>
        <w:ind w:firstLine="708"/>
      </w:pPr>
    </w:p>
    <w:p w:rsidRDefault="006C1CB3" w:rsidP="00A04686" w:rsidR="006C1CB3">
      <w:pPr>
        <w:ind w:firstLine="708"/>
      </w:pPr>
    </w:p>
    <w:p w:rsidRDefault="006C1CB3" w:rsidP="00A04686" w:rsidR="006C1CB3">
      <w:pPr>
        <w:ind w:firstLine="708"/>
      </w:pPr>
    </w:p>
    <w:p w:rsidRDefault="006C1CB3" w:rsidP="00A04686" w:rsidR="006C1CB3">
      <w:pPr>
        <w:ind w:firstLine="708"/>
      </w:pPr>
    </w:p>
    <w:p w:rsidRDefault="006C1CB3" w:rsidP="00A04686" w:rsidR="006C1CB3">
      <w:pPr>
        <w:ind w:firstLine="708"/>
      </w:pPr>
    </w:p>
    <w:p w:rsidRDefault="006C1CB3" w:rsidP="00A04686" w:rsidR="006C1CB3">
      <w:pPr>
        <w:ind w:firstLine="708"/>
      </w:pPr>
    </w:p>
    <w:p w:rsidRDefault="006C1CB3" w:rsidP="00A04686" w:rsidR="006C1CB3">
      <w:pPr>
        <w:ind w:firstLine="708"/>
      </w:pPr>
    </w:p>
    <w:p w:rsidRDefault="006C1CB3" w:rsidP="00A04686" w:rsidR="006C1CB3">
      <w:pPr>
        <w:ind w:firstLine="708"/>
      </w:pPr>
    </w:p>
    <w:p w:rsidRDefault="006C1CB3" w:rsidP="00A04686" w:rsidR="006C1CB3">
      <w:pPr>
        <w:ind w:firstLine="708"/>
      </w:pPr>
    </w:p>
    <w:p w:rsidRDefault="006C1CB3" w:rsidP="00A04686" w:rsidR="006C1CB3">
      <w:pPr>
        <w:ind w:firstLine="708"/>
      </w:pPr>
    </w:p>
    <w:p w:rsidRDefault="006C1CB3" w:rsidP="00A04686" w:rsidR="006C1CB3">
      <w:pPr>
        <w:ind w:firstLine="708"/>
      </w:pPr>
    </w:p>
    <w:p w:rsidRDefault="006C1CB3" w:rsidP="00A04686" w:rsidR="006C1CB3">
      <w:pPr>
        <w:ind w:firstLine="708"/>
      </w:pPr>
    </w:p>
    <w:p w:rsidRDefault="006C1CB3" w:rsidP="00A04686" w:rsidR="006C1CB3">
      <w:pPr>
        <w:ind w:firstLine="708"/>
      </w:pPr>
    </w:p>
    <w:p w:rsidRDefault="006C1CB3" w:rsidP="00A04686" w:rsidR="006C1CB3">
      <w:pPr>
        <w:ind w:firstLine="708"/>
      </w:pPr>
    </w:p>
    <w:p w:rsidRDefault="006C1CB3" w:rsidP="00A04686" w:rsidR="006C1CB3">
      <w:pPr>
        <w:ind w:firstLine="708"/>
      </w:pPr>
    </w:p>
    <w:p w:rsidRDefault="006C1CB3" w:rsidP="00A04686" w:rsidR="006C1CB3">
      <w:pPr>
        <w:ind w:firstLine="708"/>
      </w:pPr>
    </w:p>
    <w:p w:rsidRDefault="006C1CB3" w:rsidP="00A04686" w:rsidR="006C1CB3">
      <w:pPr>
        <w:ind w:firstLine="708"/>
      </w:pPr>
    </w:p>
    <w:p w:rsidRDefault="006C1CB3" w:rsidP="00A04686" w:rsidR="006C1CB3">
      <w:pPr>
        <w:ind w:firstLine="708"/>
      </w:pPr>
    </w:p>
    <w:p w:rsidRDefault="006C1CB3" w:rsidP="00A04686" w:rsidR="006C1CB3">
      <w:pPr>
        <w:ind w:firstLine="708"/>
      </w:pPr>
      <w:proofErr w:type="spellStart"/>
      <w:r>
        <w:t>Rj</w:t>
      </w:r>
      <w:proofErr w:type="spellEnd"/>
      <w:r>
        <w:t>/</w:t>
      </w:r>
    </w:p>
    <w:p w:rsidRDefault="006C1CB3" w:rsidP="006C1CB3" w:rsidR="006C1CB3">
      <w:pPr>
        <w:pStyle w:val="Odlomakpopisa"/>
        <w:numPr>
          <w:ilvl w:val="0"/>
          <w:numId w:val="7"/>
        </w:numPr>
      </w:pPr>
      <w:r>
        <w:t>Rješenje nepravomoćno</w:t>
      </w:r>
    </w:p>
    <w:p w:rsidRDefault="006C1CB3" w:rsidP="006C1CB3" w:rsidR="006C1CB3">
      <w:pPr>
        <w:pStyle w:val="Odlomakpopisa"/>
        <w:numPr>
          <w:ilvl w:val="0"/>
          <w:numId w:val="8"/>
        </w:numPr>
      </w:pPr>
      <w:r>
        <w:t>Dostaviti prema naredbi</w:t>
      </w:r>
    </w:p>
    <w:p w:rsidRDefault="006C1CB3" w:rsidP="006C1CB3" w:rsidR="006C1CB3">
      <w:pPr>
        <w:ind w:left="2028"/>
      </w:pPr>
      <w:r>
        <w:t>Kal. 16 dana</w:t>
      </w:r>
    </w:p>
    <w:p w:rsidRDefault="006C1CB3" w:rsidP="006C1CB3" w:rsidR="006C1CB3">
      <w:pPr>
        <w:ind w:left="2028"/>
      </w:pPr>
    </w:p>
    <w:p w:rsidRDefault="006C1CB3" w:rsidP="006C1CB3" w:rsidR="006C1CB3">
      <w:pPr>
        <w:ind w:left="2028"/>
      </w:pPr>
    </w:p>
    <w:p w:rsidRDefault="006C1CB3" w:rsidP="006C1CB3" w:rsidR="006C1CB3">
      <w:pPr>
        <w:ind w:left="2028"/>
      </w:pPr>
      <w:r>
        <w:t xml:space="preserve">10.1.2017.                     S u d a c:      </w:t>
      </w:r>
    </w:p>
    <w:p w:rsidRDefault="005E0434" w:rsidP="00A04686" w:rsidR="005E0434">
      <w:pPr>
        <w:ind w:firstLine="708"/>
      </w:pPr>
    </w:p>
    <w:p w:rsidRDefault="00A04686" w:rsidP="00A04686" w:rsidR="00A04686">
      <w:pPr>
        <w:ind w:firstLine="708"/>
      </w:pPr>
      <w:r>
        <w:t xml:space="preserve">                                                                                  </w:t>
      </w:r>
    </w:p>
    <w:sectPr w:rsidSect="00295846" w:rsidR="00A04686">
      <w:pgSz w:h="16838" w:w="11906"/>
      <w:pgMar w:gutter="0" w:footer="720" w:header="720" w:left="1417" w:bottom="1417" w:right="1417" w:top="1418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F7119"/>
    <w:multiLevelType w:val="hybridMultilevel"/>
    <w:tmpl w:val="4F2E19C8"/>
    <w:lvl w:tplc="D1F40F1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4360E24"/>
    <w:multiLevelType w:val="hybridMultilevel"/>
    <w:tmpl w:val="0C6A8B2E"/>
    <w:lvl w:tplc="7BACE27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3C9518D"/>
    <w:multiLevelType w:val="hybridMultilevel"/>
    <w:tmpl w:val="7E7AA82C"/>
    <w:lvl w:tplc="40742DB2" w:ilvl="0">
      <w:start w:val="1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3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5C056E23"/>
    <w:multiLevelType w:val="hybridMultilevel"/>
    <w:tmpl w:val="35E2A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75E5C96"/>
    <w:multiLevelType w:val="hybridMultilevel"/>
    <w:tmpl w:val="CEBEFD52"/>
    <w:lvl w:tplc="C3308AB6" w:ilvl="0">
      <w:start w:val="1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3B7A"/>
    <w:rsid w:val="00003EE3"/>
    <w:rsid w:val="000300EF"/>
    <w:rsid w:val="000B2B18"/>
    <w:rsid w:val="00166398"/>
    <w:rsid w:val="0019113A"/>
    <w:rsid w:val="00197FF9"/>
    <w:rsid w:val="001A6DE6"/>
    <w:rsid w:val="001B4768"/>
    <w:rsid w:val="001D632D"/>
    <w:rsid w:val="001E69C8"/>
    <w:rsid w:val="001E7A3D"/>
    <w:rsid w:val="0021192D"/>
    <w:rsid w:val="00295846"/>
    <w:rsid w:val="002E4DB1"/>
    <w:rsid w:val="002F3F60"/>
    <w:rsid w:val="002F6F70"/>
    <w:rsid w:val="0035305F"/>
    <w:rsid w:val="003775B6"/>
    <w:rsid w:val="00386605"/>
    <w:rsid w:val="00436883"/>
    <w:rsid w:val="00453B7A"/>
    <w:rsid w:val="0047223C"/>
    <w:rsid w:val="004A5756"/>
    <w:rsid w:val="00521537"/>
    <w:rsid w:val="00565126"/>
    <w:rsid w:val="00572249"/>
    <w:rsid w:val="005C0D29"/>
    <w:rsid w:val="005E0434"/>
    <w:rsid w:val="006157D1"/>
    <w:rsid w:val="0067231C"/>
    <w:rsid w:val="00687FE5"/>
    <w:rsid w:val="006A5FC3"/>
    <w:rsid w:val="006C1CB3"/>
    <w:rsid w:val="00714395"/>
    <w:rsid w:val="007555F4"/>
    <w:rsid w:val="00790264"/>
    <w:rsid w:val="008205FB"/>
    <w:rsid w:val="00837A2F"/>
    <w:rsid w:val="0089497D"/>
    <w:rsid w:val="008A1D89"/>
    <w:rsid w:val="008B2C14"/>
    <w:rsid w:val="009111CD"/>
    <w:rsid w:val="009133A8"/>
    <w:rsid w:val="00916116"/>
    <w:rsid w:val="00925622"/>
    <w:rsid w:val="00946742"/>
    <w:rsid w:val="00954A13"/>
    <w:rsid w:val="009D3538"/>
    <w:rsid w:val="00A04686"/>
    <w:rsid w:val="00A21C8E"/>
    <w:rsid w:val="00AA2A6B"/>
    <w:rsid w:val="00AC25AB"/>
    <w:rsid w:val="00AD0E8B"/>
    <w:rsid w:val="00B446A5"/>
    <w:rsid w:val="00B44AD3"/>
    <w:rsid w:val="00B7464E"/>
    <w:rsid w:val="00B976DA"/>
    <w:rsid w:val="00BB3982"/>
    <w:rsid w:val="00C24120"/>
    <w:rsid w:val="00C43432"/>
    <w:rsid w:val="00C76AD4"/>
    <w:rsid w:val="00CC420C"/>
    <w:rsid w:val="00D07BB8"/>
    <w:rsid w:val="00D422F5"/>
    <w:rsid w:val="00D46E24"/>
    <w:rsid w:val="00D770D9"/>
    <w:rsid w:val="00DE2BD8"/>
    <w:rsid w:val="00DF59BB"/>
    <w:rsid w:val="00E22955"/>
    <w:rsid w:val="00E62C32"/>
    <w:rsid w:val="00ED42F5"/>
    <w:rsid w:val="00ED5811"/>
    <w:rsid w:val="00EE45A7"/>
    <w:rsid w:val="00EF0E5E"/>
    <w:rsid w:val="00F45F8B"/>
    <w:rsid w:val="00FB1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6D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EF0E5E"/>
    <w:pPr>
      <w:ind w:left="720"/>
      <w:contextualSpacing/>
    </w:pPr>
    <w:rPr>
      <w:rFonts w:eastAsia="Calibri"/>
    </w:rPr>
  </w:style>
  <w:style w:styleId="Odlomakpopisa" w:type="paragraph">
    <w:name w:val="List Paragraph"/>
    <w:basedOn w:val="Normal"/>
    <w:uiPriority w:val="34"/>
    <w:qFormat/>
    <w:rsid w:val="006C1C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02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02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02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02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02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6D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EF0E5E"/>
    <w:pPr>
      <w:ind w:left="720"/>
      <w:contextualSpacing/>
    </w:pPr>
    <w:rPr>
      <w:rFonts w:eastAsia="Calibri"/>
    </w:rPr>
  </w:style>
  <w:style w:styleId="Odlomakpopisa" w:type="paragraph">
    <w:name w:val="List Paragraph"/>
    <w:basedOn w:val="Normal"/>
    <w:uiPriority w:val="34"/>
    <w:qFormat/>
    <w:rsid w:val="006C1C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02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02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02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02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02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St-25/2011</izvorni_sadrzaj>
    <derivirana_varijabla naziv="DomainObject.Predmet.OznakaBroj_1">St-25/2011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 dio u hodniku  , IV i V dio</izvorni_sadrzaj>
    <derivirana_varijabla naziv="DomainObject.Predmet.PrimjedbaSuca_1">I,II,III dio u hodniku  , IV i V dio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OROPLET d.d. Pleternica</izvorni_sadrzaj>
    <derivirana_varijabla naziv="DomainObject.Predmet.ProtustrankaFormated_1">  OROPLET d.d. Pleternica</derivirana_varijabla>
  </DomainObject.Predmet.ProtustrankaFormated>
  <DomainObject.Predmet.ProtustrankaFormatedOIB>
    <izvorni_sadrzaj>  OROPLET d.d. Pleternica, OIB 79112230069</izvorni_sadrzaj>
    <derivirana_varijabla naziv="DomainObject.Predmet.ProtustrankaFormatedOIB_1">  OROPLET d.d. Pleternica, OIB 79112230069</derivirana_varijabla>
  </DomainObject.Predmet.ProtustrankaFormatedOIB>
  <DomainObject.Predmet.ProtustrankaFormatedWithAdress>
    <izvorni_sadrzaj> OROPLET d.d. Pleternica, 34310 Pleternica</izvorni_sadrzaj>
    <derivirana_varijabla naziv="DomainObject.Predmet.ProtustrankaFormatedWithAdress_1"> OROPLET d.d. Pleternica, 34310 Pleternica</derivirana_varijabla>
  </DomainObject.Predmet.ProtustrankaFormatedWithAdress>
  <DomainObject.Predmet.ProtustrankaFormatedWithAdressOIB>
    <izvorni_sadrzaj> OROPLET d.d. Pleternica, OIB 79112230069, 34310 Pleternica</izvorni_sadrzaj>
    <derivirana_varijabla naziv="DomainObject.Predmet.ProtustrankaFormatedWithAdressOIB_1"> OROPLET d.d. Pleternica, OIB 79112230069, 34310 Pleternica</derivirana_varijabla>
  </DomainObject.Predmet.ProtustrankaFormatedWithAdressOIB>
  <DomainObject.Predmet.ProtustrankaWithAdress>
    <izvorni_sadrzaj>OROPLET d.d. Pleternica 34310 Pleternica</izvorni_sadrzaj>
    <derivirana_varijabla naziv="DomainObject.Predmet.ProtustrankaWithAdress_1">OROPLET d.d. Pleternica 34310 Pleternica</derivirana_varijabla>
  </DomainObject.Predmet.ProtustrankaWithAdress>
  <DomainObject.Predmet.ProtustrankaWithAdressOIB>
    <izvorni_sadrzaj>OROPLET d.d. Pleternica, OIB 79112230069, 34310 Pleternica</izvorni_sadrzaj>
    <derivirana_varijabla naziv="DomainObject.Predmet.ProtustrankaWithAdressOIB_1">OROPLET d.d. Pleternica, OIB 79112230069, 34310 Pleternica</derivirana_varijabla>
  </DomainObject.Predmet.ProtustrankaWithAdressOIB>
  <DomainObject.Predmet.ProtustrankaNazivFormated>
    <izvorni_sadrzaj>OROPLET d.d. Pleternica</izvorni_sadrzaj>
    <derivirana_varijabla naziv="DomainObject.Predmet.ProtustrankaNazivFormated_1">OROPLET d.d. Pleternica</derivirana_varijabla>
  </DomainObject.Predmet.ProtustrankaNazivFormated>
  <DomainObject.Predmet.ProtustrankaNazivFormatedOIB>
    <izvorni_sadrzaj>OROPLET d.d. Pleternica, OIB 79112230069</izvorni_sadrzaj>
    <derivirana_varijabla naziv="DomainObject.Predmet.ProtustrankaNazivFormatedOIB_1">OROPLET d.d. Pleternica, OIB 79112230069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POŽEŠKA BANKA - DIONIČKO DRUŠTVO</izvorni_sadrzaj>
    <derivirana_varijabla naziv="DomainObject.Predmet.StrankaFormated_1">  POŽEŠKA BANKA - DIONIČKO DRUŠTVO</derivirana_varijabla>
  </DomainObject.Predmet.StrankaFormated>
  <DomainObject.Predmet.StrankaFormatedOIB>
    <izvorni_sadrzaj>  POŽEŠKA BANKA - DIONIČKO DRUŠTVO, OIB 20922732186</izvorni_sadrzaj>
    <derivirana_varijabla naziv="DomainObject.Predmet.StrankaFormatedOIB_1">  POŽEŠKA BANKA - DIONIČKO DRUŠTVO, OIB 20922732186</derivirana_varijabla>
  </DomainObject.Predmet.StrankaFormatedOIB>
  <DomainObject.Predmet.StrankaFormatedWithAdress>
    <izvorni_sadrzaj> POŽEŠKA BANKA - DIONIČKO DRUŠTVO, Republike Hrvatske 1/b, Požega</izvorni_sadrzaj>
    <derivirana_varijabla naziv="DomainObject.Predmet.StrankaFormatedWithAdress_1"> POŽEŠKA BANKA - DIONIČKO DRUŠTVO, Republike Hrvatske 1/b, Požega</derivirana_varijabla>
  </DomainObject.Predmet.StrankaFormatedWithAdress>
  <DomainObject.Predmet.StrankaFormatedWithAdressOIB>
    <izvorni_sadrzaj> POŽEŠKA BANKA - DIONIČKO DRUŠTVO, OIB 20922732186, Republike Hrvatske 1/b, Požega</izvorni_sadrzaj>
    <derivirana_varijabla naziv="DomainObject.Predmet.StrankaFormatedWithAdressOIB_1"> POŽEŠKA BANKA - DIONIČKO DRUŠTVO, OIB 20922732186, Republike Hrvatske 1/b, Požega</derivirana_varijabla>
  </DomainObject.Predmet.StrankaFormatedWithAdressOIB>
  <DomainObject.Predmet.StrankaWithAdress>
    <izvorni_sadrzaj>POŽEŠKA BANKA - DIONIČKO DRUŠTVO Republike Hrvatske 1/b,Požega</izvorni_sadrzaj>
    <derivirana_varijabla naziv="DomainObject.Predmet.StrankaWithAdress_1">POŽEŠKA BANKA - DIONIČKO DRUŠTVO Republike Hrvatske 1/b,Požega</derivirana_varijabla>
  </DomainObject.Predmet.StrankaWithAdress>
  <DomainObject.Predmet.StrankaWithAdressOIB>
    <izvorni_sadrzaj>POŽEŠKA BANKA - DIONIČKO DRUŠTVO, OIB 20922732186, Republike Hrvatske 1/b,Požega</izvorni_sadrzaj>
    <derivirana_varijabla naziv="DomainObject.Predmet.StrankaWithAdressOIB_1">POŽEŠKA BANKA - DIONIČKO DRUŠTVO, OIB 20922732186, Republike Hrvatske 1/b,Požega</derivirana_varijabla>
  </DomainObject.Predmet.StrankaWithAdressOIB>
  <DomainObject.Predmet.StrankaNazivFormated>
    <izvorni_sadrzaj>POŽEŠKA BANKA - DIONIČKO DRUŠTVO</izvorni_sadrzaj>
    <derivirana_varijabla naziv="DomainObject.Predmet.StrankaNazivFormated_1">POŽEŠKA BANKA - DIONIČKO DRUŠTVO</derivirana_varijabla>
  </DomainObject.Predmet.StrankaNazivFormated>
  <DomainObject.Predmet.StrankaNazivFormatedOIB>
    <izvorni_sadrzaj>POŽEŠKA BANKA - DIONIČKO DRUŠTVO, OIB 20922732186</izvorni_sadrzaj>
    <derivirana_varijabla naziv="DomainObject.Predmet.StrankaNazivFormatedOIB_1">POŽEŠKA BANKA - DIONIČKO DRUŠTVO, OIB 20922732186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POŽEŠKA BANKA - DIONIČKO DRUŠTVO</item>
    </izvorni_sadrzaj>
    <derivirana_varijabla naziv="DomainObject.Predmet.StrankaListFormated_1">
      <item>POŽEŠKA BANKA - DIONIČKO DRUŠTVO</item>
    </derivirana_varijabla>
  </DomainObject.Predmet.StrankaListFormated>
  <DomainObject.Predmet.StrankaListFormatedOIB>
    <izvorni_sadrzaj>
      <item>POŽEŠKA BANKA - DIONIČKO DRUŠTVO, OIB 20922732186</item>
    </izvorni_sadrzaj>
    <derivirana_varijabla naziv="DomainObject.Predmet.StrankaListFormatedOIB_1">
      <item>POŽEŠKA BANKA - DIONIČKO DRUŠTVO, OIB 20922732186</item>
    </derivirana_varijabla>
  </DomainObject.Predmet.StrankaListFormatedOIB>
  <DomainObject.Predmet.StrankaListFormatedWithAdress>
    <izvorni_sadrzaj>
      <item>POŽEŠKA BANKA - DIONIČKO DRUŠTVO, Republike Hrvatske 1/b, Požega</item>
    </izvorni_sadrzaj>
    <derivirana_varijabla naziv="DomainObject.Predmet.StrankaListFormatedWithAdress_1">
      <item>POŽEŠKA BANKA - DIONIČKO DRUŠTVO, Republike Hrvatske 1/b, Požega</item>
    </derivirana_varijabla>
  </DomainObject.Predmet.StrankaListFormatedWithAdress>
  <DomainObject.Predmet.StrankaListFormatedWithAdressOIB>
    <izvorni_sadrzaj>
      <item>POŽEŠKA BANKA - DIONIČKO DRUŠTVO, OIB 20922732186, Republike Hrvatske 1/b, Požega</item>
    </izvorni_sadrzaj>
    <derivirana_varijabla naziv="DomainObject.Predmet.StrankaListFormatedWithAdressOIB_1">
      <item>POŽEŠKA BANKA - DIONIČKO DRUŠTVO, OIB 20922732186, Republike Hrvatske 1/b, Požega</item>
    </derivirana_varijabla>
  </DomainObject.Predmet.StrankaListFormatedWithAdressOIB>
  <DomainObject.Predmet.StrankaListNazivFormated>
    <izvorni_sadrzaj>
      <item>POŽEŠKA BANKA - DIONIČKO DRUŠTVO</item>
    </izvorni_sadrzaj>
    <derivirana_varijabla naziv="DomainObject.Predmet.StrankaListNazivFormated_1">
      <item>POŽEŠKA BANKA - DIONIČKO DRUŠTVO</item>
    </derivirana_varijabla>
  </DomainObject.Predmet.StrankaListNazivFormated>
  <DomainObject.Predmet.StrankaListNazivFormatedOIB>
    <izvorni_sadrzaj>
      <item>POŽEŠKA BANKA - DIONIČKO DRUŠTVO, OIB 20922732186</item>
    </izvorni_sadrzaj>
    <derivirana_varijabla naziv="DomainObject.Predmet.StrankaListNazivFormatedOIB_1">
      <item>POŽEŠKA BANKA - DIONIČKO DRUŠTVO, OIB 20922732186</item>
    </derivirana_varijabla>
  </DomainObject.Predmet.StrankaListNazivFormatedOIB>
  <DomainObject.Predmet.ProtuStrankaListFormated>
    <izvorni_sadrzaj>
      <item>OROPLET d.d. Pleternica</item>
    </izvorni_sadrzaj>
    <derivirana_varijabla naziv="DomainObject.Predmet.ProtuStrankaListFormated_1">
      <item>OROPLET d.d. Pleternica</item>
    </derivirana_varijabla>
  </DomainObject.Predmet.ProtuStrankaListFormated>
  <DomainObject.Predmet.ProtuStrankaListFormatedOIB>
    <izvorni_sadrzaj>
      <item>OROPLET d.d. Pleternica, OIB 79112230069</item>
    </izvorni_sadrzaj>
    <derivirana_varijabla naziv="DomainObject.Predmet.ProtuStrankaListFormatedOIB_1">
      <item>OROPLET d.d. Pleternica, OIB 79112230069</item>
    </derivirana_varijabla>
  </DomainObject.Predmet.ProtuStrankaListFormatedOIB>
  <DomainObject.Predmet.ProtuStrankaListFormatedWithAdress>
    <izvorni_sadrzaj>
      <item>OROPLET d.d. Pleternica, 34310 Pleternica</item>
    </izvorni_sadrzaj>
    <derivirana_varijabla naziv="DomainObject.Predmet.ProtuStrankaListFormatedWithAdress_1">
      <item>OROPLET d.d. Pleternica, 34310 Pleternica</item>
    </derivirana_varijabla>
  </DomainObject.Predmet.ProtuStrankaListFormatedWithAdress>
  <DomainObject.Predmet.ProtuStrankaListFormatedWithAdressOIB>
    <izvorni_sadrzaj>
      <item>OROPLET d.d. Pleternica, OIB 79112230069, 34310 Pleternica</item>
    </izvorni_sadrzaj>
    <derivirana_varijabla naziv="DomainObject.Predmet.ProtuStrankaListFormatedWithAdressOIB_1">
      <item>OROPLET d.d. Pleternica, OIB 79112230069, 34310 Pleternica</item>
    </derivirana_varijabla>
  </DomainObject.Predmet.ProtuStrankaListFormatedWithAdressOIB>
  <DomainObject.Predmet.ProtuStrankaListNazivFormated>
    <izvorni_sadrzaj>
      <item>OROPLET d.d. Pleternica</item>
    </izvorni_sadrzaj>
    <derivirana_varijabla naziv="DomainObject.Predmet.ProtuStrankaListNazivFormated_1">
      <item>OROPLET d.d. Pleternica</item>
    </derivirana_varijabla>
  </DomainObject.Predmet.ProtuStrankaListNazivFormated>
  <DomainObject.Predmet.ProtuStrankaListNazivFormatedOIB>
    <izvorni_sadrzaj>
      <item>OROPLET d.d. Pleternica, OIB 79112230069</item>
    </izvorni_sadrzaj>
    <derivirana_varijabla naziv="DomainObject.Predmet.ProtuStrankaListNazivFormatedOIB_1">
      <item>OROPLET d.d. Pleternica, OIB 79112230069</item>
    </derivirana_varijabla>
  </DomainObject.Predmet.ProtuStrankaListNazivFormatedOIB>
  <DomainObject.Predmet.OstaliListFormated>
    <izvorni_sadrzaj>
      <item>JOZO PERIĆ</item>
    </izvorni_sadrzaj>
    <derivirana_varijabla naziv="DomainObject.Predmet.OstaliListFormated_1">
      <item>JOZO PERIĆ</item>
    </derivirana_varijabla>
  </DomainObject.Predmet.OstaliListFormated>
  <DomainObject.Predmet.OstaliListFormatedOIB>
    <izvorni_sadrzaj>
      <item>JOZO PERIĆ, OIB 83577001032</item>
    </izvorni_sadrzaj>
    <derivirana_varijabla naziv="DomainObject.Predmet.OstaliListFormatedOIB_1">
      <item>JOZO PERIĆ, OIB 83577001032</item>
    </derivirana_varijabla>
  </DomainObject.Predmet.OstaliListFormatedOIB>
  <DomainObject.Predmet.OstaliListFormatedWithAdress>
    <izvorni_sadrzaj>
      <item>JOZO PERIĆ, Dr. F. Tuđmana 28, 34330 Velika</item>
    </izvorni_sadrzaj>
    <derivirana_varijabla naziv="DomainObject.Predmet.OstaliListFormatedWithAdress_1">
      <item>JOZO PERIĆ, Dr. F. Tuđmana 28, 34330 Velika</item>
    </derivirana_varijabla>
  </DomainObject.Predmet.OstaliListFormatedWithAdress>
  <DomainObject.Predmet.OstaliListFormatedWithAdressOIB>
    <izvorni_sadrzaj>
      <item>JOZO PERIĆ, OIB 83577001032, Dr. F. Tuđmana 28, 34330 Velika</item>
    </izvorni_sadrzaj>
    <derivirana_varijabla naziv="DomainObject.Predmet.OstaliListFormatedWithAdressOIB_1">
      <item>JOZO PERIĆ, OIB 83577001032, Dr. F. Tuđmana 28, 34330 Velika</item>
    </derivirana_varijabla>
  </DomainObject.Predmet.OstaliListFormatedWithAdressOIB>
  <DomainObject.Predmet.OstaliListNazivFormated>
    <izvorni_sadrzaj>
      <item>JOZO PERIĆ</item>
    </izvorni_sadrzaj>
    <derivirana_varijabla naziv="DomainObject.Predmet.OstaliListNazivFormated_1">
      <item>JOZO PERIĆ</item>
    </derivirana_varijabla>
  </DomainObject.Predmet.OstaliListNazivFormated>
  <DomainObject.Predmet.OstaliListNazivFormatedOIB>
    <izvorni_sadrzaj>
      <item>JOZO PERIĆ, OIB 83577001032</item>
    </izvorni_sadrzaj>
    <derivirana_varijabla naziv="DomainObject.Predmet.OstaliListNazivFormatedOIB_1">
      <item>JOZO PERIĆ, OIB 83577001032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POŽEŠKA BANKA - DIONIČKO DRUŠTVO</izvorni_sadrzaj>
    <derivirana_varijabla naziv="DomainObject.Predmet.StrankaIDrugi_1">POŽEŠKA BANKA - DIONIČKO DRUŠTVO</derivirana_varijabla>
  </DomainObject.Predmet.StrankaIDrugi>
  <DomainObject.Predmet.ProtustrankaIDrugi>
    <izvorni_sadrzaj>OROPLET d.d. Pleternica</izvorni_sadrzaj>
    <derivirana_varijabla naziv="DomainObject.Predmet.ProtustrankaIDrugi_1">OROPLET d.d. Pleternica</derivirana_varijabla>
  </DomainObject.Predmet.ProtustrankaIDrugi>
  <DomainObject.Predmet.StrankaIDrugiAdressOIB>
    <izvorni_sadrzaj>POŽEŠKA BANKA - DIONIČKO DRUŠTVO, OIB 20922732186, Republike Hrvatske 1/b, Požega</izvorni_sadrzaj>
    <derivirana_varijabla naziv="DomainObject.Predmet.StrankaIDrugiAdressOIB_1">POŽEŠKA BANKA - DIONIČKO DRUŠTVO, OIB 20922732186, Republike Hrvatske 1/b, Požega</derivirana_varijabla>
  </DomainObject.Predmet.StrankaIDrugiAdressOIB>
  <DomainObject.Predmet.ProtustrankaIDrugiAdressOIB>
    <izvorni_sadrzaj>OROPLET d.d. Pleternica, OIB 79112230069, 34310 Pleternica</izvorni_sadrzaj>
    <derivirana_varijabla naziv="DomainObject.Predmet.ProtustrankaIDrugiAdressOIB_1">OROPLET d.d. Pleternica, OIB 79112230069,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JOZO PERIĆ</item>
      <item>OROPLET d.d. Pleternica</item>
      <item>POŽEŠKA BANKA - DIONIČKO DRUŠTVO</item>
    </izvorni_sadrzaj>
    <derivirana_varijabla naziv="DomainObject.Predmet.SudioniciListNaziv_1">
      <item>JOZO PERIĆ</item>
      <item>OROPLET d.d. Pleternica</item>
      <item>POŽEŠKA BANKA - DIONIČKO DRUŠTVO</item>
    </derivirana_varijabla>
  </DomainObject.Predmet.SudioniciListNaziv>
  <DomainObject.Predmet.SudioniciListAdressOIB>
    <izvorni_sadrzaj>
      <item>JOZO PERIĆ, OIB 83577001032, Dr. F. Tuđmana 28,34330 Velika</item>
      <item>OROPLET d.d. Pleternica, OIB 79112230069, 34310 Pleternica</item>
      <item>POŽEŠKA BANKA - DIONIČKO DRUŠTVO, OIB 20922732186, Republike Hrvatske 1/b,Požega</item>
    </izvorni_sadrzaj>
    <derivirana_varijabla naziv="DomainObject.Predmet.SudioniciListAdressOIB_1">
      <item>JOZO PERIĆ, OIB 83577001032, Dr. F. Tuđmana 28,34330 Velika</item>
      <item>OROPLET d.d. Pleternica, OIB 79112230069, 34310 Pleternica</item>
      <item>POŽEŠKA BANKA - DIONIČKO DRUŠTVO, OIB 20922732186, Republike Hrvatske 1/b,Požega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83577001032</item>
      <item>, OIB 79112230069</item>
      <item>, OIB 20922732186</item>
    </izvorni_sadrzaj>
    <derivirana_varijabla naziv="DomainObject.Predmet.SudioniciListNazivOIB_1">
      <item>, OIB 83577001032</item>
      <item>, OIB 79112230069</item>
      <item>, OIB 20922732186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447</properties:Words>
  <properties:Characters>2240</properties:Characters>
  <properties:Lines>127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2017-01-10T12:23:00Z</dcterms:created>
  <dc:creator>Korisnik</dc:creator>
  <cp:lastModifiedBy>wsadmin</cp:lastModifiedBy>
  <cp:lastPrinted>2017-01-10T12:20:00Z</cp:lastPrinted>
  <dcterms:modified xmlns:xsi="http://www.w3.org/2001/XMLSchema-instance" xsi:type="dcterms:W3CDTF">2017-01-10T12:23:00Z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