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62b3" w14:paraId="f0962b3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ED633C">
        <w:t>339</w:t>
      </w:r>
      <w:r w:rsidR="00D277E3">
        <w:t>/</w:t>
      </w:r>
      <w:r w:rsidR="00462DDC">
        <w:t>2018</w:t>
      </w:r>
      <w:r>
        <w:t>-</w:t>
      </w:r>
      <w:r w:rsidR="00ED633C">
        <w:t>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 xml:space="preserve">Trgovački sud u Zadru, po sucu tog suda Ardeni </w:t>
      </w:r>
      <w:proofErr w:type="spellStart"/>
      <w:r w:rsidRPr="00D72603">
        <w:t>Bajlo</w:t>
      </w:r>
      <w:proofErr w:type="spellEnd"/>
      <w:r w:rsidRPr="00D72603">
        <w:t>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ED633C">
        <w:t xml:space="preserve">Stečajna masa iza POLJOPRIVREDNA ZADRUGA VUKŠIĆ, </w:t>
      </w:r>
      <w:proofErr w:type="spellStart"/>
      <w:r w:rsidR="00ED633C">
        <w:t>Vukšić</w:t>
      </w:r>
      <w:proofErr w:type="spellEnd"/>
      <w:r w:rsidR="00194519" w:rsidRPr="001A7D60">
        <w:t>,</w:t>
      </w:r>
      <w:r w:rsidR="00036BCB">
        <w:t xml:space="preserve"> </w:t>
      </w:r>
      <w:r w:rsidR="00ED633C">
        <w:t>zastupanom po stečajnom upravitelju</w:t>
      </w:r>
      <w:r w:rsidR="00036BCB" w:rsidRPr="00FB0FAF">
        <w:t xml:space="preserve"> </w:t>
      </w:r>
      <w:r w:rsidR="00036BCB">
        <w:t xml:space="preserve">stečajne mase </w:t>
      </w:r>
      <w:r w:rsidR="00ED633C">
        <w:t>Edvinu Šimunovu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4941C4">
        <w:t>16</w:t>
      </w:r>
      <w:r w:rsidR="00A1491C">
        <w:t>.</w:t>
      </w:r>
      <w:r w:rsidR="006D2E4D">
        <w:t xml:space="preserve"> </w:t>
      </w:r>
      <w:r w:rsidR="00ED633C">
        <w:t>siječnja 2019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194519" w:rsidR="00194519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 w:rsidR="00ED633C">
        <w:t xml:space="preserve">di naknadne diobe Stečajna masa iza POLJOPRIVREDNA ZADRUGA VUKŠIĆ, </w:t>
      </w:r>
      <w:proofErr w:type="spellStart"/>
      <w:r w:rsidR="00ED633C">
        <w:t>Vukšić</w:t>
      </w:r>
      <w:proofErr w:type="spellEnd"/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ED633C" w:rsidP="00393390" w:rsidR="00393390" w:rsidRPr="00A1491C">
      <w:pPr>
        <w:ind w:firstLine="708"/>
        <w:jc w:val="both"/>
      </w:pPr>
      <w:r>
        <w:t>Stečajni</w:t>
      </w:r>
      <w:r w:rsidR="00393390" w:rsidRPr="00A1491C">
        <w:t xml:space="preserve"> upravitelj</w:t>
      </w:r>
      <w:r w:rsidR="00462DDC">
        <w:t xml:space="preserve"> podni</w:t>
      </w:r>
      <w:r>
        <w:t>o</w:t>
      </w:r>
      <w:r w:rsidR="00393390" w:rsidRPr="00A1491C">
        <w:t xml:space="preserve"> je prijedlog za nastavak postupka radi naknadne diobe, navodeći da su ostvarene pretpostavke da se u međuvremenu unovčena stečajna masa podijeli. </w:t>
      </w:r>
    </w:p>
    <w:p w:rsidRDefault="00393390" w:rsidP="00393390" w:rsidR="00393390" w:rsidRPr="00A1491C">
      <w:pPr>
        <w:ind w:firstLine="708"/>
        <w:jc w:val="both"/>
      </w:pPr>
      <w:r w:rsidRPr="00A1491C">
        <w:t xml:space="preserve">Postupajući po prijedlogu sud je </w:t>
      </w:r>
      <w:r w:rsidR="00ED633C">
        <w:t>11</w:t>
      </w:r>
      <w:r w:rsidR="00462DDC">
        <w:t>. listopada</w:t>
      </w:r>
      <w:r>
        <w:t xml:space="preserve"> 2018</w:t>
      </w:r>
      <w:r w:rsidRPr="00A1491C">
        <w:t xml:space="preserve">. donio rješenje </w:t>
      </w:r>
      <w:r w:rsidRPr="00ED633C">
        <w:t>o nastavku postupka</w:t>
      </w:r>
      <w:r w:rsidRPr="00A1491C">
        <w:t xml:space="preserve"> i dao suglasnost za naknadnu diobu.</w:t>
      </w:r>
    </w:p>
    <w:p w:rsidRDefault="00393390" w:rsidP="00393390" w:rsidR="00393390">
      <w:pPr>
        <w:jc w:val="both"/>
      </w:pPr>
      <w:r w:rsidRPr="00A1491C">
        <w:t xml:space="preserve">            </w:t>
      </w:r>
      <w:r>
        <w:t>Stečajni</w:t>
      </w:r>
      <w:r w:rsidRPr="00A1491C">
        <w:t xml:space="preserve"> upravitelj je potom</w:t>
      </w:r>
      <w:r>
        <w:t xml:space="preserve"> </w:t>
      </w:r>
      <w:r w:rsidR="00C17194">
        <w:t>15</w:t>
      </w:r>
      <w:r w:rsidRPr="00A1491C">
        <w:t xml:space="preserve">. </w:t>
      </w:r>
      <w:r w:rsidR="00C17194">
        <w:t>studenog</w:t>
      </w:r>
      <w:r>
        <w:t xml:space="preserve"> 2018. izvijestio</w:t>
      </w:r>
      <w:r w:rsidRPr="00A1491C">
        <w:t xml:space="preserve"> sud da je naknadna dioba obavljena prema diobnom popisu</w:t>
      </w:r>
      <w:r>
        <w:t xml:space="preserve">, </w:t>
      </w:r>
      <w:r w:rsidRPr="00A1491C">
        <w:t>pa je sud postupajući temeljem članka 289. stavak 8. Stečajnog zakona (Narodne novine broj 71/15</w:t>
      </w:r>
      <w:r>
        <w:t xml:space="preserve"> i 104/17</w:t>
      </w:r>
      <w:r w:rsidRPr="00A1491C">
        <w:t xml:space="preserve">) zaključio ovaj postupak. </w:t>
      </w:r>
    </w:p>
    <w:p w:rsidRDefault="00393390" w:rsidP="00393390" w:rsidR="00B9355E" w:rsidRPr="00F86201">
      <w:pPr>
        <w:ind w:firstLine="708"/>
        <w:jc w:val="both"/>
      </w:pPr>
      <w:r>
        <w:t xml:space="preserve">Stoga je odlučeno kao i izreci. </w:t>
      </w:r>
      <w:r w:rsidR="00A1491C">
        <w:t xml:space="preserve">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4941C4">
        <w:t>16</w:t>
      </w:r>
      <w:r w:rsidR="00A1491C">
        <w:t>.</w:t>
      </w:r>
      <w:r w:rsidR="006D2E4D">
        <w:t xml:space="preserve"> </w:t>
      </w:r>
      <w:r w:rsidR="00462DDC">
        <w:t>studenog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D37983" w:rsidP="00B402F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60691">
        <w:t xml:space="preserve">  </w:t>
      </w:r>
      <w:r w:rsidR="00B402F8">
        <w:tab/>
      </w:r>
      <w:r w:rsidR="00B402F8">
        <w:tab/>
      </w:r>
      <w:r w:rsidR="00B402F8">
        <w:tab/>
      </w:r>
      <w:r w:rsidR="00060691">
        <w:tab/>
      </w:r>
      <w:r w:rsidR="0039513A">
        <w:t>S</w:t>
      </w:r>
      <w:r w:rsidR="00F533AB" w:rsidRPr="002C500F">
        <w:t>u</w:t>
      </w:r>
      <w:r>
        <w:t>tkinja</w:t>
      </w:r>
    </w:p>
    <w:p w:rsidRDefault="00D37983" w:rsidP="00060691" w:rsidR="00F533AB">
      <w:r>
        <w:t xml:space="preserve">Ante </w:t>
      </w:r>
      <w:proofErr w:type="spellStart"/>
      <w:r>
        <w:t>Rubelj</w:t>
      </w:r>
      <w:proofErr w:type="spellEnd"/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393390" w:rsidP="0068395E" w:rsidR="0068395E">
      <w:pPr>
        <w:numPr>
          <w:ilvl w:val="0"/>
          <w:numId w:val="4"/>
        </w:numPr>
      </w:pPr>
      <w:r>
        <w:t>stečajnom upravitelju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C0514E" w:rsidR="00BE6C59" w:rsidRPr="00DC1AD3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27517"/>
    <w:rsid w:val="00036BCB"/>
    <w:rsid w:val="00052052"/>
    <w:rsid w:val="00060691"/>
    <w:rsid w:val="000C7E57"/>
    <w:rsid w:val="00114265"/>
    <w:rsid w:val="00126603"/>
    <w:rsid w:val="00194519"/>
    <w:rsid w:val="00194973"/>
    <w:rsid w:val="001B25E7"/>
    <w:rsid w:val="00242827"/>
    <w:rsid w:val="002C312D"/>
    <w:rsid w:val="002D547A"/>
    <w:rsid w:val="002D6031"/>
    <w:rsid w:val="003030D8"/>
    <w:rsid w:val="00341385"/>
    <w:rsid w:val="00354B0E"/>
    <w:rsid w:val="00393390"/>
    <w:rsid w:val="0039513A"/>
    <w:rsid w:val="003B391E"/>
    <w:rsid w:val="003E5996"/>
    <w:rsid w:val="00443952"/>
    <w:rsid w:val="00462DDC"/>
    <w:rsid w:val="004941C4"/>
    <w:rsid w:val="004E3574"/>
    <w:rsid w:val="00584B22"/>
    <w:rsid w:val="005A1684"/>
    <w:rsid w:val="005B52D5"/>
    <w:rsid w:val="005F4FE6"/>
    <w:rsid w:val="00622DF8"/>
    <w:rsid w:val="00646712"/>
    <w:rsid w:val="00667C02"/>
    <w:rsid w:val="0067170D"/>
    <w:rsid w:val="00672577"/>
    <w:rsid w:val="0068395E"/>
    <w:rsid w:val="00694FD9"/>
    <w:rsid w:val="006D2E4D"/>
    <w:rsid w:val="006D5987"/>
    <w:rsid w:val="00701EB4"/>
    <w:rsid w:val="00724DED"/>
    <w:rsid w:val="00732B5C"/>
    <w:rsid w:val="0075400E"/>
    <w:rsid w:val="00764631"/>
    <w:rsid w:val="0078143D"/>
    <w:rsid w:val="007D5519"/>
    <w:rsid w:val="007E39AF"/>
    <w:rsid w:val="0087380B"/>
    <w:rsid w:val="008E1367"/>
    <w:rsid w:val="00900794"/>
    <w:rsid w:val="00924FFF"/>
    <w:rsid w:val="009B1942"/>
    <w:rsid w:val="009C0E70"/>
    <w:rsid w:val="009E3F06"/>
    <w:rsid w:val="009E5554"/>
    <w:rsid w:val="00A1491C"/>
    <w:rsid w:val="00A163E1"/>
    <w:rsid w:val="00A32431"/>
    <w:rsid w:val="00A92917"/>
    <w:rsid w:val="00A94666"/>
    <w:rsid w:val="00AB2FCA"/>
    <w:rsid w:val="00B03DF3"/>
    <w:rsid w:val="00B402F8"/>
    <w:rsid w:val="00B9355E"/>
    <w:rsid w:val="00BE6C59"/>
    <w:rsid w:val="00BE7B43"/>
    <w:rsid w:val="00BF0BE6"/>
    <w:rsid w:val="00C0514E"/>
    <w:rsid w:val="00C12CA6"/>
    <w:rsid w:val="00C17194"/>
    <w:rsid w:val="00C21497"/>
    <w:rsid w:val="00D277E3"/>
    <w:rsid w:val="00D37983"/>
    <w:rsid w:val="00D67348"/>
    <w:rsid w:val="00D72603"/>
    <w:rsid w:val="00DC1AD3"/>
    <w:rsid w:val="00E06B02"/>
    <w:rsid w:val="00E119C2"/>
    <w:rsid w:val="00E271A7"/>
    <w:rsid w:val="00EB1098"/>
    <w:rsid w:val="00EC5339"/>
    <w:rsid w:val="00ED633C"/>
    <w:rsid w:val="00F21650"/>
    <w:rsid w:val="00F533AB"/>
    <w:rsid w:val="00F826CE"/>
    <w:rsid w:val="00F86201"/>
    <w:rsid w:val="00FF114E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7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7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St-339/2018-7</izvorni_sadrzaj>
    <derivirana_varijabla naziv="DomainObject.Oznaka_1">St-339/2018-7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2019.</izvorni_sadrzaj>
    <derivirana_varijabla naziv="DomainObject.Predmet.DatumRjesavanja_1">16.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žalba na rješenje o zaključenju postupka, na VTS-u 08.01.2009. Povijest stečajnih upravitelja: EDVIN ŠIMUNOV;</izvorni_sadrzaj>
    <derivirana_varijabla naziv="DomainObject.Predmet.Opis_1">MIGRIRANO IZ IN2 IN2 napomene: PREDMET žalba na rješenje o zaključenju postupka, na VTS-u 08.01.2009. 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NA STOLU IZA</izvorni_sadrzaj>
    <derivirana_varijabla naziv="DomainObject.Predmet.PrimjedbaSuca_1">NA STOLU IZA</derivirana_varijabla>
  </DomainObject.Predmet.PrimjedbaSuca>
  <DomainObject.Predmet.ProtustrankaFormated>
    <izvorni_sadrzaj>  VUKŠIĆ-POLJOPRIVREDNA ZADRUGA VUKŠIĆ / - VUKŠIĆ-POLJOPRIVREDNA ZADRUGA VUKŠIĆ</izvorni_sadrzaj>
    <derivirana_varijabla naziv="DomainObject.Predmet.ProtustrankaFormated_1">  VUKŠIĆ-POLJOPRIVREDNA ZADRUGA VUKŠIĆ / - VUKŠIĆ-POLJOPRIVREDNA ZADRUGA VUKŠIĆ</derivirana_varijabla>
  </DomainObject.Predmet.ProtustrankaFormated>
  <DomainObject.Predmet.ProtustrankaFormatedOIB>
    <izvorni_sadrzaj>  VUKŠIĆ-POLJOPRIVREDNA ZADRUGA VUKŠIĆ / - VUKŠIĆ-POLJOPRIVREDNA ZADRUGA VUKŠIĆ</izvorni_sadrzaj>
    <derivirana_varijabla naziv="DomainObject.Predmet.ProtustrankaFormatedOIB_1">  VUKŠIĆ-POLJOPRIVREDNA ZADRUGA VUKŠIĆ / - VUKŠIĆ-POLJOPRIVREDNA ZADRUGA VUKŠIĆ</derivirana_varijabla>
  </DomainObject.Predmet.ProtustrankaFormatedOIB>
  <DomainObject.Predmet.ProtustrankaFormatedWithAdress>
    <izvorni_sadrzaj> VUKŠIĆ-POLJOPRIVREDNA ZADRUGA VUKŠIĆ / - VUKŠIĆ-POLJOPRIVREDNA ZADRUGA VUKŠIĆ, Vukšić</izvorni_sadrzaj>
    <derivirana_varijabla naziv="DomainObject.Predmet.ProtustrankaFormatedWithAdress_1"> VUKŠIĆ-POLJOPRIVREDNA ZADRUGA VUKŠIĆ / - VUKŠIĆ-POLJOPRIVREDNA ZADRUGA VUKŠIĆ, Vukšić</derivirana_varijabla>
  </DomainObject.Predmet.ProtustrankaFormatedWithAdress>
  <DomainObject.Predmet.ProtustrankaFormatedWithAdressOIB>
    <izvorni_sadrzaj> VUKŠIĆ-POLJOPRIVREDNA ZADRUGA VUKŠIĆ / - VUKŠIĆ-POLJOPRIVREDNA ZADRUGA VUKŠIĆ, Vukšić</izvorni_sadrzaj>
    <derivirana_varijabla naziv="DomainObject.Predmet.ProtustrankaFormatedWithAdressOIB_1"> VUKŠIĆ-POLJOPRIVREDNA ZADRUGA VUKŠIĆ / - VUKŠIĆ-POLJOPRIVREDNA ZADRUGA VUKŠIĆ, Vukšić</derivirana_varijabla>
  </DomainObject.Predmet.ProtustrankaFormatedWithAdressOIB>
  <DomainObject.Predmet.ProtustrankaWithAdress>
    <izvorni_sadrzaj>VUKŠIĆ-POLJOPRIVREDNA ZADRUGA VUKŠIĆ / - VUKŠIĆ-POLJOPRIVREDNA ZADRUGA VUKŠIĆ Vukšić</izvorni_sadrzaj>
    <derivirana_varijabla naziv="DomainObject.Predmet.ProtustrankaWithAdress_1">VUKŠIĆ-POLJOPRIVREDNA ZADRUGA VUKŠIĆ / - VUKŠIĆ-POLJOPRIVREDNA ZADRUGA VUKŠIĆ Vukšić</derivirana_varijabla>
  </DomainObject.Predmet.ProtustrankaWithAdress>
  <DomainObject.Predmet.ProtustrankaWithAdressOIB>
    <izvorni_sadrzaj>VUKŠIĆ-POLJOPRIVREDNA ZADRUGA VUKŠIĆ / - VUKŠIĆ-POLJOPRIVREDNA ZADRUGA VUKŠIĆ, Vukšić</izvorni_sadrzaj>
    <derivirana_varijabla naziv="DomainObject.Predmet.ProtustrankaWithAdressOIB_1">VUKŠIĆ-POLJOPRIVREDNA ZADRUGA VUKŠIĆ / - VUKŠIĆ-POLJOPRIVREDNA ZADRUGA VUKŠIĆ, Vukšić</derivirana_varijabla>
  </DomainObject.Predmet.ProtustrankaWithAdressOIB>
  <DomainObject.Predmet.ProtustrankaNazivFormated>
    <izvorni_sadrzaj>VUKŠIĆ-POLJOPRIVREDNA ZADRUGA VUKŠIĆ / - VUKŠIĆ-POLJOPRIVREDNA ZADRUGA VUKŠIĆ</izvorni_sadrzaj>
    <derivirana_varijabla naziv="DomainObject.Predmet.ProtustrankaNazivFormated_1">VUKŠIĆ-POLJOPRIVREDNA ZADRUGA VUKŠIĆ / - VUKŠIĆ-POLJOPRIVREDNA ZADRUGA VUKŠIĆ</derivirana_varijabla>
  </DomainObject.Predmet.ProtustrankaNazivFormated>
  <DomainObject.Predmet.ProtustrankaNazivFormatedOIB>
    <izvorni_sadrzaj>VUKŠIĆ-POLJOPRIVREDNA ZADRUGA VUKŠIĆ / - VUKŠIĆ-POLJOPRIVREDNA ZADRUGA VUKŠIĆ</izvorni_sadrzaj>
    <derivirana_varijabla naziv="DomainObject.Predmet.ProtustrankaNazivFormatedOIB_1">VUKŠIĆ-POLJOPRIVREDNA ZADRUGA VUKŠIĆ / - VUKŠIĆ-POLJOPRIVREDNA ZADRUGA VUKŠIĆ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 MINISTARSTVO FINANCIJA POREZNA UPRAVA POD. URED ZADAR / - RH - MINISTARSTVO FINANCIJA POREZNA UPRAVA POD. URED ZADAR</izvorni_sadrzaj>
    <derivirana_varijabla naziv="DomainObject.Predmet.StrankaFormated_1">  RH - MINISTARSTVO FINANCIJA POREZNA UPRAVA POD. URED ZADAR / - RH - MINISTARSTVO FINANCIJA POREZNA UPRAVA POD. URED ZADAR</derivirana_varijabla>
  </DomainObject.Predmet.StrankaFormated>
  <DomainObject.Predmet.StrankaFormatedOIB>
    <izvorni_sadrzaj>  RH - MINISTARSTVO FINANCIJA POREZNA UPRAVA POD. URED ZADAR / - RH - MINISTARSTVO FINANCIJA POREZNA UPRAVA POD. URED ZADAR</izvorni_sadrzaj>
    <derivirana_varijabla naziv="DomainObject.Predmet.StrankaFormatedOIB_1">  RH - MINISTARSTVO FINANCIJA POREZNA UPRAVA POD. URED ZADAR / - RH - MINISTARSTVO FINANCIJA POREZNA UPRAVA POD. URED ZADAR</derivirana_varijabla>
  </DomainObject.Predmet.StrankaFormatedOIB>
  <DomainObject.Predmet.StrankaFormatedWithAdress>
    <izvorni_sadrzaj> RH - MINISTARSTVO FINANCIJA POREZNA UPRAVA POD. URED ZADAR / - RH - MINISTARSTVO FINANCIJA POREZNA UPRAVA POD. URED ZADAR, Zadar</izvorni_sadrzaj>
    <derivirana_varijabla naziv="DomainObject.Predmet.StrankaFormatedWithAdress_1"> RH - MINISTARSTVO FINANCIJA POREZNA UPRAVA POD. URED ZADAR / - RH - MINISTARSTVO FINANCIJA POREZNA UPRAVA POD. URED ZADAR, Zadar</derivirana_varijabla>
  </DomainObject.Predmet.StrankaFormatedWithAdress>
  <DomainObject.Predmet.StrankaFormatedWithAdressOIB>
    <izvorni_sadrzaj> RH - MINISTARSTVO FINANCIJA POREZNA UPRAVA POD. URED ZADAR / - RH - MINISTARSTVO FINANCIJA POREZNA UPRAVA POD. URED ZADAR, Zadar</izvorni_sadrzaj>
    <derivirana_varijabla naziv="DomainObject.Predmet.StrankaFormatedWithAdressOIB_1"> RH - MINISTARSTVO FINANCIJA POREZNA UPRAVA POD. URED ZADAR / - RH - MINISTARSTVO FINANCIJA POREZNA UPRAVA POD. URED ZADAR, Zadar</derivirana_varijabla>
  </DomainObject.Predmet.StrankaFormatedWithAdressOIB>
  <DomainObject.Predmet.StrankaWithAdress>
    <izvorni_sadrzaj>RH - MINISTARSTVO FINANCIJA POREZNA UPRAVA POD. URED ZADAR / - RH - MINISTARSTVO FINANCIJA POREZNA UPRAVA POD. URED ZADAR Zadar</izvorni_sadrzaj>
    <derivirana_varijabla naziv="DomainObject.Predmet.StrankaWithAdress_1">RH - MINISTARSTVO FINANCIJA POREZNA UPRAVA POD. URED ZADAR / - RH - MINISTARSTVO FINANCIJA POREZNA UPRAVA POD. URED ZADAR Zadar</derivirana_varijabla>
  </DomainObject.Predmet.StrankaWithAdress>
  <DomainObject.Predmet.StrankaWithAdressOIB>
    <izvorni_sadrzaj>RH - MINISTARSTVO FINANCIJA POREZNA UPRAVA POD. URED ZADAR / - RH - MINISTARSTVO FINANCIJA POREZNA UPRAVA POD. URED ZADAR, Zadar</izvorni_sadrzaj>
    <derivirana_varijabla naziv="DomainObject.Predmet.StrankaWithAdressOIB_1">RH - MINISTARSTVO FINANCIJA POREZNA UPRAVA POD. URED ZADAR / - RH - MINISTARSTVO FINANCIJA POREZNA UPRAVA POD. URED ZADAR, Zadar</derivirana_varijabla>
  </DomainObject.Predmet.StrankaWithAdressOIB>
  <DomainObject.Predmet.StrankaNazivFormated>
    <izvorni_sadrzaj>RH - MINISTARSTVO FINANCIJA POREZNA UPRAVA POD. URED ZADAR / - RH - MINISTARSTVO FINANCIJA POREZNA UPRAVA POD. URED ZADAR</izvorni_sadrzaj>
    <derivirana_varijabla naziv="DomainObject.Predmet.StrankaNazivFormated_1">RH - MINISTARSTVO FINANCIJA POREZNA UPRAVA POD. URED ZADAR / - RH - MINISTARSTVO FINANCIJA POREZNA UPRAVA POD. URED ZADAR</derivirana_varijabla>
  </DomainObject.Predmet.StrankaNazivFormated>
  <DomainObject.Predmet.StrankaNazivFormatedOIB>
    <izvorni_sadrzaj>RH - MINISTARSTVO FINANCIJA POREZNA UPRAVA POD. URED ZADAR / - RH - MINISTARSTVO FINANCIJA POREZNA UPRAVA POD. URED ZADAR</izvorni_sadrzaj>
    <derivirana_varijabla naziv="DomainObject.Predmet.StrankaNazivFormatedOIB_1">RH - MINISTARSTVO FINANCIJA POREZNA UPRAVA POD. URED ZADAR / - RH - 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 - MINISTARSTVO FINANCIJA POREZNA UPRAVA POD. URED ZADAR / - RH - MINISTARSTVO FINANCIJA POREZNA UPRAVA POD. URED ZADAR</item>
    </izvorni_sadrzaj>
    <derivirana_varijabla naziv="DomainObject.Predmet.StrankaListFormated_1">
      <item>RH - MINISTARSTVO FINANCIJA POREZNA UPRAVA POD. URED ZADAR / - RH - MINISTARSTVO FINANCIJA POREZNA UPRAVA POD. URED ZADAR</item>
    </derivirana_varijabla>
  </DomainObject.Predmet.StrankaListFormated>
  <DomainObject.Predmet.StrankaListFormatedOIB>
    <izvorni_sadrzaj>
      <item>RH - MINISTARSTVO FINANCIJA POREZNA UPRAVA POD. URED ZADAR / - RH - MINISTARSTVO FINANCIJA POREZNA UPRAVA POD. URED ZADAR</item>
    </izvorni_sadrzaj>
    <derivirana_varijabla naziv="DomainObject.Predmet.StrankaListFormatedOIB_1">
      <item>RH - MINISTARSTVO FINANCIJA POREZNA UPRAVA POD. URED ZADAR / - RH - MINISTARSTVO FINANCIJA POREZNA UPRAVA POD. URED ZADAR</item>
    </derivirana_varijabla>
  </DomainObject.Predmet.StrankaListFormatedOIB>
  <DomainObject.Predmet.StrankaListFormatedWithAdress>
    <izvorni_sadrzaj>
      <item>RH - MINISTARSTVO FINANCIJA POREZNA UPRAVA POD. URED ZADAR / - RH - MINISTARSTVO FINANCIJA POREZNA UPRAVA POD. URED ZADAR, Zadar</item>
    </izvorni_sadrzaj>
    <derivirana_varijabla naziv="DomainObject.Predmet.StrankaListFormatedWithAdress_1">
      <item>RH - MINISTARSTVO FINANCIJA POREZNA UPRAVA POD. URED ZADAR / - RH - MINISTARSTVO FINANCIJA POREZNA UPRAVA POD. URED ZADAR, Zadar</item>
    </derivirana_varijabla>
  </DomainObject.Predmet.StrankaListFormatedWithAdress>
  <DomainObject.Predmet.StrankaListFormatedWithAdressOIB>
    <izvorni_sadrzaj>
      <item>RH - MINISTARSTVO FINANCIJA POREZNA UPRAVA POD. URED ZADAR / - RH - MINISTARSTVO FINANCIJA POREZNA UPRAVA POD. URED ZADAR, Zadar</item>
    </izvorni_sadrzaj>
    <derivirana_varijabla naziv="DomainObject.Predmet.StrankaListFormatedWithAdressOIB_1">
      <item>RH - MINISTARSTVO FINANCIJA POREZNA UPRAVA POD. URED ZADAR / - RH - MINISTARSTVO FINANCIJA POREZNA UPRAVA POD. URED ZADAR, Zadar</item>
    </derivirana_varijabla>
  </DomainObject.Predmet.StrankaListFormatedWithAdressOIB>
  <DomainObject.Predmet.StrankaListNazivFormated>
    <izvorni_sadrzaj>
      <item>RH - MINISTARSTVO FINANCIJA POREZNA UPRAVA POD. URED ZADAR / - RH - MINISTARSTVO FINANCIJA POREZNA UPRAVA POD. URED ZADAR</item>
    </izvorni_sadrzaj>
    <derivirana_varijabla naziv="DomainObject.Predmet.StrankaListNazivFormated_1">
      <item>RH - MINISTARSTVO FINANCIJA POREZNA UPRAVA POD. URED ZADAR / - RH - MINISTARSTVO FINANCIJA POREZNA UPRAVA POD. URED ZADAR</item>
    </derivirana_varijabla>
  </DomainObject.Predmet.StrankaListNazivFormated>
  <DomainObject.Predmet.StrankaListNazivFormatedOIB>
    <izvorni_sadrzaj>
      <item>RH - MINISTARSTVO FINANCIJA POREZNA UPRAVA POD. URED ZADAR / - RH - MINISTARSTVO FINANCIJA POREZNA UPRAVA POD. URED ZADAR</item>
    </izvorni_sadrzaj>
    <derivirana_varijabla naziv="DomainObject.Predmet.StrankaListNazivFormatedOIB_1">
      <item>RH - MINISTARSTVO FINANCIJA POREZNA UPRAVA POD. URED ZADAR / - RH - MINISTARSTVO FINANCIJA POREZNA UPRAVA POD. URED ZADAR</item>
    </derivirana_varijabla>
  </DomainObject.Predmet.StrankaListNazivFormatedOIB>
  <DomainObject.Predmet.ProtuStrankaListFormated>
    <izvorni_sadrzaj>
      <item>VUKŠIĆ-POLJOPRIVREDNA ZADRUGA VUKŠIĆ / - VUKŠIĆ-POLJOPRIVREDNA ZADRUGA VUKŠIĆ</item>
    </izvorni_sadrzaj>
    <derivirana_varijabla naziv="DomainObject.Predmet.ProtuStrankaListFormated_1">
      <item>VUKŠIĆ-POLJOPRIVREDNA ZADRUGA VUKŠIĆ / - VUKŠIĆ-POLJOPRIVREDNA ZADRUGA VUKŠIĆ</item>
    </derivirana_varijabla>
  </DomainObject.Predmet.ProtuStrankaListFormated>
  <DomainObject.Predmet.ProtuStrankaListFormatedOIB>
    <izvorni_sadrzaj>
      <item>VUKŠIĆ-POLJOPRIVREDNA ZADRUGA VUKŠIĆ / - VUKŠIĆ-POLJOPRIVREDNA ZADRUGA VUKŠIĆ</item>
    </izvorni_sadrzaj>
    <derivirana_varijabla naziv="DomainObject.Predmet.ProtuStrankaListFormatedOIB_1">
      <item>VUKŠIĆ-POLJOPRIVREDNA ZADRUGA VUKŠIĆ / - VUKŠIĆ-POLJOPRIVREDNA ZADRUGA VUKŠIĆ</item>
    </derivirana_varijabla>
  </DomainObject.Predmet.ProtuStrankaListFormatedOIB>
  <DomainObject.Predmet.ProtuStrankaListFormatedWithAdress>
    <izvorni_sadrzaj>
      <item>VUKŠIĆ-POLJOPRIVREDNA ZADRUGA VUKŠIĆ / - VUKŠIĆ-POLJOPRIVREDNA ZADRUGA VUKŠIĆ, Vukšić</item>
    </izvorni_sadrzaj>
    <derivirana_varijabla naziv="DomainObject.Predmet.ProtuStrankaListFormatedWithAdress_1">
      <item>VUKŠIĆ-POLJOPRIVREDNA ZADRUGA VUKŠIĆ / - VUKŠIĆ-POLJOPRIVREDNA ZADRUGA VUKŠIĆ, Vukšić</item>
    </derivirana_varijabla>
  </DomainObject.Predmet.ProtuStrankaListFormatedWithAdress>
  <DomainObject.Predmet.ProtuStrankaListFormatedWithAdressOIB>
    <izvorni_sadrzaj>
      <item>VUKŠIĆ-POLJOPRIVREDNA ZADRUGA VUKŠIĆ / - VUKŠIĆ-POLJOPRIVREDNA ZADRUGA VUKŠIĆ, Vukšić</item>
    </izvorni_sadrzaj>
    <derivirana_varijabla naziv="DomainObject.Predmet.ProtuStrankaListFormatedWithAdressOIB_1">
      <item>VUKŠIĆ-POLJOPRIVREDNA ZADRUGA VUKŠIĆ / - VUKŠIĆ-POLJOPRIVREDNA ZADRUGA VUKŠIĆ, Vukšić</item>
    </derivirana_varijabla>
  </DomainObject.Predmet.ProtuStrankaListFormatedWithAdressOIB>
  <DomainObject.Predmet.ProtuStrankaListNazivFormated>
    <izvorni_sadrzaj>
      <item>VUKŠIĆ-POLJOPRIVREDNA ZADRUGA VUKŠIĆ / - VUKŠIĆ-POLJOPRIVREDNA ZADRUGA VUKŠIĆ</item>
    </izvorni_sadrzaj>
    <derivirana_varijabla naziv="DomainObject.Predmet.ProtuStrankaListNazivFormated_1">
      <item>VUKŠIĆ-POLJOPRIVREDNA ZADRUGA VUKŠIĆ / - VUKŠIĆ-POLJOPRIVREDNA ZADRUGA VUKŠIĆ</item>
    </derivirana_varijabla>
  </DomainObject.Predmet.ProtuStrankaListNazivFormated>
  <DomainObject.Predmet.ProtuStrankaListNazivFormatedOIB>
    <izvorni_sadrzaj>
      <item>VUKŠIĆ-POLJOPRIVREDNA ZADRUGA VUKŠIĆ / - VUKŠIĆ-POLJOPRIVREDNA ZADRUGA VUKŠIĆ</item>
    </izvorni_sadrzaj>
    <derivirana_varijabla naziv="DomainObject.Predmet.ProtuStrankaListNazivFormatedOIB_1">
      <item>VUKŠIĆ-POLJOPRIVREDNA ZADRUGA VUKŠIĆ / - VUKŠIĆ-POLJOPRIVREDNA ZADRUGA VUKŠIĆ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St-339/2018-7</izvorni_sadrzaj>
    <derivirana_varijabla naziv="DomainObject.PoslovniBrojDokumenta_1">St-339/2018-7</derivirana_varijabla>
  </DomainObject.PoslovniBrojDokumenta>
  <DomainObject.Predmet.StrankaIDrugi>
    <izvorni_sadrzaj>RH - MINISTARSTVO FINANCIJA POREZNA UPRAVA POD. URED ZADAR / - RH - MINISTARSTVO FINANCIJA POREZNA UPRAVA POD. URED ZADAR</izvorni_sadrzaj>
    <derivirana_varijabla naziv="DomainObject.Predmet.StrankaIDrugi_1">RH - MINISTARSTVO FINANCIJA POREZNA UPRAVA POD. URED ZADAR / - RH - MINISTARSTVO FINANCIJA POREZNA UPRAVA POD. URED ZADAR</derivirana_varijabla>
  </DomainObject.Predmet.StrankaIDrugi>
  <DomainObject.Predmet.ProtustrankaIDrugi>
    <izvorni_sadrzaj>VUKŠIĆ-POLJOPRIVREDNA ZADRUGA VUKŠIĆ / - VUKŠIĆ-POLJOPRIVREDNA ZADRUGA VUKŠIĆ</izvorni_sadrzaj>
    <derivirana_varijabla naziv="DomainObject.Predmet.ProtustrankaIDrugi_1">VUKŠIĆ-POLJOPRIVREDNA ZADRUGA VUKŠIĆ / - VUKŠIĆ-POLJOPRIVREDNA ZADRUGA VUKŠIĆ</derivirana_varijabla>
  </DomainObject.Predmet.ProtustrankaIDrugi>
  <DomainObject.Predmet.StrankaIDrugiAdressOIB>
    <izvorni_sadrzaj>RH - MINISTARSTVO FINANCIJA POREZNA UPRAVA POD. URED ZADAR / - RH - MINISTARSTVO FINANCIJA POREZNA UPRAVA POD. URED ZADAR, Zadar</izvorni_sadrzaj>
    <derivirana_varijabla naziv="DomainObject.Predmet.StrankaIDrugiAdressOIB_1">RH - MINISTARSTVO FINANCIJA POREZNA UPRAVA POD. URED ZADAR / - RH - MINISTARSTVO FINANCIJA POREZNA UPRAVA POD. URED ZADAR, Zadar</derivirana_varijabla>
  </DomainObject.Predmet.StrankaIDrugiAdressOIB>
  <DomainObject.Predmet.ProtustrankaIDrugiAdressOIB>
    <izvorni_sadrzaj>VUKŠIĆ-POLJOPRIVREDNA ZADRUGA VUKŠIĆ / - VUKŠIĆ-POLJOPRIVREDNA ZADRUGA VUKŠIĆ, Vukšić</izvorni_sadrzaj>
    <derivirana_varijabla naziv="DomainObject.Predmet.ProtustrankaIDrugiAdressOIB_1">VUKŠIĆ-POLJOPRIVREDNA ZADRUGA VUKŠIĆ / - VUKŠIĆ-POLJOPRIVREDNA ZADRUGA VUKŠIĆ,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2019.</izvorni_sadrzaj>
    <derivirana_varijabla naziv="DomainObject.Predmet.OdlukaRjesenje.DatumDonosenjaOdluke_1">16.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St-339/2018-7</izvorni_sadrzaj>
    <derivirana_varijabla naziv="DomainObject.Predmet.OdlukaRjesenje.Oznaka_1">St-339/2018-7</derivirana_varijabla>
  </DomainObject.Predmet.OdlukaRjesenje.Oznaka>
  <DomainObject.Predmet.SudioniciListNaziv>
    <izvorni_sadrzaj>
      <item>RH - MINISTARSTVO FINANCIJA POREZNA UPRAVA POD. URED ZADAR / - RH - MINISTARSTVO FINANCIJA POREZNA UPRAVA POD. URED ZADAR</item>
      <item>VUKŠIĆ-POLJOPRIVREDNA ZADRUGA VUKŠIĆ / - VUKŠIĆ-POLJOPRIVREDNA ZADRUGA VUKŠIĆ</item>
    </izvorni_sadrzaj>
    <derivirana_varijabla naziv="DomainObject.Predmet.SudioniciListNaziv_1">
      <item>RH - MINISTARSTVO FINANCIJA POREZNA UPRAVA POD. URED ZADAR / - RH - MINISTARSTVO FINANCIJA POREZNA UPRAVA POD. URED ZADAR</item>
      <item>VUKŠIĆ-POLJOPRIVREDNA ZADRUGA VUKŠIĆ / - VUKŠIĆ-POLJOPRIVREDNA ZADRUGA VUKŠIĆ</item>
    </derivirana_varijabla>
  </DomainObject.Predmet.SudioniciListNaziv>
  <DomainObject.Predmet.SudioniciListAdressOIB>
    <izvorni_sadrzaj>
      <item>RH - MINISTARSTVO FINANCIJA POREZNA UPRAVA POD. URED ZADAR / - RH - MINISTARSTVO FINANCIJA POREZNA UPRAVA POD. URED ZADAR, Zadar</item>
      <item>VUKŠIĆ-POLJOPRIVREDNA ZADRUGA VUKŠIĆ / - VUKŠIĆ-POLJOPRIVREDNA ZADRUGA VUKŠIĆ, Vukšić</item>
    </izvorni_sadrzaj>
    <derivirana_varijabla naziv="DomainObject.Predmet.SudioniciListAdressOIB_1">
      <item>RH - MINISTARSTVO FINANCIJA POREZNA UPRAVA POD. URED ZADAR / - RH - MINISTARSTVO FINANCIJA POREZNA UPRAVA POD. URED ZADAR, Zadar</item>
      <item>VUKŠIĆ-POLJOPRIVREDNA ZADRUGA VUKŠIĆ / - VUKŠIĆ-POLJOPRIVREDNA ZADRUGA VUKŠIĆ,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St-339/2018-3</izvorni_sadrzaj>
    <derivirana_varijabla naziv="DomainObject.PredzadnjaOdlukaIzPredmeta.Oznaka_1">St-339/2018-3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245</properties:Words>
  <properties:Characters>1232</properties:Characters>
  <properties:Lines>49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2019-01-15T11:48:00Z</dcterms:created>
  <dc:creator>Ardena Bajlo</dc:creator>
  <cp:lastModifiedBy>Ante Rubelj</cp:lastModifiedBy>
  <cp:lastPrinted>2019-01-21T13:50:00Z</cp:lastPrinted>
  <dcterms:modified xmlns:xsi="http://www.w3.org/2001/XMLSchema-instance" xsi:type="dcterms:W3CDTF">2019-01-21T13:50:00Z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St-339/2018-7 / Odluka - Rješenje - zaključen stečajni postupak (čl. 286 SZ-a) (1_St-339-18_-_stečajna_masa_iza_vukšić_pz_u_stečaju_-zaključenje_radi_naknadne_diobe.docx)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