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2441b2" w14:paraId="62441b2" w:rsidRDefault="00053AAA" w:rsidP="00B06363" w:rsidR="00B06363" w:rsidRPr="002E3D11">
      <w:pPr>
        <w:jc w:val="right"/>
        <w15:collapsed w:val="false"/>
      </w:pPr>
      <w:r>
        <w:t>Poslovni br. 21</w:t>
      </w:r>
      <w:r w:rsidR="00FD2E5D">
        <w:t xml:space="preserve"> </w:t>
      </w:r>
      <w:r w:rsidR="00934DE3">
        <w:t>St-</w:t>
      </w:r>
      <w:r w:rsidR="00E825D4">
        <w:t>1301</w:t>
      </w:r>
      <w:r w:rsidR="00A47A04">
        <w:t>/18</w:t>
      </w:r>
      <w:r w:rsidR="00F5383A">
        <w:t>-</w:t>
      </w:r>
      <w:r w:rsidR="00E825D4">
        <w:t>3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F67EE8">
        <w:t xml:space="preserve">, u skraćenom stečajnom postupku povodom zahtjeva FINANCIJSKE AGENCIJE, OIB: 85821130368, RC </w:t>
      </w:r>
      <w:r w:rsidR="00053AAA">
        <w:t>OSIJEK</w:t>
      </w:r>
      <w:r w:rsidR="00F67EE8">
        <w:t xml:space="preserve">, Podružnica </w:t>
      </w:r>
      <w:r w:rsidR="00053AAA">
        <w:t>Osijek</w:t>
      </w:r>
      <w:r w:rsidR="00F67EE8">
        <w:t xml:space="preserve">, </w:t>
      </w:r>
      <w:r w:rsidR="00053AAA">
        <w:t xml:space="preserve">L. Jagera 3, </w:t>
      </w:r>
      <w:r w:rsidRPr="00A82800">
        <w:t xml:space="preserve"> nad dužnikom</w:t>
      </w:r>
      <w:r w:rsidRPr="00F4212B">
        <w:t xml:space="preserve"> </w:t>
      </w:r>
      <w:r w:rsidR="00E825D4">
        <w:t xml:space="preserve">AGRO LAĐANSKA d.o.o. Lađanska, Bana Josipa Jelačića 70, MBS: </w:t>
      </w:r>
      <w:r w:rsidR="00E825D4" w:rsidRPr="00E825D4">
        <w:t>30159806</w:t>
      </w:r>
      <w:r w:rsidR="00E825D4">
        <w:t>, OIB: 88736725129,</w:t>
      </w:r>
      <w:r>
        <w:rPr>
          <w:b/>
        </w:rPr>
        <w:t xml:space="preserve"> </w:t>
      </w:r>
      <w:r>
        <w:t xml:space="preserve">dana </w:t>
      </w:r>
      <w:r w:rsidR="00E825D4">
        <w:t>3</w:t>
      </w:r>
      <w:r w:rsidR="00053AAA">
        <w:t xml:space="preserve">. </w:t>
      </w:r>
      <w:r w:rsidR="00E825D4">
        <w:t>prosinca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>
      <w:pPr>
        <w:ind w:firstLine="708"/>
        <w:jc w:val="both"/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E825D4">
        <w:t xml:space="preserve">AGRO LAĐANSKA d.o.o. Lađanska, Bana Josipa Jelačića 70, MBS: </w:t>
      </w:r>
      <w:r w:rsidR="00E825D4" w:rsidRPr="00E825D4">
        <w:t>30159806</w:t>
      </w:r>
      <w:r w:rsidR="00E825D4">
        <w:t>, OIB: 88736725129</w:t>
      </w:r>
      <w:r w:rsidR="00053AAA">
        <w:t xml:space="preserve">, </w:t>
      </w:r>
      <w:r>
        <w:t xml:space="preserve">a prijedlog FINE RC </w:t>
      </w:r>
      <w:r w:rsidR="00053AAA">
        <w:t>Osijek</w:t>
      </w:r>
      <w:r>
        <w:t xml:space="preserve"> od </w:t>
      </w:r>
      <w:r w:rsidR="00B82CE6">
        <w:t>22</w:t>
      </w:r>
      <w:r w:rsidR="00053AAA">
        <w:t xml:space="preserve">. </w:t>
      </w:r>
      <w:r w:rsidR="00E825D4">
        <w:t xml:space="preserve">studenog </w:t>
      </w:r>
      <w:r w:rsidR="00053AAA">
        <w:t>2018</w:t>
      </w:r>
      <w:r w:rsidR="00E825D4">
        <w:t>.</w:t>
      </w:r>
      <w:r>
        <w:t xml:space="preserve"> za </w:t>
      </w:r>
      <w:r w:rsidR="00E825D4">
        <w:t>provedbu</w:t>
      </w:r>
      <w:r>
        <w:t xml:space="preserve"> skraćenog stečajnog postupka </w:t>
      </w:r>
      <w:r w:rsidRPr="00874E40">
        <w:t>se odbacuje</w:t>
      </w:r>
      <w:r w:rsidR="00761DD9">
        <w:t>.</w:t>
      </w:r>
    </w:p>
    <w:p w:rsidRDefault="00761DD9" w:rsidP="00F67EE8" w:rsidR="00761DD9" w:rsidRPr="00761DD9">
      <w:pPr>
        <w:ind w:firstLine="708"/>
        <w:jc w:val="both"/>
      </w:pP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B82CE6">
        <w:rPr>
          <w:bCs/>
        </w:rPr>
        <w:t>22</w:t>
      </w:r>
      <w:r w:rsidR="00053AAA">
        <w:rPr>
          <w:bCs/>
        </w:rPr>
        <w:t xml:space="preserve">. </w:t>
      </w:r>
      <w:r w:rsidR="00E825D4">
        <w:rPr>
          <w:bCs/>
        </w:rPr>
        <w:t>studenog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FINA RC </w:t>
      </w:r>
      <w:r w:rsidR="00053AAA">
        <w:rPr>
          <w:bCs/>
        </w:rPr>
        <w:t xml:space="preserve">Osijek </w:t>
      </w:r>
      <w:r>
        <w:rPr>
          <w:bCs/>
        </w:rPr>
        <w:t xml:space="preserve"> je predložila otvaranje skraćenog stečajnog postupka za dužnika </w:t>
      </w:r>
      <w:r w:rsidR="00E825D4">
        <w:t xml:space="preserve">AGRO LAĐANSKA d.o.o. Lađanska, Bana Josipa Jelačića 70, MBS: </w:t>
      </w:r>
      <w:r w:rsidR="00E825D4" w:rsidRPr="00E825D4">
        <w:t>30159806</w:t>
      </w:r>
      <w:r w:rsidR="00E825D4">
        <w:t>, OIB: 88736725129</w:t>
      </w:r>
      <w:r w:rsidR="00EF7454">
        <w:t>,</w:t>
      </w:r>
      <w:r w:rsidR="00E825D4">
        <w:t xml:space="preserve"> </w:t>
      </w:r>
      <w:r>
        <w:rPr>
          <w:bCs/>
        </w:rPr>
        <w:t xml:space="preserve">navodeći da dužnik na dan </w:t>
      </w:r>
      <w:r w:rsidR="00E825D4">
        <w:rPr>
          <w:bCs/>
        </w:rPr>
        <w:t>21</w:t>
      </w:r>
      <w:r w:rsidR="001D0EE1">
        <w:rPr>
          <w:bCs/>
        </w:rPr>
        <w:t xml:space="preserve">. </w:t>
      </w:r>
      <w:r w:rsidR="00E825D4">
        <w:rPr>
          <w:bCs/>
        </w:rPr>
        <w:t>studenog</w:t>
      </w:r>
      <w:r w:rsidR="00F5383A">
        <w:rPr>
          <w:bCs/>
        </w:rPr>
        <w:t xml:space="preserve"> 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E825D4">
        <w:rPr>
          <w:bCs/>
        </w:rPr>
        <w:t>10.251,77</w:t>
      </w:r>
      <w:r>
        <w:rPr>
          <w:bCs/>
        </w:rPr>
        <w:t xml:space="preserve">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053AAA">
        <w:rPr>
          <w:bCs/>
        </w:rPr>
        <w:t>Osijek</w:t>
      </w:r>
      <w:r>
        <w:rPr>
          <w:bCs/>
        </w:rPr>
        <w:t xml:space="preserve"> od </w:t>
      </w:r>
      <w:r w:rsidR="00E825D4">
        <w:rPr>
          <w:bCs/>
        </w:rPr>
        <w:t>28</w:t>
      </w:r>
      <w:r w:rsidR="001D0EE1">
        <w:rPr>
          <w:bCs/>
        </w:rPr>
        <w:t xml:space="preserve">. </w:t>
      </w:r>
      <w:r w:rsidR="00E825D4">
        <w:rPr>
          <w:bCs/>
        </w:rPr>
        <w:t>studenog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E825D4">
        <w:rPr>
          <w:bCs/>
        </w:rPr>
        <w:t xml:space="preserve">  (list 2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EF7454" w:rsidP="005E39A3" w:rsidR="00EF7454">
      <w:pPr>
        <w:ind w:firstLine="720"/>
        <w:jc w:val="both"/>
      </w:pPr>
    </w:p>
    <w:p w:rsidRDefault="00761DD9" w:rsidP="005E39A3" w:rsidR="00761DD9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355F">
        <w:t>Poslovni broj: 21</w:t>
      </w:r>
      <w:r w:rsidR="001D0EE1">
        <w:t xml:space="preserve"> St-</w:t>
      </w:r>
      <w:r w:rsidR="00E825D4">
        <w:t>1301</w:t>
      </w:r>
      <w:r w:rsidR="001D0EE1">
        <w:t>/18</w:t>
      </w:r>
      <w:r>
        <w:t>-</w:t>
      </w:r>
      <w:r w:rsidR="00E825D4">
        <w:t>3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825D4">
        <w:rPr>
          <w:bCs/>
        </w:rPr>
        <w:t>3</w:t>
      </w:r>
      <w:r w:rsidR="00053AAA">
        <w:rPr>
          <w:bCs/>
        </w:rPr>
        <w:t xml:space="preserve">. </w:t>
      </w:r>
      <w:r w:rsidR="00E825D4">
        <w:rPr>
          <w:bCs/>
        </w:rPr>
        <w:t>prosinca</w:t>
      </w:r>
      <w:r w:rsidR="001D0EE1">
        <w:rPr>
          <w:bCs/>
        </w:rPr>
        <w:t xml:space="preserve"> </w:t>
      </w:r>
      <w:r w:rsidR="00F5383A">
        <w:rPr>
          <w:bCs/>
        </w:rPr>
        <w:t>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053AAA">
        <w:rPr>
          <w:bCs/>
        </w:rPr>
        <w:t>Osijek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E825D4">
        <w:rPr>
          <w:lang w:val="hr-HR"/>
        </w:rPr>
        <w:t>28</w:t>
      </w:r>
      <w:r w:rsidR="00053AAA">
        <w:rPr>
          <w:lang w:val="hr-HR"/>
        </w:rPr>
        <w:t>.</w:t>
      </w:r>
      <w:r w:rsidR="00E825D4">
        <w:rPr>
          <w:lang w:val="hr-HR"/>
        </w:rPr>
        <w:t>11</w:t>
      </w:r>
      <w:r w:rsidR="00053AAA">
        <w:rPr>
          <w:lang w:val="hr-HR"/>
        </w:rPr>
        <w:t xml:space="preserve">.2018 </w:t>
      </w:r>
      <w:r w:rsidR="001D0EE1">
        <w:rPr>
          <w:lang w:val="hr-HR"/>
        </w:rPr>
        <w:t>(str.</w:t>
      </w:r>
      <w:r w:rsidR="00E825D4">
        <w:rPr>
          <w:lang w:val="hr-HR"/>
        </w:rPr>
        <w:t xml:space="preserve"> 2 </w:t>
      </w:r>
      <w:r>
        <w:rPr>
          <w:lang w:val="hr-HR"/>
        </w:rPr>
        <w:t>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E825D4">
        <w:t>02.01.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D9E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2F04CF"/>
    <w:rsid w:val="0035355F"/>
    <w:rsid w:val="00364EB7"/>
    <w:rsid w:val="00375A9B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1DD9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2D9E"/>
    <w:rsid w:val="009C4D46"/>
    <w:rsid w:val="00A324F9"/>
    <w:rsid w:val="00A47A04"/>
    <w:rsid w:val="00A958D2"/>
    <w:rsid w:val="00AB536E"/>
    <w:rsid w:val="00AD67F8"/>
    <w:rsid w:val="00B06363"/>
    <w:rsid w:val="00B6125C"/>
    <w:rsid w:val="00B82CE6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825D4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St-1301/2018</izvorni_sadrzaj>
    <derivirana_varijabla naziv="DomainObject.Predmet.OznakaBroj_1">St-1301/2018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LAĐANSKA društvo s ograničenom odgovornošću za proizvodnju, trgovinu i usluge</izvorni_sadrzaj>
    <derivirana_varijabla naziv="DomainObject.Predmet.ProtustrankaFormated_1">  AGRO LAĐANSKA društvo s ograničenom odgovornošću za proizvodnju, trgovinu i usluge</derivirana_varijabla>
  </DomainObject.Predmet.ProtustrankaFormated>
  <DomainObject.Predmet.ProtustrankaFormatedOIB>
    <izvorni_sadrzaj>  AGRO LAĐANSKA društvo s ograničenom odgovornošću za proizvodnju, trgovinu i usluge, OIB 88736725129</izvorni_sadrzaj>
    <derivirana_varijabla naziv="DomainObject.Predmet.ProtustrankaFormatedOIB_1">  AGRO LAĐANSKA društvo s ograničenom odgovornošću za proizvodnju, trgovinu i usluge, OIB 88736725129</derivirana_varijabla>
  </DomainObject.Predmet.ProtustrankaFormatedOIB>
  <DomainObject.Predmet.ProtustrankaFormatedWithAdress>
    <izvorni_sadrzaj> AGRO LAĐANSKA društvo s ograničenom odgovornošću za proizvodnju, trgovinu i usluge, Bana Josipa Jelačića 70, 31225 Lađanska</izvorni_sadrzaj>
    <derivirana_varijabla naziv="DomainObject.Predmet.ProtustrankaFormatedWithAdress_1"> AGRO LAĐANSKA društvo s ograničenom odgovornošću za proizvodnju, trgovinu i usluge, Bana Josipa Jelačića 70, 31225 Lađanska</derivirana_varijabla>
  </DomainObject.Predmet.ProtustrankaFormatedWithAdress>
  <DomainObject.Predmet.ProtustrankaFormatedWithAdressOIB>
    <izvorni_sadrzaj> AGRO LAĐANSKA društvo s ograničenom odgovornošću za proizvodnju, trgovinu i usluge, OIB 88736725129, Bana Josipa Jelačića 70, 31225 Lađanska</izvorni_sadrzaj>
    <derivirana_varijabla naziv="DomainObject.Predmet.ProtustrankaFormatedWithAdressOIB_1"> AGRO LAĐANSKA društvo s ograničenom odgovornošću za proizvodnju, trgovinu i usluge, OIB 88736725129, Bana Josipa Jelačića 70, 31225 Lađanska</derivirana_varijabla>
  </DomainObject.Predmet.ProtustrankaFormatedWithAdressOIB>
  <DomainObject.Predmet.ProtustrankaWithAdress>
    <izvorni_sadrzaj>AGRO LAĐANSKA društvo s ograničenom odgovornošću za proizvodnju, trgovinu i usluge Bana Josipa Jelačića 70, 31225 Lađanska</izvorni_sadrzaj>
    <derivirana_varijabla naziv="DomainObject.Predmet.ProtustrankaWithAdress_1">AGRO LAĐANSKA društvo s ograničenom odgovornošću za proizvodnju, trgovinu i usluge Bana Josipa Jelačića 70, 31225 Lađanska</derivirana_varijabla>
  </DomainObject.Predmet.ProtustrankaWithAdress>
  <DomainObject.Predmet.ProtustrankaWithAdressOIB>
    <izvorni_sadrzaj>AGRO LAĐANSKA društvo s ograničenom odgovornošću za proizvodnju, trgovinu i usluge, OIB 88736725129, Bana Josipa Jelačića 70, 31225 Lađanska</izvorni_sadrzaj>
    <derivirana_varijabla naziv="DomainObject.Predmet.ProtustrankaWithAdressOIB_1">AGRO LAĐANSKA društvo s ograničenom odgovornošću za proizvodnju, trgovinu i usluge, OIB 88736725129, Bana Josipa Jelačića 70, 31225 Lađanska</derivirana_varijabla>
  </DomainObject.Predmet.ProtustrankaWithAdressOIB>
  <DomainObject.Predmet.ProtustrankaNazivFormated>
    <izvorni_sadrzaj>AGRO LAĐANSKA društvo s ograničenom odgovornošću za proizvodnju, trgovinu i usluge</izvorni_sadrzaj>
    <derivirana_varijabla naziv="DomainObject.Predmet.ProtustrankaNazivFormated_1">AGRO LAĐANSKA društvo s ograničenom odgovornošću za proizvodnju, trgovinu i usluge</derivirana_varijabla>
  </DomainObject.Predmet.ProtustrankaNazivFormated>
  <DomainObject.Predmet.ProtustrankaNazivFormatedOIB>
    <izvorni_sadrzaj>AGRO LAĐANSKA društvo s ograničenom odgovornošću za proizvodnju, trgovinu i usluge, OIB 88736725129</izvorni_sadrzaj>
    <derivirana_varijabla naziv="DomainObject.Predmet.ProtustrankaNazivFormatedOIB_1">AGRO LAĐANSKA društvo s ograničenom odgovornošću za proizvodnju, trgovinu i usluge, OIB 88736725129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LAĐANSKA društvo s ograničenom odgovornošću za proizvodnju, trgovinu i usluge</item>
    </izvorni_sadrzaj>
    <derivirana_varijabla naziv="DomainObject.Predmet.ProtuStrankaListFormated_1">
      <item>AGRO LAĐANSKA društvo s ograničenom odgovornošću za proizvodnju, trgovinu i usluge</item>
    </derivirana_varijabla>
  </DomainObject.Predmet.ProtuStrankaListFormated>
  <DomainObject.Predmet.ProtuStrankaListFormatedOIB>
    <izvorni_sadrzaj>
      <item>AGRO LAĐANSKA društvo s ograničenom odgovornošću za proizvodnju, trgovinu i usluge, OIB 88736725129</item>
    </izvorni_sadrzaj>
    <derivirana_varijabla naziv="DomainObject.Predmet.ProtuStrankaListFormatedOIB_1">
      <item>AGRO LAĐANSKA društvo s ograničenom odgovornošću za proizvodnju, trgovinu i usluge, OIB 88736725129</item>
    </derivirana_varijabla>
  </DomainObject.Predmet.ProtuStrankaListFormatedOIB>
  <DomainObject.Predmet.ProtuStrankaListFormatedWithAdress>
    <izvorni_sadrzaj>
      <item>AGRO LAĐANSKA društvo s ograničenom odgovornošću za proizvodnju, trgovinu i usluge, Bana Josipa Jelačića 70, 31225 Lađanska</item>
    </izvorni_sadrzaj>
    <derivirana_varijabla naziv="DomainObject.Predmet.ProtuStrankaListFormatedWithAdress_1">
      <item>AGRO LAĐANSKA društvo s ograničenom odgovornošću za proizvodnju, trgovinu i usluge, Bana Josipa Jelačića 70, 31225 Lađanska</item>
    </derivirana_varijabla>
  </DomainObject.Predmet.ProtuStrankaListFormatedWithAdress>
  <DomainObject.Predmet.ProtuStrankaListFormatedWithAdressOIB>
    <izvorni_sadrzaj>
      <item>AGRO LAĐANSKA društvo s ograničenom odgovornošću za proizvodnju, trgovinu i usluge, OIB 88736725129, Bana Josipa Jelačića 70, 31225 Lađanska</item>
    </izvorni_sadrzaj>
    <derivirana_varijabla naziv="DomainObject.Predmet.ProtuStrankaListFormatedWithAdressOIB_1">
      <item>AGRO LAĐANSKA društvo s ograničenom odgovornošću za proizvodnju, trgovinu i usluge, OIB 88736725129, Bana Josipa Jelačića 70, 31225 Lađanska</item>
    </derivirana_varijabla>
  </DomainObject.Predmet.ProtuStrankaListFormatedWithAdressOIB>
  <DomainObject.Predmet.ProtuStrankaListNazivFormated>
    <izvorni_sadrzaj>
      <item>AGRO LAĐANSKA društvo s ograničenom odgovornošću za proizvodnju, trgovinu i usluge</item>
    </izvorni_sadrzaj>
    <derivirana_varijabla naziv="DomainObject.Predmet.ProtuStrankaListNazivFormated_1">
      <item>AGRO LAĐANSKA društvo s ograničenom odgovornošću za proizvodnju, trgovinu i usluge</item>
    </derivirana_varijabla>
  </DomainObject.Predmet.ProtuStrankaListNazivFormated>
  <DomainObject.Predmet.ProtuStrankaListNazivFormatedOIB>
    <izvorni_sadrzaj>
      <item>AGRO LAĐANSKA društvo s ograničenom odgovornošću za proizvodnju, trgovinu i usluge, OIB 88736725129</item>
    </izvorni_sadrzaj>
    <derivirana_varijabla naziv="DomainObject.Predmet.ProtuStrankaListNazivFormatedOIB_1">
      <item>AGRO LAĐANSKA društvo s ograničenom odgovornošću za proizvodnju, trgovinu i usluge, OIB 88736725129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LAĐANSKA društvo s ograničenom odgovornošću za proizvodnju, trgovinu i usluge</izvorni_sadrzaj>
    <derivirana_varijabla naziv="DomainObject.Predmet.ProtustrankaIDrugi_1">AGRO LAĐANSKA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LAĐANSKA društvo s ograničenom odgovornošću za proizvodnju, trgovinu i usluge, OIB 88736725129, Bana Josipa Jelačića 70, 31225 Lađanska</izvorni_sadrzaj>
    <derivirana_varijabla naziv="DomainObject.Predmet.ProtustrankaIDrugiAdressOIB_1">AGRO LAĐANSKA društvo s ograničenom odgovornošću za proizvodnju, trgovinu i usluge, OIB 88736725129, Bana Josipa Jelačića 70, 31225 Lađanska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LAĐANSKA društvo s ograničenom odgovornošću za proizvodnju, trgovinu i usluge</item>
    </izvorni_sadrzaj>
    <derivirana_varijabla naziv="DomainObject.Predmet.SudioniciListNaziv_1">
      <item>FINA RC OSIJEK</item>
      <item>AGRO LAĐANSKA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AGRO LAĐANSKA društvo s ograničenom odgovornošću za proizvodnju, trgovinu i usluge, OIB 88736725129, Bana Josipa Jelačića 70,31225 Lađanska</item>
    </izvorni_sadrzaj>
    <derivirana_varijabla naziv="DomainObject.Predmet.SudioniciListAdressOIB_1">
      <item>FINA RC OSIJEK, OIB 85821130368</item>
      <item>AGRO LAĐANSKA društvo s ograničenom odgovornošću za proizvodnju, trgovinu i usluge, OIB 88736725129, Bana Josipa Jelačića 70,31225 Lađanska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88736725129</item>
    </izvorni_sadrzaj>
    <derivirana_varijabla naziv="DomainObject.Predmet.SudioniciListNazivOIB_1">
      <item>, OIB 85821130368</item>
      <item>, OIB 88736725129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1848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2018-12-03T07:08:00Z</dcterms:created>
  <dc:creator>Snježana Andrijanić</dc:creator>
  <cp:lastModifiedBy>Sanda Gučić</cp:lastModifiedBy>
  <cp:lastPrinted>2018-09-20T05:41:00Z</cp:lastPrinted>
  <dcterms:modified xmlns:xsi="http://www.w3.org/2001/XMLSchema-instance" xsi:type="dcterms:W3CDTF">2018-12-03T07:23:00Z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(St- 1301-18     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