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42d9" w14:paraId="aaf42d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E2969">
        <w:rPr>
          <w:szCs w:val="24"/>
          <w:lang w:val="hr-HR"/>
        </w:rPr>
        <w:t>404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E2969">
        <w:rPr>
          <w:lang w:val="hr-HR"/>
        </w:rPr>
        <w:t xml:space="preserve">ŽUPIĆ TRADE društvo s ograničenom odgovornošću za proizvodnju, trgovinu i usluge, Međurača, Međurača 45, </w:t>
      </w:r>
      <w:r w:rsidR="006E2969" w:rsidRPr="000664E3">
        <w:rPr>
          <w:lang w:val="hr-HR"/>
        </w:rPr>
        <w:t>MB</w:t>
      </w:r>
      <w:r w:rsidR="006E2969">
        <w:rPr>
          <w:lang w:val="hr-HR"/>
        </w:rPr>
        <w:t>S: 010083797, OIB: 36455597350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E2969">
        <w:rPr>
          <w:lang w:val="hr-HR"/>
        </w:rPr>
        <w:t xml:space="preserve">ŽUPIĆ TRADE društvo s ograničenom odgovornošću za proizvodnju, trgovinu i usluge, Međurača, Međurača 45, </w:t>
      </w:r>
      <w:r w:rsidR="006E2969" w:rsidRPr="000664E3">
        <w:rPr>
          <w:lang w:val="hr-HR"/>
        </w:rPr>
        <w:t>MB</w:t>
      </w:r>
      <w:r w:rsidR="006E2969">
        <w:rPr>
          <w:lang w:val="hr-HR"/>
        </w:rPr>
        <w:t>S: 010083797, OIB: 36455597350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Zdenački zavoj 14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6E2969">
        <w:rPr>
          <w:lang w:val="hr-HR"/>
        </w:rPr>
        <w:t xml:space="preserve">ŽUPIĆ TRADE društvo s ograničenom odgovornošću za proizvodnju, trgovinu i usluge, Međurača, Međurača 45, </w:t>
      </w:r>
      <w:r w:rsidR="006E2969" w:rsidRPr="000664E3">
        <w:rPr>
          <w:lang w:val="hr-HR"/>
        </w:rPr>
        <w:t>MB</w:t>
      </w:r>
      <w:r w:rsidR="006E2969">
        <w:rPr>
          <w:lang w:val="hr-HR"/>
        </w:rPr>
        <w:t>S: 010083797, OIB: 36455597350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6E2969">
        <w:rPr>
          <w:szCs w:val="24"/>
          <w:lang w:val="hr-HR"/>
        </w:rPr>
        <w:t>404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467DD">
        <w:rPr>
          <w:szCs w:val="24"/>
          <w:lang w:val="hr-HR"/>
        </w:rPr>
        <w:t>30</w:t>
      </w:r>
      <w:r w:rsidR="00230207">
        <w:rPr>
          <w:szCs w:val="24"/>
          <w:lang w:val="hr-HR"/>
        </w:rPr>
        <w:t xml:space="preserve">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54F" w:rsidR="00D2154F">
      <w:r>
        <w:separator/>
      </w:r>
    </w:p>
  </w:endnote>
  <w:endnote w:id="0" w:type="continuationSeparator">
    <w:p w:rsidRDefault="00D2154F" w:rsidR="00D2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54F" w:rsidR="00D2154F">
      <w:r>
        <w:separator/>
      </w:r>
    </w:p>
  </w:footnote>
  <w:footnote w:id="0" w:type="continuationSeparator">
    <w:p w:rsidRDefault="00D2154F" w:rsidR="00D21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404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84483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4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4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4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4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ŽUPIĆ TRADE društvo s ograničenom odgovornošću za proizvodnju, trgovinu i usluge, Međurača zastupanog po punomoćniku Mato Župić; Nevenka Župić</izvorni_sadrzaj>
    <derivirana_varijabla naziv="DomainObject.Predmet.ProtustrankaFormated_1">  ŽUPIĆ TRADE društvo s ograničenom odgovornošću za proizvodnju, trgovinu i usluge, Međurača zastupanog po punomoćniku Mato Župić; Nevenka Župić</derivirana_varijabla>
  </DomainObject.Predmet.ProtustrankaFormated>
  <DomainObject.Predmet.ProtustrankaFormatedOIB>
    <izvorni_sadrzaj>  ŽUPIĆ TRADE društvo s ograničenom odgovornošću za proizvodnju, trgovinu i usluge, Međurača, OIB 36455597350 zastupanog po punomoćniku Mato Župić; Nevenka Župić</izvorni_sadrzaj>
    <derivirana_varijabla naziv="DomainObject.Predmet.ProtustrankaFormatedOIB_1">  ŽUPIĆ TRADE društvo s ograničenom odgovornošću za proizvodnju, trgovinu i usluge, Međurača, OIB 36455597350 zastupanog po punomoćniku Mato Župić; Nevenka Župić</derivirana_varijabla>
  </DomainObject.Predmet.ProtustrankaFormatedOIB>
  <DomainObject.Predmet.ProtustrankaFormatedWithAdress>
    <izvorni_sadrzaj> ŽUPIĆ TRADE društvo s ograničenom odgovornošću za proizvodnju, trgovinu i usluge, Međurača, Međurača 45, 43270 Međurača zastupanog po punomoćniku Mato Župić; Nevenka Župić</izvorni_sadrzaj>
    <derivirana_varijabla naziv="DomainObject.Predmet.ProtustrankaFormatedWithAdress_1"> ŽUPIĆ TRADE društvo s ograničenom odgovornošću za proizvodnju, trgovinu i usluge, Međurača, Međurača 45, 43270 Međurača zastupanog po punomoćniku Mato Župić; Nevenka Župić</derivirana_varijabla>
  </DomainObject.Predmet.ProtustrankaFormatedWithAdress>
  <DomainObject.Predmet.ProtustrankaFormatedWithAdressOIB>
    <izvorni_sadrzaj> ŽUPIĆ TRADE društvo s ograničenom odgovornošću za proizvodnju, trgovinu i usluge, Međurača, OIB 36455597350, Međurača 45, 43270 Međurača zastupanog po punomoćniku Mato Župić; Nevenka Župić</izvorni_sadrzaj>
    <derivirana_varijabla naziv="DomainObject.Predmet.ProtustrankaFormatedWithAdressOIB_1"> ŽUPIĆ TRADE društvo s ograničenom odgovornošću za proizvodnju, trgovinu i usluge, Međurača, OIB 36455597350, Međurača 45, 43270 Međurača zastupanog po punomoćniku Mato Župić; Nevenka Župić</derivirana_varijabla>
  </DomainObject.Predmet.ProtustrankaFormatedWithAdressOIB>
  <DomainObject.Predmet.ProtustrankaWithAdress>
    <izvorni_sadrzaj>ŽUPIĆ TRADE društvo s ograničenom odgovornošću za proizvodnju, trgovinu i usluge, Međurača Međurača 45, 43270 Međurača</izvorni_sadrzaj>
    <derivirana_varijabla naziv="DomainObject.Predmet.ProtustrankaWithAdress_1">ŽUPIĆ TRADE društvo s ograničenom odgovornošću za proizvodnju, trgovinu i usluge, Međurača Međurača 45, 43270 Međurača</derivirana_varijabla>
  </DomainObject.Predmet.ProtustrankaWithAdress>
  <DomainObject.Predmet.ProtustrankaWithAdressOIB>
    <izvorni_sadrzaj>ŽUPIĆ TRADE društvo s ograničenom odgovornošću za proizvodnju, trgovinu i usluge, Međurača, OIB 36455597350, Međurača 45, 43270 Međurača</izvorni_sadrzaj>
    <derivirana_varijabla naziv="DomainObject.Predmet.ProtustrankaWithAdressOIB_1">ŽUPIĆ TRADE društvo s ograničenom odgovornošću za proizvodnju, trgovinu i usluge, Međurača, OIB 36455597350, Međurača 45, 43270 Međurača</derivirana_varijabla>
  </DomainObject.Predmet.ProtustrankaWithAdressOIB>
  <DomainObject.Predmet.ProtustrankaNazivFormated>
    <izvorni_sadrzaj>ŽUPIĆ TRADE društvo s ograničenom odgovornošću za proizvodnju, trgovinu i usluge, Međurača</izvorni_sadrzaj>
    <derivirana_varijabla naziv="DomainObject.Predmet.ProtustrankaNazivFormated_1">ŽUPIĆ TRADE društvo s ograničenom odgovornošću za proizvodnju, trgovinu i usluge, Međurača</derivirana_varijabla>
  </DomainObject.Predmet.ProtustrankaNazivFormated>
  <DomainObject.Predmet.ProtustrankaNazivFormatedOIB>
    <izvorni_sadrzaj>ŽUPIĆ TRADE društvo s ograničenom odgovornošću za proizvodnju, trgovinu i usluge, Međurača, OIB 36455597350</izvorni_sadrzaj>
    <derivirana_varijabla naziv="DomainObject.Predmet.ProtustrankaNazivFormatedOIB_1">ŽUPIĆ TRADE društvo s ograničenom odgovornošću za proizvodnju, trgovinu i usluge, Međurača, OIB 36455597350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ŽUPIĆ TRADE društvo s ograničenom odgovornošću za proizvodnju, trgovinu i usluge, Međurača zastupanog po punomoćniku Mato Župić; Nevenka Župić</item>
    </izvorni_sadrzaj>
    <derivirana_varijabla naziv="DomainObject.Predmet.ProtuStrankaListFormated_1">
      <item>ŽUPIĆ TRADE društvo s ograničenom odgovornošću za proizvodnju, trgovinu i usluge, Međurača zastupanog po punomoćniku Mato Župić; Nevenka Župić</item>
    </derivirana_varijabla>
  </DomainObject.Predmet.ProtuStrankaListFormated>
  <DomainObject.Predmet.ProtuStrankaListFormatedOIB>
    <izvorni_sadrzaj>
      <item>ŽUPIĆ TRADE društvo s ograničenom odgovornošću za proizvodnju, trgovinu i usluge, Međurača, OIB 36455597350 zastupanog po punomoćniku Mato Župić; Nevenka Župić</item>
    </izvorni_sadrzaj>
    <derivirana_varijabla naziv="DomainObject.Predmet.ProtuStrankaListFormatedOIB_1">
      <item>ŽUPIĆ TRADE društvo s ograničenom odgovornošću za proizvodnju, trgovinu i usluge, Međurača, OIB 36455597350 zastupanog po punomoćniku Mato Župić; Nevenka Župić</item>
    </derivirana_varijabla>
  </DomainObject.Predmet.ProtuStrankaListFormatedOIB>
  <DomainObject.Predmet.ProtuStrankaListFormatedWithAdress>
    <izvorni_sadrzaj>
      <item>ŽUPIĆ TRADE društvo s ograničenom odgovornošću za proizvodnju, trgovinu i usluge, Međurača, Međurača 45, 43270 Međurača zastupanog po punomoćniku Mato Župić; Nevenka Župić</item>
    </izvorni_sadrzaj>
    <derivirana_varijabla naziv="DomainObject.Predmet.ProtuStrankaListFormatedWithAdress_1">
      <item>ŽUPIĆ TRADE društvo s ograničenom odgovornošću za proizvodnju, trgovinu i usluge, Međurača, Međurača 45, 43270 Međurača zastupanog po punomoćniku Mato Župić; Nevenka Župić</item>
    </derivirana_varijabla>
  </DomainObject.Predmet.ProtuStrankaListFormatedWithAdress>
  <DomainObject.Predmet.ProtuStrankaListFormatedWithAdressOIB>
    <izvorni_sadrzaj>
      <item>ŽUPIĆ TRADE društvo s ograničenom odgovornošću za proizvodnju, trgovinu i usluge, Međurača, OIB 36455597350, Međurača 45, 43270 Međurača zastupanog po punomoćniku Mato Župić; Nevenka Župić</item>
    </izvorni_sadrzaj>
    <derivirana_varijabla naziv="DomainObject.Predmet.ProtuStrankaListFormatedWithAdressOIB_1">
      <item>ŽUPIĆ TRADE društvo s ograničenom odgovornošću za proizvodnju, trgovinu i usluge, Međurača, OIB 36455597350, Međurača 45, 43270 Međurača zastupanog po punomoćniku Mato Župić; Nevenka Župić</item>
    </derivirana_varijabla>
  </DomainObject.Predmet.ProtuStrankaListFormatedWithAdressOIB>
  <DomainObject.Predmet.ProtuStrankaListNazivFormated>
    <izvorni_sadrzaj>
      <item>ŽUPIĆ TRADE društvo s ograničenom odgovornošću za proizvodnju, trgovinu i usluge, Međurača</item>
    </izvorni_sadrzaj>
    <derivirana_varijabla naziv="DomainObject.Predmet.ProtuStrankaListNazivFormated_1">
      <item>ŽUPIĆ TRADE društvo s ograničenom odgovornošću za proizvodnju, trgovinu i usluge, Međurača</item>
    </derivirana_varijabla>
  </DomainObject.Predmet.ProtuStrankaListNazivFormated>
  <DomainObject.Predmet.ProtuStrankaListNazivFormatedOIB>
    <izvorni_sadrzaj>
      <item>ŽUPIĆ TRADE društvo s ograničenom odgovornošću za proizvodnju, trgovinu i usluge, Međurača, OIB 36455597350</item>
    </izvorni_sadrzaj>
    <derivirana_varijabla naziv="DomainObject.Predmet.ProtuStrankaListNazivFormatedOIB_1">
      <item>ŽUPIĆ TRADE društvo s ograničenom odgovornošću za proizvodnju, trgovinu i usluge, Međurača, OIB 36455597350</item>
    </derivirana_varijabla>
  </DomainObject.Predmet.ProtuStrankaListNazivFormatedOIB>
  <DomainObject.Predmet.OstaliListFormated>
    <izvorni_sadrzaj>
      <item>Nevenka Župić punomoćnik sudionika u postupku ŽUPIĆ TRADE društvo s ograničenom odgovornošću za proizvodnju, trgovinu i usluge, Međurača</item>
      <item>Mato Župić punomoćnik sudionika u postupku ŽUPIĆ TRADE društvo s ograničenom odgovornošću za proizvodnju, trgovinu i usluge, Međurača</item>
    </izvorni_sadrzaj>
    <derivirana_varijabla naziv="DomainObject.Predmet.OstaliListFormated_1">
      <item>Nevenka Župić punomoćnik sudionika u postupku ŽUPIĆ TRADE društvo s ograničenom odgovornošću za proizvodnju, trgovinu i usluge, Međurača</item>
      <item>Mato Župić punomoćnik sudionika u postupku ŽUPIĆ TRADE društvo s ograničenom odgovornošću za proizvodnju, trgovinu i usluge, Međurača</item>
    </derivirana_varijabla>
  </DomainObject.Predmet.OstaliListFormated>
  <DomainObject.Predmet.OstaliListFormatedOIB>
    <izvorni_sadrzaj>
      <item>Nevenka Župić, OIB 56263177147 punomoćnik sudionika u postupku ŽUPIĆ TRADE društvo s ograničenom odgovornošću za proizvodnju, trgovinu i usluge, Međurača</item>
      <item>Mato Župić, OIB 32895387949 punomoćnik sudionika u postupku ŽUPIĆ TRADE društvo s ograničenom odgovornošću za proizvodnju, trgovinu i usluge, Međurača</item>
    </izvorni_sadrzaj>
    <derivirana_varijabla naziv="DomainObject.Predmet.OstaliListFormatedOIB_1">
      <item>Nevenka Župić, OIB 56263177147 punomoćnik sudionika u postupku ŽUPIĆ TRADE društvo s ograničenom odgovornošću za proizvodnju, trgovinu i usluge, Međurača</item>
      <item>Mato Župić, OIB 32895387949 punomoćnik sudionika u postupku ŽUPIĆ TRADE društvo s ograničenom odgovornošću za proizvodnju, trgovinu i usluge, Međurača</item>
    </derivirana_varijabla>
  </DomainObject.Predmet.OstaliListFormatedOIB>
  <DomainObject.Predmet.OstaliListFormatedWithAdress>
    <izvorni_sadrzaj>
      <item>Nevenka Župić, Međurača 45, 43270 Međurača punomoćnik sudionika u postupku ŽUPIĆ TRADE društvo s ograničenom odgovornošću za proizvodnju, trgovinu i usluge, Međurača</item>
      <item>Mato Župić, Međurača 45, 43270 Međurača punomoćnik sudionika u postupku ŽUPIĆ TRADE društvo s ograničenom odgovornošću za proizvodnju, trgovinu i usluge, Međurača</item>
    </izvorni_sadrzaj>
    <derivirana_varijabla naziv="DomainObject.Predmet.OstaliListFormatedWithAdress_1">
      <item>Nevenka Župić, Međurača 45, 43270 Međurača punomoćnik sudionika u postupku ŽUPIĆ TRADE društvo s ograničenom odgovornošću za proizvodnju, trgovinu i usluge, Međurača</item>
      <item>Mato Župić, Međurača 45, 43270 Međurača punomoćnik sudionika u postupku ŽUPIĆ TRADE društvo s ograničenom odgovornošću za proizvodnju, trgovinu i usluge, Međurača</item>
    </derivirana_varijabla>
  </DomainObject.Predmet.OstaliListFormatedWithAdress>
  <DomainObject.Predmet.OstaliListFormatedWithAdressOIB>
    <izvorni_sadrzaj>
      <item>Nevenka Župić, OIB 56263177147, Međurača 45, 43270 Međurača punomoćnik sudionika u postupku ŽUPIĆ TRADE društvo s ograničenom odgovornošću za proizvodnju, trgovinu i usluge, Međurača</item>
      <item>Mato Župić, OIB 32895387949, Međurača 45, 43270 Međurača punomoćnik sudionika u postupku ŽUPIĆ TRADE društvo s ograničenom odgovornošću za proizvodnju, trgovinu i usluge, Međurača</item>
    </izvorni_sadrzaj>
    <derivirana_varijabla naziv="DomainObject.Predmet.OstaliListFormatedWithAdressOIB_1">
      <item>Nevenka Župić, OIB 56263177147, Međurača 45, 43270 Međurača punomoćnik sudionika u postupku ŽUPIĆ TRADE društvo s ograničenom odgovornošću za proizvodnju, trgovinu i usluge, Međurača</item>
      <item>Mato Župić, OIB 32895387949, Međurača 45, 43270 Međurača punomoćnik sudionika u postupku ŽUPIĆ TRADE društvo s ograničenom odgovornošću za proizvodnju, trgovinu i usluge, Međurača</item>
    </derivirana_varijabla>
  </DomainObject.Predmet.OstaliListFormatedWithAdressOIB>
  <DomainObject.Predmet.OstaliListNazivFormated>
    <izvorni_sadrzaj>
      <item>Nevenka Župić</item>
      <item>Mato Župić</item>
    </izvorni_sadrzaj>
    <derivirana_varijabla naziv="DomainObject.Predmet.OstaliListNazivFormated_1">
      <item>Nevenka Župić</item>
      <item>Mato Župić</item>
    </derivirana_varijabla>
  </DomainObject.Predmet.OstaliListNazivFormated>
  <DomainObject.Predmet.OstaliListNazivFormatedOIB>
    <izvorni_sadrzaj>
      <item>Nevenka Župić, OIB 56263177147</item>
      <item>Mato Župić, OIB 32895387949</item>
    </izvorni_sadrzaj>
    <derivirana_varijabla naziv="DomainObject.Predmet.OstaliListNazivFormatedOIB_1">
      <item>Nevenka Župić, OIB 56263177147</item>
      <item>Mato Župić, OIB 32895387949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ŽUPIĆ TRADE društvo s ograničenom odgovornošću za proizvodnju, trgovinu i usluge, Međurača</izvorni_sadrzaj>
    <derivirana_varijabla naziv="DomainObject.Predmet.ProtustrankaIDrugi_1">ŽUPIĆ TRADE društvo s ograničenom odgovornošću za proizvodnju, trgovinu i usluge, Međurača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ŽUPIĆ TRADE društvo s ograničenom odgovornošću za proizvodnju, trgovinu i usluge, Međurača, OIB 36455597350, Međurača 45, 43270 Međurača</izvorni_sadrzaj>
    <derivirana_varijabla naziv="DomainObject.Predmet.ProtustrankaIDrugiAdressOIB_1">ŽUPIĆ TRADE društvo s ograničenom odgovornošću za proizvodnju, trgovinu i usluge, Međurača, OIB 36455597350, Međurača 45, 43270 Međurača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ŽUPIĆ TRADE društvo s ograničenom odgovornošću za proizvodnju, trgovinu i usluge, Međurača</item>
      <item>Nevenka Župić</item>
      <item>Mato Župić</item>
    </izvorni_sadrzaj>
    <derivirana_varijabla naziv="DomainObject.Predmet.SudioniciListNaziv_1">
      <item>FINA, RC ZAGREB, Podružnica Bjelovar</item>
      <item>ŽUPIĆ TRADE društvo s ograničenom odgovornošću za proizvodnju, trgovinu i usluge, Međurača</item>
      <item>Nevenka Župić</item>
      <item>Mato Župić</item>
    </derivirana_varijabla>
  </DomainObject.Predmet.SudioniciListNaziv>
  <DomainObject.Predmet.SudioniciListAdressOIB>
    <izvorni_sadrzaj>
      <item>FINA, RC ZAGREB, Podružnica Bjelovar, OIB 85821130368, F. Supila 4,43000 Bjelovar</item>
      <item>ŽUPIĆ TRADE društvo s ograničenom odgovornošću za proizvodnju, trgovinu i usluge, Međurača, OIB 36455597350, Međurača 45,43270 Međurača</item>
      <item>Nevenka Župić, OIB 56263177147, Međurača 45,43270 Međurača</item>
      <item>Mato Župić, OIB 32895387949, Međurača 45,43270 Međurača</item>
    </izvorni_sadrzaj>
    <derivirana_varijabla naziv="DomainObject.Predmet.SudioniciListAdressOIB_1">
      <item>FINA, RC ZAGREB, Podružnica Bjelovar, OIB 85821130368, F. Supila 4,43000 Bjelovar</item>
      <item>ŽUPIĆ TRADE društvo s ograničenom odgovornošću za proizvodnju, trgovinu i usluge, Međurača, OIB 36455597350, Međurača 45,43270 Međurača</item>
      <item>Nevenka Župić, OIB 56263177147, Međurača 45,43270 Međurača</item>
      <item>Mato Župić, OIB 32895387949, Međurača 45,43270 Međurača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36455597350</item>
      <item>, OIB 56263177147</item>
      <item>, OIB 32895387949</item>
    </izvorni_sadrzaj>
    <derivirana_varijabla naziv="DomainObject.Predmet.SudioniciListNazivOIB_1">
      <item>, OIB 85821130368</item>
      <item>, OIB 36455597350</item>
      <item>, OIB 56263177147</item>
      <item>, OIB 32895387949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21AB1-7C7A-45C0-B2AF-4A86E76A7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3909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2016-02-02T10:50:00Z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