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b79f" w14:paraId="4e0b79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86173">
        <w:rPr>
          <w:b/>
          <w:lang w:val="hr-HR"/>
        </w:rPr>
        <w:t>1390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86173">
        <w:rPr>
          <w:lang w:val="hr-HR"/>
        </w:rPr>
        <w:t>S &amp; M COM</w:t>
      </w:r>
      <w:r w:rsidR="007626F6">
        <w:rPr>
          <w:lang w:val="hr-HR"/>
        </w:rPr>
        <w:t>M</w:t>
      </w:r>
      <w:r w:rsidR="00186173">
        <w:rPr>
          <w:lang w:val="hr-HR"/>
        </w:rPr>
        <w:t>ERCE d</w:t>
      </w:r>
      <w:r w:rsidR="00144F1A">
        <w:rPr>
          <w:lang w:val="hr-HR"/>
        </w:rPr>
        <w:t>.o.o.</w:t>
      </w:r>
      <w:r w:rsidR="00186173">
        <w:rPr>
          <w:lang w:val="hr-HR"/>
        </w:rPr>
        <w:t xml:space="preserve"> Split, Kroz Smrdećac 17, OIB: 80263469222, MBS: 060054588</w:t>
      </w:r>
      <w:r w:rsidR="00634348">
        <w:rPr>
          <w:lang w:val="hr-HR"/>
        </w:rPr>
        <w:t xml:space="preserve">, dana </w:t>
      </w:r>
      <w:r w:rsidR="00E25CB2">
        <w:rPr>
          <w:lang w:val="hr-HR"/>
        </w:rPr>
        <w:t xml:space="preserve">17. ožujka </w:t>
      </w:r>
      <w:r w:rsidR="007626F6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86173">
        <w:rPr>
          <w:lang w:val="hr-HR"/>
        </w:rPr>
        <w:t>S &amp; M CO</w:t>
      </w:r>
      <w:r w:rsidR="007626F6">
        <w:rPr>
          <w:lang w:val="hr-HR"/>
        </w:rPr>
        <w:t>M</w:t>
      </w:r>
      <w:r w:rsidR="00186173">
        <w:rPr>
          <w:lang w:val="hr-HR"/>
        </w:rPr>
        <w:t>MERCE d.o.o</w:t>
      </w:r>
      <w:r w:rsidR="00144F1A">
        <w:rPr>
          <w:lang w:val="hr-HR"/>
        </w:rPr>
        <w:t>.</w:t>
      </w:r>
      <w:r w:rsidR="00186173">
        <w:rPr>
          <w:lang w:val="hr-HR"/>
        </w:rPr>
        <w:t xml:space="preserve"> Split, Kroz Smrdećac 17, OIB: 80263469222, MBS: 060054588</w:t>
      </w:r>
      <w:r>
        <w:rPr>
          <w:lang w:val="hr-HR"/>
        </w:rPr>
        <w:t xml:space="preserve">. Skraćeni stečajni postupak je otvoren dana </w:t>
      </w:r>
      <w:r w:rsidR="00E25CB2">
        <w:rPr>
          <w:lang w:val="hr-HR"/>
        </w:rPr>
        <w:t xml:space="preserve">17. ožujka </w:t>
      </w:r>
      <w:r w:rsidR="007626F6">
        <w:rPr>
          <w:lang w:val="hr-HR"/>
        </w:rPr>
        <w:t>2017</w:t>
      </w:r>
      <w:r>
        <w:rPr>
          <w:lang w:val="hr-HR"/>
        </w:rPr>
        <w:t xml:space="preserve">. godine u </w:t>
      </w:r>
      <w:r w:rsidR="00E25CB2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647D09">
        <w:t xml:space="preserve">Domagoj Repač, mag.iur., Zagreb, Đorđićeva 24, OIB: </w:t>
      </w:r>
      <w:r w:rsidR="00647D09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86173">
        <w:rPr>
          <w:lang w:val="hr-HR"/>
        </w:rPr>
        <w:t>S &amp; M CO</w:t>
      </w:r>
      <w:r w:rsidR="007626F6">
        <w:rPr>
          <w:lang w:val="hr-HR"/>
        </w:rPr>
        <w:t>M</w:t>
      </w:r>
      <w:r w:rsidR="00186173">
        <w:rPr>
          <w:lang w:val="hr-HR"/>
        </w:rPr>
        <w:t>MERCE d.o.o</w:t>
      </w:r>
      <w:r w:rsidR="00144F1A">
        <w:rPr>
          <w:lang w:val="hr-HR"/>
        </w:rPr>
        <w:t>.</w:t>
      </w:r>
      <w:r w:rsidR="00186173">
        <w:rPr>
          <w:lang w:val="hr-HR"/>
        </w:rPr>
        <w:t xml:space="preserve"> Split, Kroz Smrdećac 17, OIB: 80263469222, MBS: 060054588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25CB2">
        <w:rPr>
          <w:lang w:val="hr-HR"/>
        </w:rPr>
        <w:t>08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86173">
        <w:rPr>
          <w:lang w:val="hr-HR"/>
        </w:rPr>
        <w:t>S &amp; M COM</w:t>
      </w:r>
      <w:r w:rsidR="007626F6">
        <w:rPr>
          <w:lang w:val="hr-HR"/>
        </w:rPr>
        <w:t>M</w:t>
      </w:r>
      <w:r w:rsidR="00186173">
        <w:rPr>
          <w:lang w:val="hr-HR"/>
        </w:rPr>
        <w:t>ERCE d.o.o</w:t>
      </w:r>
      <w:r w:rsidR="00144F1A">
        <w:rPr>
          <w:lang w:val="hr-HR"/>
        </w:rPr>
        <w:t>.</w:t>
      </w:r>
      <w:r w:rsidR="007626F6">
        <w:rPr>
          <w:lang w:val="hr-HR"/>
        </w:rPr>
        <w:t xml:space="preserve"> Split, Kroz Smrdećac 17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86173">
        <w:rPr>
          <w:lang w:val="hr-HR"/>
        </w:rPr>
        <w:t>6</w:t>
      </w:r>
      <w:r w:rsidR="00E47F57">
        <w:rPr>
          <w:lang w:val="hr-HR"/>
        </w:rPr>
        <w:t xml:space="preserve">. </w:t>
      </w:r>
      <w:r w:rsidR="00D3021B">
        <w:rPr>
          <w:lang w:val="hr-HR"/>
        </w:rPr>
        <w:t>lipnja</w:t>
      </w:r>
      <w:r w:rsidR="00E47F57">
        <w:rPr>
          <w:lang w:val="hr-HR"/>
        </w:rPr>
        <w:t xml:space="preserve"> 201</w:t>
      </w:r>
      <w:r w:rsidR="00D3021B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3021B">
        <w:rPr>
          <w:lang w:val="hr-HR"/>
        </w:rPr>
        <w:t>120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3021B">
        <w:rPr>
          <w:lang w:val="hr-HR"/>
        </w:rPr>
        <w:t>7.</w:t>
      </w:r>
      <w:r w:rsidR="00186173">
        <w:rPr>
          <w:lang w:val="hr-HR"/>
        </w:rPr>
        <w:t>013,25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144F1A">
        <w:rPr>
          <w:lang w:val="hr-HR"/>
        </w:rPr>
        <w:t>16.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25CB2">
        <w:rPr>
          <w:lang w:val="hr-HR"/>
        </w:rPr>
        <w:t xml:space="preserve">17. ožujka </w:t>
      </w:r>
      <w:r w:rsidR="00403F01">
        <w:rPr>
          <w:lang w:val="hr-HR"/>
        </w:rPr>
        <w:t>201</w:t>
      </w:r>
      <w:r w:rsidR="007626F6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E25CB2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23C82" w:rsidRPr="00423C8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86173">
      <w:t>1390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44F1A"/>
    <w:rsid w:val="00151CD8"/>
    <w:rsid w:val="00152689"/>
    <w:rsid w:val="00160774"/>
    <w:rsid w:val="00162575"/>
    <w:rsid w:val="001629FC"/>
    <w:rsid w:val="001741BC"/>
    <w:rsid w:val="001761EE"/>
    <w:rsid w:val="0018416E"/>
    <w:rsid w:val="00186173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3C82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47D09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626F6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3021B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5CB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C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3C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3C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3C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3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C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3C8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3C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3C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 &amp; M COMMERCE ugostiteljstvo i trgovina d.o.o.</izvorni_sadrzaj>
    <derivirana_varijabla naziv="DomainObject.Predmet.ProtustrankaFormated_1">  S &amp; M COMMERCE ugostiteljstvo i trgovina d.o.o.</derivirana_varijabla>
  </DomainObject.Predmet.ProtustrankaFormated>
  <DomainObject.Predmet.ProtustrankaFormatedOIB>
    <izvorni_sadrzaj>  S &amp; M COMMERCE ugostiteljstvo i trgovina d.o.o., OIB 80263469222</izvorni_sadrzaj>
    <derivirana_varijabla naziv="DomainObject.Predmet.ProtustrankaFormatedOIB_1">  S &amp; M COMMERCE ugostiteljstvo i trgovina d.o.o., OIB 80263469222</derivirana_varijabla>
  </DomainObject.Predmet.ProtustrankaFormatedOIB>
  <DomainObject.Predmet.ProtustrankaFormatedWithAdress>
    <izvorni_sadrzaj> S &amp; M COMMERCE ugostiteljstvo i trgovina d.o.o., Kroz Smrdećac 17, 21000 Split</izvorni_sadrzaj>
    <derivirana_varijabla naziv="DomainObject.Predmet.ProtustrankaFormatedWithAdress_1"> S &amp; M COMMERCE ugostiteljstvo i trgovina d.o.o., Kroz Smrdećac 17, 21000 Split</derivirana_varijabla>
  </DomainObject.Predmet.ProtustrankaFormatedWithAdress>
  <DomainObject.Predmet.ProtustrankaFormatedWithAdressOIB>
    <izvorni_sadrzaj> S &amp; M COMMERCE ugostiteljstvo i trgovina d.o.o., OIB 80263469222, Kroz Smrdećac 17, 21000 Split</izvorni_sadrzaj>
    <derivirana_varijabla naziv="DomainObject.Predmet.ProtustrankaFormatedWithAdressOIB_1"> S &amp; M COMMERCE ugostiteljstvo i trgovina d.o.o., OIB 80263469222, Kroz Smrdećac 17, 21000 Split</derivirana_varijabla>
  </DomainObject.Predmet.ProtustrankaFormatedWithAdressOIB>
  <DomainObject.Predmet.ProtustrankaWithAdress>
    <izvorni_sadrzaj>S &amp; M COMMERCE ugostiteljstvo i trgovina d.o.o. Kroz Smrdećac 17, 21000 Split</izvorni_sadrzaj>
    <derivirana_varijabla naziv="DomainObject.Predmet.ProtustrankaWithAdress_1">S &amp; M COMMERCE ugostiteljstvo i trgovina d.o.o. Kroz Smrdećac 17, 21000 Split</derivirana_varijabla>
  </DomainObject.Predmet.ProtustrankaWithAdress>
  <DomainObject.Predmet.ProtustrankaWithAdressOIB>
    <izvorni_sadrzaj>S &amp; M COMMERCE ugostiteljstvo i trgovina d.o.o., OIB 80263469222, Kroz Smrdećac 17, 21000 Split</izvorni_sadrzaj>
    <derivirana_varijabla naziv="DomainObject.Predmet.ProtustrankaWithAdressOIB_1">S &amp; M COMMERCE ugostiteljstvo i trgovina d.o.o., OIB 80263469222, Kroz Smrdećac 17, 21000 Split</derivirana_varijabla>
  </DomainObject.Predmet.ProtustrankaWithAdressOIB>
  <DomainObject.Predmet.ProtustrankaNazivFormated>
    <izvorni_sadrzaj>S &amp; M COMMERCE ugostiteljstvo i trgovina d.o.o.</izvorni_sadrzaj>
    <derivirana_varijabla naziv="DomainObject.Predmet.ProtustrankaNazivFormated_1">S &amp; M COMMERCE ugostiteljstvo i trgovina d.o.o.</derivirana_varijabla>
  </DomainObject.Predmet.ProtustrankaNazivFormated>
  <DomainObject.Predmet.ProtustrankaNazivFormatedOIB>
    <izvorni_sadrzaj>S &amp; M COMMERCE ugostiteljstvo i trgovina d.o.o., OIB 80263469222</izvorni_sadrzaj>
    <derivirana_varijabla naziv="DomainObject.Predmet.ProtustrankaNazivFormatedOIB_1">S &amp; M COMMERCE ugostiteljstvo i trgovina d.o.o., OIB 80263469222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7013.25</izvorni_sadrzaj>
    <derivirana_varijabla naziv="DomainObject.Predmet.TrenutnaVrijednost_1">7013.25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 &amp; M COMMERCE ugostiteljstvo i trgovina d.o.o.</item>
    </izvorni_sadrzaj>
    <derivirana_varijabla naziv="DomainObject.Predmet.ProtuStrankaListFormated_1">
      <item>S &amp; M COMMERCE ugostiteljstvo i trgovina d.o.o.</item>
    </derivirana_varijabla>
  </DomainObject.Predmet.ProtuStrankaListFormated>
  <DomainObject.Predmet.ProtuStrankaListFormatedOIB>
    <izvorni_sadrzaj>
      <item>S &amp; M COMMERCE ugostiteljstvo i trgovina d.o.o., OIB 80263469222</item>
    </izvorni_sadrzaj>
    <derivirana_varijabla naziv="DomainObject.Predmet.ProtuStrankaListFormatedOIB_1">
      <item>S &amp; M COMMERCE ugostiteljstvo i trgovina d.o.o., OIB 80263469222</item>
    </derivirana_varijabla>
  </DomainObject.Predmet.ProtuStrankaListFormatedOIB>
  <DomainObject.Predmet.ProtuStrankaListFormatedWithAdress>
    <izvorni_sadrzaj>
      <item>S &amp; M COMMERCE ugostiteljstvo i trgovina d.o.o., Kroz Smrdećac 17, 21000 Split</item>
    </izvorni_sadrzaj>
    <derivirana_varijabla naziv="DomainObject.Predmet.ProtuStrankaListFormatedWithAdress_1">
      <item>S &amp; M COMMERCE ugostiteljstvo i trgovina d.o.o., Kroz Smrdećac 17, 21000 Split</item>
    </derivirana_varijabla>
  </DomainObject.Predmet.ProtuStrankaListFormatedWithAdress>
  <DomainObject.Predmet.ProtuStrankaListFormatedWithAdressOIB>
    <izvorni_sadrzaj>
      <item>S &amp; M COMMERCE ugostiteljstvo i trgovina d.o.o., OIB 80263469222, Kroz Smrdećac 17, 21000 Split</item>
    </izvorni_sadrzaj>
    <derivirana_varijabla naziv="DomainObject.Predmet.ProtuStrankaListFormatedWithAdressOIB_1">
      <item>S &amp; M COMMERCE ugostiteljstvo i trgovina d.o.o., OIB 80263469222, Kroz Smrdećac 17, 21000 Split</item>
    </derivirana_varijabla>
  </DomainObject.Predmet.ProtuStrankaListFormatedWithAdressOIB>
  <DomainObject.Predmet.ProtuStrankaListNazivFormated>
    <izvorni_sadrzaj>
      <item>S &amp; M COMMERCE ugostiteljstvo i trgovina d.o.o.</item>
    </izvorni_sadrzaj>
    <derivirana_varijabla naziv="DomainObject.Predmet.ProtuStrankaListNazivFormated_1">
      <item>S &amp; M COMMERCE ugostiteljstvo i trgovina d.o.o.</item>
    </derivirana_varijabla>
  </DomainObject.Predmet.ProtuStrankaListNazivFormated>
  <DomainObject.Predmet.ProtuStrankaListNazivFormatedOIB>
    <izvorni_sadrzaj>
      <item>S &amp; M COMMERCE ugostiteljstvo i trgovina d.o.o., OIB 80263469222</item>
    </izvorni_sadrzaj>
    <derivirana_varijabla naziv="DomainObject.Predmet.ProtuStrankaListNazivFormatedOIB_1">
      <item>S &amp; M COMMERCE ugostiteljstvo i trgovina d.o.o., OIB 80263469222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 &amp; M COMMERCE ugostiteljstvo i trgovina d.o.o.</izvorni_sadrzaj>
    <derivirana_varijabla naziv="DomainObject.Predmet.ProtustrankaIDrugi_1">S &amp; M COMMERCE ugostiteljstvo i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 &amp; M COMMERCE ugostiteljstvo i trgovina d.o.o., OIB 80263469222, Kroz Smrdećac 17, 21000 Split</izvorni_sadrzaj>
    <derivirana_varijabla naziv="DomainObject.Predmet.ProtustrankaIDrugiAdressOIB_1">S &amp; M COMMERCE ugostiteljstvo i trgovina d.o.o., OIB 80263469222, Kroz Smrdećac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&amp; M COMMERCE ugostiteljstvo i trgovina d.o.o.</item>
      <item>FINANCIJSKA AGENCIJA, RC SPLIT</item>
    </izvorni_sadrzaj>
    <derivirana_varijabla naziv="DomainObject.Predmet.SudioniciListNaziv_1">
      <item>S &amp; M COMMERCE ugostiteljstvo i trgovina d.o.o.</item>
      <item>FINANCIJSKA AGENCIJA, RC SPLIT</item>
    </derivirana_varijabla>
  </DomainObject.Predmet.SudioniciListNaziv>
  <DomainObject.Predmet.SudioniciListAdressOIB>
    <izvorni_sadrzaj>
      <item>S &amp; M COMMERCE ugostiteljstvo i trgovina d.o.o., OIB 80263469222, Kroz Smrdećac 17,21000 Split</item>
      <item>FINANCIJSKA AGENCIJA, RC SPLIT, OIB 85821130368, Mažuranićevo šetalište 24 b,21000 Split</item>
    </izvorni_sadrzaj>
    <derivirana_varijabla naziv="DomainObject.Predmet.SudioniciListAdressOIB_1">
      <item>S &amp; M COMMERCE ugostiteljstvo i trgovina d.o.o., OIB 80263469222, Kroz Smrdećac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80263469222</item>
      <item>, OIB 85821130368</item>
    </izvorni_sadrzaj>
    <derivirana_varijabla naziv="DomainObject.Predmet.SudioniciListNazivOIB_1">
      <item>, OIB 80263469222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7DCC0-74D3-48BD-8B4C-B8FD8311A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4160</properties:Characters>
  <properties:Lines>111</properties:Lines>
  <properties:Paragraphs>35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2017-03-17T07:28:00Z</cp:lastPrinted>
  <dcterms:modified xmlns:xsi="http://www.w3.org/2001/XMLSchema-instance" xsi:type="dcterms:W3CDTF">2017-03-17T07:29:00Z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