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50e47" w14:paraId="9150e4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EE6423" w:rsidR="00532B71" w:rsidRPr="00EE6423">
      <w:pPr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EE6423" w:rsidRPr="00EE6423">
        <w:rPr>
          <w:rFonts w:hAnsi="Times New Roman" w:ascii="Times New Roman"/>
          <w:szCs w:val="24"/>
        </w:rPr>
        <w:t>BERDUDO PROJEKT d.o.o., Novo Svibje 18, Svibje (OIB:34783740750)</w:t>
      </w:r>
      <w:r w:rsidR="0076214D" w:rsidRPr="00EE6423">
        <w:rPr>
          <w:rFonts w:hAnsi="Times New Roman" w:ascii="Times New Roman"/>
          <w:szCs w:val="24"/>
        </w:rPr>
        <w:t>,</w:t>
      </w:r>
      <w:r w:rsidR="00592C67" w:rsidRPr="00EE6423">
        <w:rPr>
          <w:rFonts w:hAnsi="Times New Roman" w:ascii="Times New Roman"/>
          <w:szCs w:val="24"/>
          <w:lang w:val="hr-HR"/>
        </w:rPr>
        <w:t xml:space="preserve"> </w:t>
      </w:r>
      <w:r w:rsidR="00EE69E5" w:rsidRPr="00EE6423">
        <w:rPr>
          <w:rFonts w:hAnsi="Times New Roman" w:ascii="Times New Roman"/>
          <w:szCs w:val="24"/>
          <w:lang w:val="hr-HR"/>
        </w:rPr>
        <w:t>dana</w:t>
      </w:r>
      <w:r w:rsidR="00BF53E7" w:rsidRPr="00EE6423">
        <w:rPr>
          <w:rFonts w:hAnsi="Times New Roman" w:ascii="Times New Roman"/>
          <w:szCs w:val="24"/>
          <w:lang w:val="hr-HR"/>
        </w:rPr>
        <w:t xml:space="preserve"> </w:t>
      </w:r>
      <w:r w:rsidR="005E12E3" w:rsidRPr="00EE6423">
        <w:rPr>
          <w:rFonts w:hAnsi="Times New Roman" w:ascii="Times New Roman"/>
          <w:szCs w:val="24"/>
          <w:lang w:val="hr-HR"/>
        </w:rPr>
        <w:t xml:space="preserve"> </w:t>
      </w:r>
      <w:r w:rsidR="00DA7D41" w:rsidRPr="00EE6423">
        <w:rPr>
          <w:rFonts w:hAnsi="Times New Roman" w:ascii="Times New Roman"/>
          <w:szCs w:val="24"/>
          <w:lang w:val="hr-HR"/>
        </w:rPr>
        <w:t>28</w:t>
      </w:r>
      <w:r w:rsidR="00F04ED1" w:rsidRPr="00EE6423">
        <w:rPr>
          <w:rFonts w:hAnsi="Times New Roman" w:ascii="Times New Roman"/>
          <w:szCs w:val="24"/>
          <w:lang w:val="hr-HR"/>
        </w:rPr>
        <w:t xml:space="preserve"> studenoga 2017</w:t>
      </w:r>
      <w:r w:rsidR="00EE69E5" w:rsidRPr="00EE6423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EE642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EE6423" w:rsidR="00C27C16" w:rsidRPr="00EE6423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EE6423" w:rsidRPr="00EE6423">
        <w:rPr>
          <w:rFonts w:hAnsi="Times New Roman" w:ascii="Times New Roman"/>
          <w:szCs w:val="24"/>
        </w:rPr>
        <w:t>BERDUDO PROJEKT d.o.o., Novo Svibje 18, Svibje (OIB:34783740750)</w:t>
      </w:r>
    </w:p>
    <w:p w:rsidRDefault="00EE69E5" w:rsidP="00C27C16" w:rsidR="00DA7D41" w:rsidRPr="009F22A4">
      <w:pPr>
        <w:pStyle w:val="BodyText21"/>
        <w:rPr>
          <w:rFonts w:hAnsi="Times New Roman" w:ascii="Times New Roman"/>
          <w:szCs w:val="24"/>
        </w:rPr>
      </w:pPr>
      <w:r w:rsidRPr="009F22A4">
        <w:rPr>
          <w:rFonts w:hAnsi="Times New Roman" w:ascii="Times New Roman"/>
          <w:szCs w:val="24"/>
        </w:rPr>
        <w:t xml:space="preserve">Stečajni postupak otvoren je dana </w:t>
      </w:r>
      <w:r w:rsidR="00DA7D41" w:rsidRPr="009F22A4">
        <w:rPr>
          <w:rFonts w:hAnsi="Times New Roman" w:ascii="Times New Roman"/>
          <w:szCs w:val="24"/>
        </w:rPr>
        <w:t>28</w:t>
      </w:r>
      <w:r w:rsidR="00F04ED1">
        <w:rPr>
          <w:rFonts w:hAnsi="Times New Roman" w:ascii="Times New Roman"/>
          <w:szCs w:val="24"/>
        </w:rPr>
        <w:t>.1</w:t>
      </w:r>
      <w:r w:rsidR="00450650">
        <w:rPr>
          <w:rFonts w:hAnsi="Times New Roman" w:ascii="Times New Roman"/>
          <w:szCs w:val="24"/>
        </w:rPr>
        <w:t>1</w:t>
      </w:r>
      <w:r w:rsidR="00F04ED1">
        <w:rPr>
          <w:rFonts w:hAnsi="Times New Roman" w:ascii="Times New Roman"/>
          <w:szCs w:val="24"/>
        </w:rPr>
        <w:t>.2017</w:t>
      </w:r>
      <w:r w:rsidR="00BF53E7" w:rsidRPr="009F22A4">
        <w:rPr>
          <w:rFonts w:hAnsi="Times New Roman" w:ascii="Times New Roman"/>
          <w:szCs w:val="24"/>
        </w:rPr>
        <w:t xml:space="preserve">. u  </w:t>
      </w:r>
      <w:r w:rsidR="00EE6423">
        <w:rPr>
          <w:rFonts w:hAnsi="Times New Roman" w:ascii="Times New Roman"/>
          <w:szCs w:val="24"/>
        </w:rPr>
        <w:t>13</w:t>
      </w:r>
      <w:r w:rsidR="00DA7D41" w:rsidRPr="009F22A4">
        <w:rPr>
          <w:rFonts w:hAnsi="Times New Roman" w:ascii="Times New Roman"/>
          <w:szCs w:val="24"/>
        </w:rPr>
        <w:t xml:space="preserve"> </w:t>
      </w:r>
      <w:r w:rsidR="00BF53E7" w:rsidRPr="009F22A4">
        <w:rPr>
          <w:rFonts w:hAnsi="Times New Roman" w:ascii="Times New Roman"/>
          <w:szCs w:val="24"/>
        </w:rPr>
        <w:t xml:space="preserve">sati i </w:t>
      </w:r>
      <w:r w:rsidR="00EE6423">
        <w:rPr>
          <w:rFonts w:hAnsi="Times New Roman" w:ascii="Times New Roman"/>
          <w:szCs w:val="24"/>
        </w:rPr>
        <w:t>0</w:t>
      </w:r>
      <w:r w:rsidR="00450650">
        <w:rPr>
          <w:rFonts w:hAnsi="Times New Roman" w:ascii="Times New Roman"/>
          <w:szCs w:val="24"/>
        </w:rPr>
        <w:t>4</w:t>
      </w:r>
      <w:r w:rsidR="009D1550" w:rsidRPr="009F22A4">
        <w:rPr>
          <w:rFonts w:hAnsi="Times New Roman" w:ascii="Times New Roman"/>
          <w:szCs w:val="24"/>
        </w:rPr>
        <w:t xml:space="preserve"> minuta</w:t>
      </w:r>
      <w:r w:rsidRPr="009F22A4">
        <w:rPr>
          <w:rFonts w:hAnsi="Times New Roman" w:ascii="Times New Roman"/>
          <w:szCs w:val="24"/>
        </w:rPr>
        <w:t>, kada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EE6423" w:rsidR="0076214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EE6423">
        <w:rPr>
          <w:rFonts w:hAnsi="Times New Roman" w:ascii="Times New Roman"/>
          <w:szCs w:val="24"/>
        </w:rPr>
        <w:t>Branka Božić</w:t>
      </w:r>
      <w:r w:rsidR="00DA7D41">
        <w:rPr>
          <w:rFonts w:hAnsi="Times New Roman" w:ascii="Times New Roman"/>
          <w:szCs w:val="24"/>
        </w:rPr>
        <w:t xml:space="preserve"> OIB: </w:t>
      </w:r>
      <w:r w:rsidR="00EE6423">
        <w:rPr>
          <w:rFonts w:hAnsi="Times New Roman" w:ascii="Times New Roman"/>
          <w:szCs w:val="24"/>
        </w:rPr>
        <w:t>50835813248</w:t>
      </w:r>
      <w:r w:rsidR="00C57D1D">
        <w:rPr>
          <w:rFonts w:hAnsi="Times New Roman" w:ascii="Times New Roman"/>
          <w:szCs w:val="24"/>
        </w:rPr>
        <w:t xml:space="preserve"> iz</w:t>
      </w:r>
      <w:r w:rsidR="009F22A4">
        <w:rPr>
          <w:rFonts w:hAnsi="Times New Roman" w:ascii="Times New Roman"/>
          <w:szCs w:val="24"/>
        </w:rPr>
        <w:t xml:space="preserve"> </w:t>
      </w:r>
      <w:r w:rsidR="00EE6423">
        <w:rPr>
          <w:rFonts w:hAnsi="Times New Roman" w:ascii="Times New Roman"/>
          <w:szCs w:val="24"/>
        </w:rPr>
        <w:t>Zagreba, Mirka</w:t>
      </w:r>
    </w:p>
    <w:p w:rsidRDefault="00EE6423" w:rsidP="00EE6423" w:rsidR="00EE642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Deanovića 11</w:t>
      </w:r>
    </w:p>
    <w:p w:rsidRDefault="009F22A4" w:rsidP="009F22A4" w:rsidR="009F22A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EE6423" w:rsidR="00EE6423" w:rsidRPr="00EE6423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EE6423" w:rsidRPr="00EE6423">
        <w:rPr>
          <w:rFonts w:hAnsi="Times New Roman" w:ascii="Times New Roman"/>
          <w:szCs w:val="24"/>
        </w:rPr>
        <w:t>BERDUDO PROJEKT d.o.o., Novo Svibje 18, Svibje (OIB:34783740750)</w:t>
      </w:r>
    </w:p>
    <w:p w:rsidRDefault="00450650" w:rsidP="00450650" w:rsidR="00450650" w:rsidRPr="00450650">
      <w:pPr>
        <w:rPr>
          <w:rFonts w:hAnsi="Times New Roman" w:ascii="Times New Roman"/>
          <w:szCs w:val="24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450650">
        <w:rPr>
          <w:rFonts w:hAnsi="Times New Roman" w:ascii="Times New Roman"/>
          <w:lang w:val="hr-HR"/>
        </w:rPr>
        <w:t>02.10.2017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>, s</w:t>
      </w:r>
      <w:r w:rsidR="00450650">
        <w:rPr>
          <w:rFonts w:hAnsi="Times New Roman" w:ascii="Times New Roman"/>
          <w:lang w:val="hr-HR"/>
        </w:rPr>
        <w:t>ukladno čl. 430., 17.  i 13. SZ,</w:t>
      </w:r>
      <w:r>
        <w:rPr>
          <w:rFonts w:hAnsi="Times New Roman" w:ascii="Times New Roman"/>
          <w:lang w:val="hr-HR"/>
        </w:rPr>
        <w:t xml:space="preserve"> </w:t>
      </w:r>
      <w:r w:rsidR="00516A13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me</w:t>
      </w:r>
      <w:r w:rsidR="0063504C">
        <w:rPr>
          <w:rFonts w:hAnsi="Times New Roman" w:ascii="Times New Roman"/>
          <w:lang w:val="hr-HR"/>
        </w:rPr>
        <w:t xml:space="preserve">đutim po istom nije postupljeno.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450650">
        <w:rPr>
          <w:rFonts w:hAnsi="Times New Roman" w:ascii="Times New Roman"/>
          <w:lang w:val="hr-HR"/>
        </w:rPr>
        <w:t>02.10.2017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DA7D41">
        <w:rPr>
          <w:rFonts w:hAnsi="Times New Roman" w:ascii="Times New Roman"/>
          <w:lang w:val="hr-HR"/>
        </w:rPr>
        <w:t xml:space="preserve"> 28</w:t>
      </w:r>
      <w:r w:rsidR="00F04ED1">
        <w:rPr>
          <w:rFonts w:hAnsi="Times New Roman" w:ascii="Times New Roman"/>
          <w:lang w:val="hr-HR"/>
        </w:rPr>
        <w:t>. studenog</w:t>
      </w:r>
      <w:r w:rsidR="0063504C">
        <w:rPr>
          <w:rFonts w:hAnsi="Times New Roman" w:ascii="Times New Roman"/>
          <w:lang w:val="hr-HR"/>
        </w:rPr>
        <w:t xml:space="preserve">a </w:t>
      </w:r>
      <w:r w:rsidR="00F04ED1">
        <w:rPr>
          <w:rFonts w:hAnsi="Times New Roman" w:ascii="Times New Roman"/>
          <w:lang w:val="hr-HR"/>
        </w:rPr>
        <w:t>2017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 xml:space="preserve">Marina </w:t>
      </w:r>
      <w:r w:rsidR="00F04ED1">
        <w:rPr>
          <w:rFonts w:hAnsi="Times New Roman" w:ascii="Times New Roman"/>
          <w:lang w:val="hr-HR"/>
        </w:rPr>
        <w:t>Ulamec</w:t>
      </w: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76214D">
      <w:rPr>
        <w:rFonts w:hAnsi="Times New Roman" w:ascii="Times New Roman"/>
        <w:lang w:val="hr-HR"/>
      </w:rPr>
      <w:t>1</w:t>
    </w:r>
    <w:r w:rsidR="00EE6423">
      <w:rPr>
        <w:rFonts w:hAnsi="Times New Roman" w:ascii="Times New Roman"/>
        <w:lang w:val="hr-HR"/>
      </w:rPr>
      <w:t>761</w:t>
    </w:r>
    <w:r w:rsidR="00F04ED1">
      <w:rPr>
        <w:rFonts w:hAnsi="Times New Roman" w:ascii="Times New Roman"/>
        <w:lang w:val="hr-HR"/>
      </w:rPr>
      <w:t>/2017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F2D82"/>
    <w:rsid w:val="00201F02"/>
    <w:rsid w:val="00412880"/>
    <w:rsid w:val="0042162E"/>
    <w:rsid w:val="00425876"/>
    <w:rsid w:val="00450650"/>
    <w:rsid w:val="004A3544"/>
    <w:rsid w:val="004A6ADD"/>
    <w:rsid w:val="004D0269"/>
    <w:rsid w:val="00516A13"/>
    <w:rsid w:val="00532B71"/>
    <w:rsid w:val="0058466B"/>
    <w:rsid w:val="00592C67"/>
    <w:rsid w:val="00593DE9"/>
    <w:rsid w:val="005940E9"/>
    <w:rsid w:val="005E12E3"/>
    <w:rsid w:val="00606864"/>
    <w:rsid w:val="0063504C"/>
    <w:rsid w:val="006356C5"/>
    <w:rsid w:val="006A4B6F"/>
    <w:rsid w:val="00701FA4"/>
    <w:rsid w:val="007075BA"/>
    <w:rsid w:val="00730EAB"/>
    <w:rsid w:val="0076214D"/>
    <w:rsid w:val="007A016F"/>
    <w:rsid w:val="007A29F9"/>
    <w:rsid w:val="00840E3D"/>
    <w:rsid w:val="00867F16"/>
    <w:rsid w:val="00891E53"/>
    <w:rsid w:val="00943627"/>
    <w:rsid w:val="009662D4"/>
    <w:rsid w:val="00997BA9"/>
    <w:rsid w:val="009C1F8C"/>
    <w:rsid w:val="009D1550"/>
    <w:rsid w:val="009F22A4"/>
    <w:rsid w:val="009F5765"/>
    <w:rsid w:val="00A95334"/>
    <w:rsid w:val="00AB7883"/>
    <w:rsid w:val="00AF40B4"/>
    <w:rsid w:val="00B03169"/>
    <w:rsid w:val="00B042BA"/>
    <w:rsid w:val="00B2463B"/>
    <w:rsid w:val="00B4437F"/>
    <w:rsid w:val="00BF53E7"/>
    <w:rsid w:val="00C16BBB"/>
    <w:rsid w:val="00C27C16"/>
    <w:rsid w:val="00C36FE7"/>
    <w:rsid w:val="00C57CAF"/>
    <w:rsid w:val="00C57D1D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76AB5"/>
    <w:rsid w:val="00EC5C5B"/>
    <w:rsid w:val="00EE5750"/>
    <w:rsid w:val="00EE6423"/>
    <w:rsid w:val="00EE69E5"/>
    <w:rsid w:val="00F04ED1"/>
    <w:rsid w:val="00F62A72"/>
    <w:rsid w:val="00F667BC"/>
    <w:rsid w:val="00F8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258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58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587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58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58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258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58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587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58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58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36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1761</izvorni_sadrzaj>
    <derivirana_varijabla naziv="DomainObject.Predmet.Broj_1">1761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St-1761/2017</izvorni_sadrzaj>
    <derivirana_varijabla naziv="DomainObject.Predmet.OznakaBroj_1">St-1761/2017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BERDUDO PROJEKT d.o.o. zastupanog po punomoćniku Berislav Hrženjak; Dubravko Hrženjak</izvorni_sadrzaj>
    <derivirana_varijabla naziv="DomainObject.Predmet.ProtustrankaFormated_1">  BERDUDO PROJEKT d.o.o. zastupanog po punomoćniku Berislav Hrženjak; Dubravko Hrženjak</derivirana_varijabla>
  </DomainObject.Predmet.ProtustrankaFormated>
  <DomainObject.Predmet.ProtustrankaFormatedOIB>
    <izvorni_sadrzaj>  BERDUDO PROJEKT d.o.o., OIB 34783740750 zastupanog po punomoćniku Berislav Hrženjak; Dubravko Hrženjak</izvorni_sadrzaj>
    <derivirana_varijabla naziv="DomainObject.Predmet.ProtustrankaFormatedOIB_1">  BERDUDO PROJEKT d.o.o., OIB 34783740750 zastupanog po punomoćniku Berislav Hrženjak; Dubravko Hrženjak</derivirana_varijabla>
  </DomainObject.Predmet.ProtustrankaFormatedOIB>
  <DomainObject.Predmet.ProtustrankaFormatedWithAdress>
    <izvorni_sadrzaj> BERDUDO PROJEKT d.o.o., Novo Svibje 18, 10361 Svibje zastupanog po punomoćniku Berislav Hrženjak; Dubravko Hrženjak</izvorni_sadrzaj>
    <derivirana_varijabla naziv="DomainObject.Predmet.ProtustrankaFormatedWithAdress_1"> BERDUDO PROJEKT d.o.o., Novo Svibje 18, 10361 Svibje zastupanog po punomoćniku Berislav Hrženjak; Dubravko Hrženjak</derivirana_varijabla>
  </DomainObject.Predmet.ProtustrankaFormatedWithAdress>
  <DomainObject.Predmet.ProtustrankaFormatedWithAdressOIB>
    <izvorni_sadrzaj> BERDUDO PROJEKT d.o.o., OIB 34783740750, Novo Svibje 18, 10361 Svibje zastupanog po punomoćniku Berislav Hrženjak; Dubravko Hrženjak</izvorni_sadrzaj>
    <derivirana_varijabla naziv="DomainObject.Predmet.ProtustrankaFormatedWithAdressOIB_1"> BERDUDO PROJEKT d.o.o., OIB 34783740750, Novo Svibje 18, 10361 Svibje zastupanog po punomoćniku Berislav Hrženjak; Dubravko Hrženjak</derivirana_varijabla>
  </DomainObject.Predmet.ProtustrankaFormatedWithAdressOIB>
  <DomainObject.Predmet.ProtustrankaWithAdress>
    <izvorni_sadrzaj>BERDUDO PROJEKT d.o.o. Novo Svibje 18, 10361 Svibje</izvorni_sadrzaj>
    <derivirana_varijabla naziv="DomainObject.Predmet.ProtustrankaWithAdress_1">BERDUDO PROJEKT d.o.o. Novo Svibje 18, 10361 Svibje</derivirana_varijabla>
  </DomainObject.Predmet.ProtustrankaWithAdress>
  <DomainObject.Predmet.ProtustrankaWithAdressOIB>
    <izvorni_sadrzaj>BERDUDO PROJEKT d.o.o., OIB 34783740750, Novo Svibje 18, 10361 Svibje</izvorni_sadrzaj>
    <derivirana_varijabla naziv="DomainObject.Predmet.ProtustrankaWithAdressOIB_1">BERDUDO PROJEKT d.o.o., OIB 34783740750, Novo Svibje 18, 10361 Svibje</derivirana_varijabla>
  </DomainObject.Predmet.ProtustrankaWithAdressOIB>
  <DomainObject.Predmet.ProtustrankaNazivFormated>
    <izvorni_sadrzaj>BERDUDO PROJEKT d.o.o.</izvorni_sadrzaj>
    <derivirana_varijabla naziv="DomainObject.Predmet.ProtustrankaNazivFormated_1">BERDUDO PROJEKT d.o.o.</derivirana_varijabla>
  </DomainObject.Predmet.ProtustrankaNazivFormated>
  <DomainObject.Predmet.ProtustrankaNazivFormatedOIB>
    <izvorni_sadrzaj>BERDUDO PROJEKT d.o.o., OIB 34783740750</izvorni_sadrzaj>
    <derivirana_varijabla naziv="DomainObject.Predmet.ProtustrankaNazivFormatedOIB_1">BERDUDO PROJEKT d.o.o., OIB 34783740750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BERDUDO PROJEKT d.o.o. zastupanog po punomoćniku Berislav Hrženjak; Dubravko Hrženjak</item>
    </izvorni_sadrzaj>
    <derivirana_varijabla naziv="DomainObject.Predmet.ProtuStrankaListFormated_1">
      <item>BERDUDO PROJEKT d.o.o. zastupanog po punomoćniku Berislav Hrženjak; Dubravko Hrženjak</item>
    </derivirana_varijabla>
  </DomainObject.Predmet.ProtuStrankaListFormated>
  <DomainObject.Predmet.ProtuStrankaListFormatedOIB>
    <izvorni_sadrzaj>
      <item>BERDUDO PROJEKT d.o.o., OIB 34783740750 zastupanog po punomoćniku Berislav Hrženjak; Dubravko Hrženjak</item>
    </izvorni_sadrzaj>
    <derivirana_varijabla naziv="DomainObject.Predmet.ProtuStrankaListFormatedOIB_1">
      <item>BERDUDO PROJEKT d.o.o., OIB 34783740750 zastupanog po punomoćniku Berislav Hrženjak; Dubravko Hrženjak</item>
    </derivirana_varijabla>
  </DomainObject.Predmet.ProtuStrankaListFormatedOIB>
  <DomainObject.Predmet.ProtuStrankaListFormatedWithAdress>
    <izvorni_sadrzaj>
      <item>BERDUDO PROJEKT d.o.o., Novo Svibje 18, 10361 Svibje zastupanog po punomoćniku Berislav Hrženjak; Dubravko Hrženjak</item>
    </izvorni_sadrzaj>
    <derivirana_varijabla naziv="DomainObject.Predmet.ProtuStrankaListFormatedWithAdress_1">
      <item>BERDUDO PROJEKT d.o.o., Novo Svibje 18, 10361 Svibje zastupanog po punomoćniku Berislav Hrženjak; Dubravko Hrženjak</item>
    </derivirana_varijabla>
  </DomainObject.Predmet.ProtuStrankaListFormatedWithAdress>
  <DomainObject.Predmet.ProtuStrankaListFormatedWithAdressOIB>
    <izvorni_sadrzaj>
      <item>BERDUDO PROJEKT d.o.o., OIB 34783740750, Novo Svibje 18, 10361 Svibje zastupanog po punomoćniku Berislav Hrženjak; Dubravko Hrženjak</item>
    </izvorni_sadrzaj>
    <derivirana_varijabla naziv="DomainObject.Predmet.ProtuStrankaListFormatedWithAdressOIB_1">
      <item>BERDUDO PROJEKT d.o.o., OIB 34783740750, Novo Svibje 18, 10361 Svibje zastupanog po punomoćniku Berislav Hrženjak; Dubravko Hrženjak</item>
    </derivirana_varijabla>
  </DomainObject.Predmet.ProtuStrankaListFormatedWithAdressOIB>
  <DomainObject.Predmet.ProtuStrankaListNazivFormated>
    <izvorni_sadrzaj>
      <item>BERDUDO PROJEKT d.o.o.</item>
    </izvorni_sadrzaj>
    <derivirana_varijabla naziv="DomainObject.Predmet.ProtuStrankaListNazivFormated_1">
      <item>BERDUDO PROJEKT d.o.o.</item>
    </derivirana_varijabla>
  </DomainObject.Predmet.ProtuStrankaListNazivFormated>
  <DomainObject.Predmet.ProtuStrankaListNazivFormatedOIB>
    <izvorni_sadrzaj>
      <item>BERDUDO PROJEKT d.o.o., OIB 34783740750</item>
    </izvorni_sadrzaj>
    <derivirana_varijabla naziv="DomainObject.Predmet.ProtuStrankaListNazivFormatedOIB_1">
      <item>BERDUDO PROJEKT d.o.o., OIB 34783740750</item>
    </derivirana_varijabla>
  </DomainObject.Predmet.ProtuStrankaListNazivFormatedOIB>
  <DomainObject.Predmet.OstaliListFormated>
    <izvorni_sadrzaj>
      <item>Berislav Hrženjak punomoćnik sudionika u postupku BERDUDO PROJEKT d.o.o.</item>
      <item>Dubravko Hrženjak punomoćnik sudionika u postupku BERDUDO PROJEKT d.o.o.</item>
    </izvorni_sadrzaj>
    <derivirana_varijabla naziv="DomainObject.Predmet.OstaliListFormated_1">
      <item>Berislav Hrženjak punomoćnik sudionika u postupku BERDUDO PROJEKT d.o.o.</item>
      <item>Dubravko Hrženjak punomoćnik sudionika u postupku BERDUDO PROJEKT d.o.o.</item>
    </derivirana_varijabla>
  </DomainObject.Predmet.OstaliListFormated>
  <DomainObject.Predmet.OstaliListFormatedOIB>
    <izvorni_sadrzaj>
      <item>Berislav Hrženjak, OIB 89345835989 punomoćnik sudionika u postupku BERDUDO PROJEKT d.o.o.</item>
      <item>Dubravko Hrženjak, OIB 67502651599 punomoćnik sudionika u postupku BERDUDO PROJEKT d.o.o.</item>
    </izvorni_sadrzaj>
    <derivirana_varijabla naziv="DomainObject.Predmet.OstaliListFormatedOIB_1">
      <item>Berislav Hrženjak, OIB 89345835989 punomoćnik sudionika u postupku BERDUDO PROJEKT d.o.o.</item>
      <item>Dubravko Hrženjak, OIB 67502651599 punomoćnik sudionika u postupku BERDUDO PROJEKT d.o.o.</item>
    </derivirana_varijabla>
  </DomainObject.Predmet.OstaliListFormatedOIB>
  <DomainObject.Predmet.OstaliListFormatedWithAdress>
    <izvorni_sadrzaj>
      <item>Berislav Hrženjak, Novo Svibje 18, 10361 Svibje punomoćnik sudionika u postupku BERDUDO PROJEKT d.o.o.</item>
      <item>Dubravko Hrženjak, Novo Svibje 18, 10361 Svibje punomoćnik sudionika u postupku BERDUDO PROJEKT d.o.o.</item>
    </izvorni_sadrzaj>
    <derivirana_varijabla naziv="DomainObject.Predmet.OstaliListFormatedWithAdress_1">
      <item>Berislav Hrženjak, Novo Svibje 18, 10361 Svibje punomoćnik sudionika u postupku BERDUDO PROJEKT d.o.o.</item>
      <item>Dubravko Hrženjak, Novo Svibje 18, 10361 Svibje punomoćnik sudionika u postupku BERDUDO PROJEKT d.o.o.</item>
    </derivirana_varijabla>
  </DomainObject.Predmet.OstaliListFormatedWithAdress>
  <DomainObject.Predmet.OstaliListFormatedWithAdressOIB>
    <izvorni_sadrzaj>
      <item>Berislav Hrženjak, OIB 89345835989, Novo Svibje 18, 10361 Svibje punomoćnik sudionika u postupku BERDUDO PROJEKT d.o.o.</item>
      <item>Dubravko Hrženjak, OIB 67502651599, Novo Svibje 18, 10361 Svibje punomoćnik sudionika u postupku BERDUDO PROJEKT d.o.o.</item>
    </izvorni_sadrzaj>
    <derivirana_varijabla naziv="DomainObject.Predmet.OstaliListFormatedWithAdressOIB_1">
      <item>Berislav Hrženjak, OIB 89345835989, Novo Svibje 18, 10361 Svibje punomoćnik sudionika u postupku BERDUDO PROJEKT d.o.o.</item>
      <item>Dubravko Hrženjak, OIB 67502651599, Novo Svibje 18, 10361 Svibje punomoćnik sudionika u postupku BERDUDO PROJEKT d.o.o.</item>
    </derivirana_varijabla>
  </DomainObject.Predmet.OstaliListFormatedWithAdressOIB>
  <DomainObject.Predmet.OstaliListNazivFormated>
    <izvorni_sadrzaj>
      <item>Berislav Hrženjak</item>
      <item>Dubravko Hrženjak</item>
    </izvorni_sadrzaj>
    <derivirana_varijabla naziv="DomainObject.Predmet.OstaliListNazivFormated_1">
      <item>Berislav Hrženjak</item>
      <item>Dubravko Hrženjak</item>
    </derivirana_varijabla>
  </DomainObject.Predmet.OstaliListNazivFormated>
  <DomainObject.Predmet.OstaliListNazivFormatedOIB>
    <izvorni_sadrzaj>
      <item>Berislav Hrženjak, OIB 89345835989</item>
      <item>Dubravko Hrženjak, OIB 67502651599</item>
    </izvorni_sadrzaj>
    <derivirana_varijabla naziv="DomainObject.Predmet.OstaliListNazivFormatedOIB_1">
      <item>Berislav Hrženjak, OIB 89345835989</item>
      <item>Dubravko Hrženjak, OIB 67502651599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BERDUDO PROJEKT d.o.o.</izvorni_sadrzaj>
    <derivirana_varijabla naziv="DomainObject.Predmet.ProtustrankaIDrugi_1">BERDUDO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BERDUDO PROJEKT d.o.o., OIB 34783740750, Novo Svibje 18, 10361 Svibje</izvorni_sadrzaj>
    <derivirana_varijabla naziv="DomainObject.Predmet.ProtustrankaIDrugiAdressOIB_1">BERDUDO PROJEKT d.o.o., OIB 34783740750, Novo Svibje 18, 10361 Svibje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BERDUDO PROJEKT d.o.o.</item>
      <item>FINA Regionalni centar Zagreb</item>
      <item>Berislav Hrženjak</item>
      <item>Dubravko Hrženjak</item>
    </izvorni_sadrzaj>
    <derivirana_varijabla naziv="DomainObject.Predmet.SudioniciListNaziv_1">
      <item>BERDUDO PROJEKT d.o.o.</item>
      <item>FINA Regionalni centar Zagreb</item>
      <item>Berislav Hrženjak</item>
      <item>Dubravko Hrženjak</item>
    </derivirana_varijabla>
  </DomainObject.Predmet.SudioniciListNaziv>
  <DomainObject.Predmet.SudioniciListAdressOIB>
    <izvorni_sadrzaj>
      <item>BERDUDO PROJEKT d.o.o., OIB 34783740750, Novo Svibje 18,10361 Svibje</item>
      <item>FINA Regionalni centar Zagreb, OIB 85821130368, Trg svibanjskih žrtava 1995. 1,10000 Zagreb</item>
      <item>Berislav Hrženjak, OIB 89345835989, Novo Svibje 18,10361 Svibje</item>
      <item>Dubravko Hrženjak, OIB 67502651599, Novo Svibje 18,10361 Svibje</item>
    </izvorni_sadrzaj>
    <derivirana_varijabla naziv="DomainObject.Predmet.SudioniciListAdressOIB_1">
      <item>BERDUDO PROJEKT d.o.o., OIB 34783740750, Novo Svibje 18,10361 Svibje</item>
      <item>FINA Regionalni centar Zagreb, OIB 85821130368, Trg svibanjskih žrtava 1995. 1,10000 Zagreb</item>
      <item>Berislav Hrženjak, OIB 89345835989, Novo Svibje 18,10361 Svibje</item>
      <item>Dubravko Hrženjak, OIB 67502651599, Novo Svibje 18,10361 Svibje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34783740750</item>
      <item>, OIB 85821130368</item>
      <item>, OIB 89345835989</item>
      <item>, OIB 67502651599</item>
    </izvorni_sadrzaj>
    <derivirana_varijabla naziv="DomainObject.Predmet.SudioniciListNazivOIB_1">
      <item>, OIB 34783740750</item>
      <item>, OIB 85821130368</item>
      <item>, OIB 89345835989</item>
      <item>, OIB 67502651599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337</properties:Words>
  <properties:Characters>1802</properties:Characters>
  <properties:Lines>56</properties:Lines>
  <properties:Paragraphs>25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2017-11-28T12:05:00Z</cp:lastPrinted>
  <dcterms:modified xmlns:xsi="http://www.w3.org/2001/XMLSchema-instance" xsi:type="dcterms:W3CDTF">2017-11-28T12:05:00Z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