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9c958" w14:paraId="129c95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5096A" w:rsidP="00E5096A" w:rsidR="00E5096A" w:rsidRPr="00E5096A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E5096A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E5096A">
        <w:rPr>
          <w:rFonts w:cs="Times New Roman" w:eastAsia="Times New Roman"/>
          <w:lang w:eastAsia="hr-HR"/>
        </w:rPr>
        <w:t>Broj: 14. St-1670/2015.</w:t>
      </w:r>
    </w:p>
    <w:p w:rsidRDefault="00E5096A" w:rsidP="00E5096A" w:rsidR="00E5096A" w:rsidRPr="00E5096A">
      <w:pPr>
        <w:spacing w:after="0"/>
        <w:rPr>
          <w:rFonts w:cs="Times New Roman" w:eastAsia="Times New Roman"/>
          <w:lang w:eastAsia="hr-HR"/>
        </w:rPr>
      </w:pPr>
      <w:r w:rsidRPr="00E5096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E5096A" w:rsidP="00E5096A" w:rsidR="00E5096A" w:rsidRPr="00E5096A">
      <w:pPr>
        <w:spacing w:after="0"/>
        <w:rPr>
          <w:rFonts w:cs="Times New Roman" w:eastAsia="Times New Roman"/>
          <w:b/>
          <w:lang w:eastAsia="hr-HR"/>
        </w:rPr>
      </w:pPr>
      <w:r w:rsidRPr="00E5096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E5096A">
        <w:rPr>
          <w:rFonts w:cs="Times New Roman" w:eastAsia="Times New Roman"/>
          <w:b/>
          <w:lang w:eastAsia="hr-HR"/>
        </w:rPr>
        <w:t>Sukoišanska</w:t>
      </w:r>
      <w:proofErr w:type="spellEnd"/>
      <w:r w:rsidRPr="00E5096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E5096A" w:rsidP="00E5096A" w:rsidR="00E5096A" w:rsidRPr="00E509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096A" w:rsidP="00E5096A" w:rsidR="00E5096A" w:rsidRPr="00E509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096A" w:rsidP="00E5096A" w:rsidR="00E5096A" w:rsidRPr="00E5096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5096A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E5096A" w:rsidP="00E5096A" w:rsidR="00E5096A" w:rsidRPr="00E5096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5096A" w:rsidP="00E5096A" w:rsidR="00E5096A" w:rsidRPr="00E5096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5096A">
        <w:rPr>
          <w:rFonts w:cs="Times New Roman" w:eastAsia="Times New Roman"/>
          <w:b/>
          <w:lang w:eastAsia="hr-HR"/>
        </w:rPr>
        <w:t>R J E Š E NJ E</w:t>
      </w:r>
    </w:p>
    <w:p w:rsidRDefault="00E5096A" w:rsidP="00E5096A" w:rsidR="00E5096A" w:rsidRPr="00E5096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5096A" w:rsidP="00E5096A" w:rsidR="00E5096A" w:rsidRPr="00E5096A">
      <w:pPr>
        <w:spacing w:after="0"/>
        <w:jc w:val="both"/>
        <w:rPr>
          <w:rFonts w:cs="Times New Roman" w:eastAsia="Times New Roman"/>
          <w:lang w:eastAsia="hr-HR"/>
        </w:rPr>
      </w:pPr>
      <w:r w:rsidRPr="00E5096A">
        <w:rPr>
          <w:rFonts w:cs="Times New Roman" w:eastAsia="Times New Roman"/>
          <w:b/>
          <w:lang w:eastAsia="hr-HR"/>
        </w:rPr>
        <w:tab/>
      </w:r>
      <w:r w:rsidRPr="00E5096A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MARI, d.o.o., za ribarstvo, građevinarstvo, trgovinu, ugostiteljstvo, uslužne djelatnosti i turizam, Split, </w:t>
      </w:r>
      <w:proofErr w:type="spellStart"/>
      <w:r w:rsidRPr="00E5096A">
        <w:rPr>
          <w:rFonts w:cs="Times New Roman" w:eastAsia="Times New Roman"/>
          <w:lang w:eastAsia="hr-HR"/>
        </w:rPr>
        <w:t>Aljinovićeva</w:t>
      </w:r>
      <w:proofErr w:type="spellEnd"/>
      <w:r w:rsidRPr="00E5096A">
        <w:rPr>
          <w:rFonts w:cs="Times New Roman" w:eastAsia="Times New Roman"/>
          <w:lang w:eastAsia="hr-HR"/>
        </w:rPr>
        <w:t xml:space="preserve"> 28., OIB: 99919228408., MBS: 060166103., dana 07. lipnja 2016. godine</w:t>
      </w:r>
    </w:p>
    <w:p w:rsidRDefault="00E5096A" w:rsidP="00E5096A" w:rsidR="00E5096A" w:rsidRPr="00E509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096A" w:rsidP="00E5096A" w:rsidR="00E5096A" w:rsidRPr="00E5096A">
      <w:pPr>
        <w:spacing w:after="0"/>
        <w:jc w:val="center"/>
        <w:rPr>
          <w:rFonts w:cs="Times New Roman" w:eastAsia="Times New Roman"/>
          <w:lang w:eastAsia="hr-HR"/>
        </w:rPr>
      </w:pPr>
      <w:r w:rsidRPr="00E5096A">
        <w:rPr>
          <w:rFonts w:cs="Times New Roman" w:eastAsia="Times New Roman"/>
          <w:lang w:eastAsia="hr-HR"/>
        </w:rPr>
        <w:t>r i j e š i o  j e</w:t>
      </w:r>
    </w:p>
    <w:p w:rsidRDefault="00E5096A" w:rsidP="00E5096A" w:rsidR="00E5096A" w:rsidRPr="00E5096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5096A" w:rsidP="00E5096A" w:rsidR="00E5096A" w:rsidRPr="00E5096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5096A" w:rsidP="00E5096A" w:rsidR="00E5096A" w:rsidRPr="00E5096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5096A">
        <w:rPr>
          <w:rFonts w:cs="Times New Roman" w:eastAsia="Times New Roman"/>
          <w:lang w:eastAsia="hr-HR"/>
        </w:rPr>
        <w:t xml:space="preserve">Otvara se skraćeni stečajni postupak nad Dužnikom: MARI, d.o.o., za ribarstvo, građevinarstvo, trgovinu, ugostiteljstvo, uslužne djelatnosti i turizam, Split, </w:t>
      </w:r>
      <w:proofErr w:type="spellStart"/>
      <w:r w:rsidRPr="00E5096A">
        <w:rPr>
          <w:rFonts w:cs="Times New Roman" w:eastAsia="Times New Roman"/>
          <w:lang w:eastAsia="hr-HR"/>
        </w:rPr>
        <w:t>Aljinovićeva</w:t>
      </w:r>
      <w:proofErr w:type="spellEnd"/>
      <w:r w:rsidRPr="00E5096A">
        <w:rPr>
          <w:rFonts w:cs="Times New Roman" w:eastAsia="Times New Roman"/>
          <w:lang w:eastAsia="hr-HR"/>
        </w:rPr>
        <w:t xml:space="preserve"> 28., OIB: 99919228408., MBS: 060166103. Skraćeni stečajni postupak je otvoren dana 07. lipnja 2016. godine u 12,30 sati, kada je ovo rješenje objavljeno na mrežnoj stranici e-Oglasna ploča sudova.</w:t>
      </w:r>
    </w:p>
    <w:p w:rsidRDefault="00E5096A" w:rsidP="00E5096A" w:rsidR="00E5096A" w:rsidRPr="00E5096A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5096A" w:rsidP="00E5096A" w:rsidR="00E5096A" w:rsidRPr="00E5096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5096A">
        <w:rPr>
          <w:rFonts w:cs="Times New Roman" w:eastAsia="Times New Roman"/>
          <w:lang w:eastAsia="hr-HR"/>
        </w:rPr>
        <w:t xml:space="preserve">Za stečajnog upravitelja imenuje se Nada Mikulandra, </w:t>
      </w:r>
      <w:proofErr w:type="spellStart"/>
      <w:r w:rsidRPr="00E5096A">
        <w:rPr>
          <w:rFonts w:cs="Times New Roman" w:eastAsia="Times New Roman"/>
          <w:lang w:eastAsia="hr-HR"/>
        </w:rPr>
        <w:t>Stubalj</w:t>
      </w:r>
      <w:proofErr w:type="spellEnd"/>
      <w:r w:rsidRPr="00E5096A">
        <w:rPr>
          <w:rFonts w:cs="Times New Roman" w:eastAsia="Times New Roman"/>
          <w:lang w:eastAsia="hr-HR"/>
        </w:rPr>
        <w:t xml:space="preserve"> 238., </w:t>
      </w:r>
      <w:proofErr w:type="spellStart"/>
      <w:r w:rsidRPr="00E5096A">
        <w:rPr>
          <w:rFonts w:cs="Times New Roman" w:eastAsia="Times New Roman"/>
          <w:lang w:eastAsia="hr-HR"/>
        </w:rPr>
        <w:t>Bilice</w:t>
      </w:r>
      <w:proofErr w:type="spellEnd"/>
      <w:r w:rsidRPr="00E5096A">
        <w:rPr>
          <w:rFonts w:cs="Times New Roman" w:eastAsia="Times New Roman"/>
          <w:lang w:eastAsia="hr-HR"/>
        </w:rPr>
        <w:t>, OIB: 01343352417.</w:t>
      </w:r>
    </w:p>
    <w:p w:rsidRDefault="00E5096A" w:rsidP="00E5096A" w:rsidR="00E5096A" w:rsidRPr="00E5096A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5096A" w:rsidP="00E5096A" w:rsidR="00E5096A" w:rsidRPr="00E5096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5096A">
        <w:rPr>
          <w:rFonts w:cs="Times New Roman" w:eastAsia="Times New Roman"/>
          <w:lang w:eastAsia="hr-HR"/>
        </w:rPr>
        <w:t xml:space="preserve">Zaključuje se skraćeni stečajni postupak nad Dužnikom: MARI, d.o.o., za ribarstvo, građevinarstvo, trgovinu, ugostiteljstvo, uslužne djelatnosti i turizam, Split, </w:t>
      </w:r>
      <w:proofErr w:type="spellStart"/>
      <w:r w:rsidRPr="00E5096A">
        <w:rPr>
          <w:rFonts w:cs="Times New Roman" w:eastAsia="Times New Roman"/>
          <w:lang w:eastAsia="hr-HR"/>
        </w:rPr>
        <w:t>Aljinovićeva</w:t>
      </w:r>
      <w:proofErr w:type="spellEnd"/>
      <w:r w:rsidRPr="00E5096A">
        <w:rPr>
          <w:rFonts w:cs="Times New Roman" w:eastAsia="Times New Roman"/>
          <w:lang w:eastAsia="hr-HR"/>
        </w:rPr>
        <w:t xml:space="preserve"> 28., OIB: 99919228408., MBS: 060166103.</w:t>
      </w:r>
    </w:p>
    <w:p w:rsidRDefault="00E5096A" w:rsidP="00E5096A" w:rsidR="00E5096A" w:rsidRPr="00E5096A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5096A" w:rsidP="00E5096A" w:rsidR="00E5096A" w:rsidRPr="00E5096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5096A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E5096A" w:rsidP="00E5096A" w:rsidR="00E5096A" w:rsidRPr="00E5096A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E5096A" w:rsidP="00E5096A" w:rsidR="00E5096A" w:rsidRPr="00E5096A">
      <w:pPr>
        <w:spacing w:after="0"/>
        <w:jc w:val="center"/>
        <w:rPr>
          <w:rFonts w:cs="Times New Roman" w:eastAsia="Times New Roman"/>
          <w:lang w:eastAsia="hr-HR"/>
        </w:rPr>
      </w:pPr>
      <w:r w:rsidRPr="00E5096A">
        <w:rPr>
          <w:rFonts w:cs="Times New Roman" w:eastAsia="Times New Roman"/>
          <w:lang w:eastAsia="hr-HR"/>
        </w:rPr>
        <w:t>Obrazloženje</w:t>
      </w:r>
    </w:p>
    <w:p w:rsidRDefault="00E5096A" w:rsidP="00E5096A" w:rsidR="00E5096A" w:rsidRPr="00E5096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5096A" w:rsidP="00E5096A" w:rsidR="00E5096A" w:rsidRPr="00E5096A">
      <w:pPr>
        <w:spacing w:after="0"/>
        <w:jc w:val="both"/>
        <w:rPr>
          <w:rFonts w:cs="Times New Roman" w:eastAsia="Times New Roman"/>
          <w:lang w:eastAsia="hr-HR"/>
        </w:rPr>
      </w:pPr>
      <w:r w:rsidRPr="00E5096A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30. listopada 2015. godine Zahtjev za provedbu skraćenog stečajnog postupka (Zahtjev) nad Dužnikom: MARI, d.o.o., za ribarstvo, građevinarstvo, trgovinu, ugostiteljstvo, uslužne djelatnosti i turizam, Split, </w:t>
      </w:r>
      <w:proofErr w:type="spellStart"/>
      <w:r w:rsidRPr="00E5096A">
        <w:rPr>
          <w:rFonts w:cs="Times New Roman" w:eastAsia="Times New Roman"/>
          <w:lang w:eastAsia="hr-HR"/>
        </w:rPr>
        <w:t>Aljinovićeva</w:t>
      </w:r>
      <w:proofErr w:type="spellEnd"/>
      <w:r w:rsidRPr="00E5096A">
        <w:rPr>
          <w:rFonts w:cs="Times New Roman" w:eastAsia="Times New Roman"/>
          <w:lang w:eastAsia="hr-HR"/>
        </w:rPr>
        <w:t xml:space="preserve"> 28.</w:t>
      </w:r>
    </w:p>
    <w:p w:rsidRDefault="00E5096A" w:rsidP="00E5096A" w:rsidR="00E5096A" w:rsidRPr="00E509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096A" w:rsidP="00E5096A" w:rsidR="00E5096A" w:rsidRPr="00E509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5096A">
        <w:rPr>
          <w:rFonts w:cs="Times New Roman" w:eastAsia="Times New Roman"/>
          <w:lang w:eastAsia="hr-HR"/>
        </w:rPr>
        <w:t xml:space="preserve">U podnesenom Zahtjevu navedeno je kako Dužnik na dan 01. rujna 2015. godine, u Očevidniku redoslijeda osnova za plaćanje, ima evidentirane neizvršene osnove za plaćanje u neprekinutom razdoblju od 2995. dana, u ukupnom iznosu od: 14.641,82 kn, kao i da prema </w:t>
      </w:r>
    </w:p>
    <w:p w:rsidRDefault="00E5096A" w:rsidP="00E5096A" w:rsidR="00E5096A" w:rsidRPr="00E509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5096A" w:rsidP="00E5096A" w:rsidR="00E5096A" w:rsidRPr="00E5096A">
      <w:pPr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 w:rsidRPr="00E5096A">
        <w:rPr>
          <w:rFonts w:cs="Times New Roman" w:eastAsia="Times New Roman"/>
          <w:b/>
          <w:lang w:eastAsia="hr-HR"/>
        </w:rPr>
        <w:lastRenderedPageBreak/>
        <w:t xml:space="preserve">- 2 -                                </w:t>
      </w:r>
      <w:proofErr w:type="spellStart"/>
      <w:r w:rsidRPr="00E5096A">
        <w:rPr>
          <w:rFonts w:cs="Times New Roman" w:eastAsia="Times New Roman"/>
          <w:b/>
          <w:lang w:eastAsia="hr-HR" w:val="en-AU"/>
        </w:rPr>
        <w:t>Broj</w:t>
      </w:r>
      <w:proofErr w:type="spellEnd"/>
      <w:r w:rsidRPr="00E5096A">
        <w:rPr>
          <w:rFonts w:cs="Times New Roman" w:eastAsia="Times New Roman"/>
          <w:b/>
          <w:lang w:eastAsia="hr-HR" w:val="en-AU"/>
        </w:rPr>
        <w:t xml:space="preserve">: 14. </w:t>
      </w:r>
      <w:r w:rsidRPr="00E5096A">
        <w:rPr>
          <w:rFonts w:cs="Times New Roman" w:eastAsia="Times New Roman"/>
          <w:b/>
          <w:lang w:eastAsia="hr-HR"/>
        </w:rPr>
        <w:t>St-1670/2015.</w:t>
      </w:r>
    </w:p>
    <w:p w:rsidRDefault="00E5096A" w:rsidP="00E5096A" w:rsidR="00E5096A" w:rsidRPr="00E509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5096A" w:rsidP="00E5096A" w:rsidR="00E5096A" w:rsidRPr="00E509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5096A" w:rsidP="00E5096A" w:rsidR="00E5096A" w:rsidRPr="00E5096A">
      <w:pPr>
        <w:spacing w:after="0"/>
        <w:ind w:firstLine="142"/>
        <w:jc w:val="both"/>
        <w:rPr>
          <w:rFonts w:cs="Times New Roman" w:eastAsia="Times New Roman"/>
          <w:lang w:eastAsia="hr-HR"/>
        </w:rPr>
      </w:pPr>
      <w:r w:rsidRPr="00E5096A">
        <w:rPr>
          <w:rFonts w:cs="Times New Roman" w:eastAsia="Times New Roman"/>
          <w:lang w:eastAsia="hr-HR"/>
        </w:rPr>
        <w:t>podacima koji su dostavljeni od Hrvatskog zavoda za mirovinskog osiguranje, Dužnik nema zaposlenih.</w:t>
      </w:r>
    </w:p>
    <w:p w:rsidRDefault="00E5096A" w:rsidP="00E5096A" w:rsidR="00E5096A" w:rsidRPr="00E509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5096A" w:rsidP="00E5096A" w:rsidR="00E5096A" w:rsidRPr="00E5096A">
      <w:pPr>
        <w:spacing w:after="0"/>
        <w:jc w:val="both"/>
        <w:rPr>
          <w:rFonts w:cs="Times New Roman" w:eastAsia="Times New Roman"/>
          <w:lang w:eastAsia="hr-HR"/>
        </w:rPr>
      </w:pPr>
      <w:r w:rsidRPr="00E5096A">
        <w:rPr>
          <w:rFonts w:cs="Times New Roman" w:eastAsia="Times New Roman"/>
          <w:lang w:eastAsia="hr-HR"/>
        </w:rPr>
        <w:t xml:space="preserve">        Kako je prema podacima iz podnesenog Zahtjeva kao i podacima iz sudskog registra, utvrđeno da se u odnosu na Dužnika ne vodi drugi postupak radi brisanja iz sudskog registra, </w:t>
      </w:r>
    </w:p>
    <w:p w:rsidRDefault="00E5096A" w:rsidP="00E5096A" w:rsidR="00E5096A" w:rsidRPr="00E5096A">
      <w:pPr>
        <w:spacing w:after="0"/>
        <w:jc w:val="both"/>
        <w:rPr>
          <w:rFonts w:cs="Times New Roman" w:eastAsia="Times New Roman"/>
          <w:lang w:eastAsia="hr-HR"/>
        </w:rPr>
      </w:pPr>
      <w:r w:rsidRPr="00E5096A">
        <w:rPr>
          <w:rFonts w:cs="Times New Roman" w:eastAsia="Times New Roman"/>
          <w:lang w:eastAsia="hr-HR"/>
        </w:rPr>
        <w:t>čime su bile ispunjene pretpostavke iz čl. 428. Stečajnog zakona (</w:t>
      </w:r>
      <w:r w:rsidRPr="00E5096A">
        <w:rPr>
          <w:rFonts w:cs="Times New Roman" w:eastAsia="Times New Roman"/>
          <w:i/>
          <w:lang w:eastAsia="hr-HR"/>
        </w:rPr>
        <w:t>Narodne novine</w:t>
      </w:r>
      <w:r w:rsidRPr="00E5096A">
        <w:rPr>
          <w:rFonts w:cs="Times New Roman" w:eastAsia="Times New Roman"/>
          <w:lang w:eastAsia="hr-HR"/>
        </w:rPr>
        <w:t>, broj: 71/15., dalje: SZ), ovaj Sud je 24. veljače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E5096A" w:rsidP="00E5096A" w:rsidR="00E5096A" w:rsidRPr="00E509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096A" w:rsidP="00E5096A" w:rsidR="00E5096A" w:rsidRPr="00E5096A">
      <w:pPr>
        <w:spacing w:after="0"/>
        <w:jc w:val="both"/>
        <w:rPr>
          <w:rFonts w:cs="Times New Roman" w:eastAsia="Times New Roman"/>
          <w:lang w:eastAsia="hr-HR"/>
        </w:rPr>
      </w:pPr>
      <w:r w:rsidRPr="00E5096A">
        <w:rPr>
          <w:rFonts w:cs="Times New Roman" w:eastAsia="Times New Roman"/>
          <w:lang w:eastAsia="hr-HR"/>
        </w:rPr>
        <w:tab/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E5096A" w:rsidP="00E5096A" w:rsidR="00E5096A" w:rsidRPr="00E509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5096A" w:rsidP="00E5096A" w:rsidR="00E5096A" w:rsidRPr="00E509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5096A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E5096A" w:rsidP="00E5096A" w:rsidR="00E5096A" w:rsidRPr="00E509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5096A" w:rsidP="00E5096A" w:rsidR="00E5096A" w:rsidRPr="00E509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5096A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E5096A" w:rsidP="00E5096A" w:rsidR="00E5096A" w:rsidRPr="00E5096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E5096A" w:rsidP="00E5096A" w:rsidR="00E5096A" w:rsidRPr="00E509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5096A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E5096A" w:rsidP="00E5096A" w:rsidR="00E5096A" w:rsidRPr="00E509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5096A" w:rsidP="00E5096A" w:rsidR="00E5096A" w:rsidRPr="00E5096A">
      <w:pPr>
        <w:spacing w:after="0"/>
        <w:jc w:val="both"/>
        <w:rPr>
          <w:rFonts w:cs="Times New Roman" w:eastAsia="Times New Roman"/>
          <w:lang w:eastAsia="hr-HR"/>
        </w:rPr>
      </w:pPr>
      <w:r w:rsidRPr="00E5096A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E5096A" w:rsidP="00E5096A" w:rsidR="00E5096A" w:rsidRPr="00E509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5096A" w:rsidP="00E5096A" w:rsidR="00E5096A" w:rsidRPr="00E509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5096A" w:rsidP="00E5096A" w:rsidR="00E5096A" w:rsidRPr="00E5096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E5096A">
        <w:rPr>
          <w:rFonts w:cs="Times New Roman" w:eastAsia="Times New Roman"/>
          <w:lang w:eastAsia="hr-HR"/>
        </w:rPr>
        <w:t>U Splitu, 07. lipnja 2016. godine</w:t>
      </w:r>
    </w:p>
    <w:p w:rsidRDefault="00E5096A" w:rsidP="00E5096A" w:rsidR="00E5096A" w:rsidRPr="00E5096A">
      <w:pPr>
        <w:spacing w:after="0"/>
        <w:jc w:val="both"/>
        <w:rPr>
          <w:rFonts w:cs="Times New Roman" w:eastAsia="Times New Roman"/>
          <w:lang w:eastAsia="hr-HR"/>
        </w:rPr>
      </w:pPr>
      <w:r w:rsidRPr="00E5096A">
        <w:rPr>
          <w:rFonts w:cs="Times New Roman" w:eastAsia="Times New Roman"/>
          <w:lang w:eastAsia="hr-HR"/>
        </w:rPr>
        <w:t xml:space="preserve">                                                                 </w:t>
      </w:r>
    </w:p>
    <w:p w:rsidRDefault="00E5096A" w:rsidP="00E5096A" w:rsidR="00E5096A" w:rsidRPr="00E5096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E5096A" w:rsidP="00E5096A" w:rsidR="00E5096A" w:rsidRPr="00E5096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E5096A">
        <w:rPr>
          <w:rFonts w:cs="Times New Roman" w:eastAsia="Times New Roman"/>
          <w:lang w:eastAsia="hr-HR"/>
        </w:rPr>
        <w:t>S U D A C</w:t>
      </w:r>
    </w:p>
    <w:p w:rsidRDefault="00E5096A" w:rsidP="00E5096A" w:rsidR="00E5096A" w:rsidRPr="00E5096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E5096A">
        <w:rPr>
          <w:rFonts w:cs="Times New Roman" w:eastAsia="Times New Roman"/>
          <w:lang w:eastAsia="hr-HR"/>
        </w:rPr>
        <w:t>Jozo Ćaleta</w:t>
      </w:r>
    </w:p>
    <w:p w:rsidRDefault="00E5096A" w:rsidP="00E5096A" w:rsidR="00E5096A" w:rsidRPr="00E5096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E5096A" w:rsidP="00E5096A" w:rsidR="00E5096A" w:rsidRPr="00E5096A">
      <w:pPr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 w:rsidRPr="00E5096A">
        <w:rPr>
          <w:rFonts w:cs="Times New Roman" w:eastAsia="Times New Roman"/>
          <w:lang w:eastAsia="hr-HR"/>
        </w:rPr>
        <w:t xml:space="preserve"> </w:t>
      </w:r>
      <w:r w:rsidRPr="00E5096A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E5096A">
        <w:rPr>
          <w:rFonts w:cs="Times New Roman" w:eastAsia="Times New Roman"/>
          <w:b/>
          <w:lang w:eastAsia="hr-HR" w:val="en-AU"/>
        </w:rPr>
        <w:t>Broj</w:t>
      </w:r>
      <w:proofErr w:type="spellEnd"/>
      <w:r w:rsidRPr="00E5096A">
        <w:rPr>
          <w:rFonts w:cs="Times New Roman" w:eastAsia="Times New Roman"/>
          <w:b/>
          <w:lang w:eastAsia="hr-HR" w:val="en-AU"/>
        </w:rPr>
        <w:t xml:space="preserve">: 14. </w:t>
      </w:r>
      <w:r w:rsidRPr="00E5096A">
        <w:rPr>
          <w:rFonts w:cs="Times New Roman" w:eastAsia="Times New Roman"/>
          <w:b/>
          <w:lang w:eastAsia="hr-HR"/>
        </w:rPr>
        <w:t>St-1670/2015.</w:t>
      </w:r>
    </w:p>
    <w:p w:rsidRDefault="00E5096A" w:rsidP="00E5096A" w:rsidR="00E5096A" w:rsidRPr="00E509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5096A" w:rsidP="00E5096A" w:rsidR="00E5096A" w:rsidRPr="00E509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5096A" w:rsidP="00E5096A" w:rsidR="00E5096A" w:rsidRPr="00E509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5096A" w:rsidP="00E5096A" w:rsidR="00E5096A" w:rsidRPr="00E509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5096A" w:rsidP="00E5096A" w:rsidR="00E5096A" w:rsidRPr="00E5096A">
      <w:pPr>
        <w:spacing w:after="0"/>
        <w:jc w:val="both"/>
        <w:rPr>
          <w:rFonts w:cs="Times New Roman" w:eastAsia="Times New Roman"/>
          <w:lang w:eastAsia="hr-HR"/>
        </w:rPr>
      </w:pPr>
      <w:r w:rsidRPr="00E5096A">
        <w:rPr>
          <w:rFonts w:cs="Times New Roman" w:eastAsia="Times New Roman"/>
          <w:lang w:eastAsia="hr-HR"/>
        </w:rPr>
        <w:t>POUKA O PRAVNOM LIJEKU:</w:t>
      </w:r>
    </w:p>
    <w:p w:rsidRDefault="00E5096A" w:rsidP="00E5096A" w:rsidR="00E5096A" w:rsidRPr="00E5096A">
      <w:pPr>
        <w:spacing w:after="0"/>
        <w:jc w:val="both"/>
        <w:rPr>
          <w:rFonts w:cs="Times New Roman" w:eastAsia="Times New Roman"/>
          <w:lang w:eastAsia="hr-HR"/>
        </w:rPr>
      </w:pPr>
      <w:r w:rsidRPr="00E5096A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E5096A" w:rsidP="00E5096A" w:rsidR="00E5096A" w:rsidRPr="00E509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096A" w:rsidP="00E5096A" w:rsidR="00E5096A" w:rsidRPr="00E509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096A" w:rsidP="00E5096A" w:rsidR="00E5096A" w:rsidRPr="00E509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096A" w:rsidP="00E5096A" w:rsidR="00E5096A" w:rsidRPr="00E509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096A" w:rsidP="00E5096A" w:rsidR="00E5096A" w:rsidRPr="00E509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096A" w:rsidP="00E5096A" w:rsidR="00E5096A" w:rsidRPr="00E5096A">
      <w:pPr>
        <w:spacing w:after="0"/>
        <w:jc w:val="both"/>
        <w:rPr>
          <w:rFonts w:cs="Times New Roman" w:eastAsia="Times New Roman"/>
          <w:lang w:eastAsia="hr-HR"/>
        </w:rPr>
      </w:pPr>
      <w:r w:rsidRPr="00E5096A">
        <w:rPr>
          <w:rFonts w:cs="Times New Roman" w:eastAsia="Times New Roman"/>
          <w:lang w:eastAsia="hr-HR"/>
        </w:rPr>
        <w:t>DNA:</w:t>
      </w:r>
    </w:p>
    <w:p w:rsidRDefault="00E5096A" w:rsidP="00E5096A" w:rsidR="00E5096A" w:rsidRPr="00E5096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5096A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E5096A" w:rsidP="00E5096A" w:rsidR="00E5096A" w:rsidRPr="00E5096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5096A">
        <w:rPr>
          <w:rFonts w:cs="Times New Roman" w:eastAsia="Times New Roman"/>
          <w:lang w:eastAsia="hr-HR"/>
        </w:rPr>
        <w:t>Dužniku,</w:t>
      </w:r>
    </w:p>
    <w:p w:rsidRDefault="00E5096A" w:rsidP="00E5096A" w:rsidR="00E5096A" w:rsidRPr="00E5096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5096A">
        <w:rPr>
          <w:rFonts w:cs="Times New Roman" w:eastAsia="Times New Roman"/>
          <w:lang w:eastAsia="hr-HR"/>
        </w:rPr>
        <w:t xml:space="preserve">stečajnom upravitelju  Nada Mikulandra, </w:t>
      </w:r>
      <w:proofErr w:type="spellStart"/>
      <w:r w:rsidRPr="00E5096A">
        <w:rPr>
          <w:rFonts w:cs="Times New Roman" w:eastAsia="Times New Roman"/>
          <w:lang w:eastAsia="hr-HR"/>
        </w:rPr>
        <w:t>Stubalj</w:t>
      </w:r>
      <w:proofErr w:type="spellEnd"/>
      <w:r w:rsidRPr="00E5096A">
        <w:rPr>
          <w:rFonts w:cs="Times New Roman" w:eastAsia="Times New Roman"/>
          <w:lang w:eastAsia="hr-HR"/>
        </w:rPr>
        <w:t xml:space="preserve"> 238., </w:t>
      </w:r>
      <w:proofErr w:type="spellStart"/>
      <w:r w:rsidRPr="00E5096A">
        <w:rPr>
          <w:rFonts w:cs="Times New Roman" w:eastAsia="Times New Roman"/>
          <w:lang w:eastAsia="hr-HR"/>
        </w:rPr>
        <w:t>Bilice</w:t>
      </w:r>
      <w:proofErr w:type="spellEnd"/>
      <w:r w:rsidRPr="00E5096A">
        <w:rPr>
          <w:rFonts w:cs="Times New Roman" w:eastAsia="Times New Roman"/>
          <w:lang w:eastAsia="hr-HR"/>
        </w:rPr>
        <w:t xml:space="preserve">, </w:t>
      </w:r>
    </w:p>
    <w:p w:rsidRDefault="00E5096A" w:rsidP="00E5096A" w:rsidR="00E5096A" w:rsidRPr="00E5096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5096A">
        <w:rPr>
          <w:rFonts w:cs="Times New Roman" w:eastAsia="Times New Roman"/>
          <w:lang w:eastAsia="hr-HR"/>
        </w:rPr>
        <w:t>Županijsko državno odvjetništvo Split,</w:t>
      </w:r>
    </w:p>
    <w:p w:rsidRDefault="00E5096A" w:rsidP="00E5096A" w:rsidR="00E5096A" w:rsidRPr="00E5096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5096A">
        <w:rPr>
          <w:rFonts w:cs="Times New Roman" w:eastAsia="Times New Roman"/>
          <w:lang w:eastAsia="hr-HR"/>
        </w:rPr>
        <w:t xml:space="preserve">Porezna uprava Split, </w:t>
      </w:r>
    </w:p>
    <w:p w:rsidRDefault="00E5096A" w:rsidP="00E5096A" w:rsidR="00E5096A" w:rsidRPr="00E5096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5096A">
        <w:rPr>
          <w:rFonts w:cs="Times New Roman" w:eastAsia="Times New Roman"/>
          <w:lang w:eastAsia="hr-HR"/>
        </w:rPr>
        <w:t>e-Oglasna ploča Suda – rok 20. dana,</w:t>
      </w:r>
    </w:p>
    <w:p w:rsidRDefault="00E5096A" w:rsidP="00E5096A" w:rsidR="00E5096A" w:rsidRPr="00E5096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5096A">
        <w:rPr>
          <w:rFonts w:cs="Times New Roman" w:eastAsia="Times New Roman"/>
          <w:lang w:eastAsia="hr-HR"/>
        </w:rPr>
        <w:t>sudski registar – nakon pravomoćnosti</w:t>
      </w:r>
    </w:p>
    <w:p w:rsidRDefault="00E5096A" w:rsidP="00DA0242" w:rsidR="00DA0242">
      <w:pPr>
        <w:numPr>
          <w:ilvl w:val="0"/>
          <w:numId w:val="48"/>
        </w:numPr>
        <w:spacing w:after="0"/>
        <w:contextualSpacing/>
        <w:jc w:val="both"/>
      </w:pPr>
      <w:r w:rsidRPr="00E5096A">
        <w:rPr>
          <w:rFonts w:cs="Times New Roman" w:eastAsia="Times New Roman"/>
          <w:lang w:eastAsia="hr-HR"/>
        </w:rPr>
        <w:t>u spis.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96A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070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St-1670/2015-5</izvorni_sadrzaj>
    <derivirana_varijabla naziv="DomainObject.Oznaka_1">St-1670/2015-5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1670</izvorni_sadrzaj>
    <derivirana_varijabla naziv="DomainObject.Predmet.Broj_1">1670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St-1670/2015</izvorni_sadrzaj>
    <derivirana_varijabla naziv="DomainObject.Predmet.OznakaBroj_1">St-1670/2015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 d.o.o. za ribarstvo, građevinarstvo, trgovinu, ugostiteljstvo, uslužne djelatnosti i turizam</izvorni_sadrzaj>
    <derivirana_varijabla naziv="DomainObject.Predmet.ProtustrankaFormated_1">  MARI d.o.o. za ribarstvo, građevinarstvo, trgovinu, ugostiteljstvo, uslužne djelatnosti i turizam</derivirana_varijabla>
  </DomainObject.Predmet.ProtustrankaFormated>
  <DomainObject.Predmet.ProtustrankaFormatedOIB>
    <izvorni_sadrzaj>  MARI d.o.o. za ribarstvo, građevinarstvo, trgovinu, ugostiteljstvo, uslužne djelatnosti i turizam, OIB 99919228408</izvorni_sadrzaj>
    <derivirana_varijabla naziv="DomainObject.Predmet.ProtustrankaFormatedOIB_1">  MARI d.o.o. za ribarstvo, građevinarstvo, trgovinu, ugostiteljstvo, uslužne djelatnosti i turizam, OIB 99919228408</derivirana_varijabla>
  </DomainObject.Predmet.ProtustrankaFormatedOIB>
  <DomainObject.Predmet.ProtustrankaFormatedWithAdress>
    <izvorni_sadrzaj> MARI d.o.o. za ribarstvo, građevinarstvo, trgovinu, ugostiteljstvo, uslužne djelatnosti i turizam, Aljinovićeva 28, 21000 Split</izvorni_sadrzaj>
    <derivirana_varijabla naziv="DomainObject.Predmet.ProtustrankaFormatedWithAdress_1"> MARI d.o.o. za ribarstvo, građevinarstvo, trgovinu, ugostiteljstvo, uslužne djelatnosti i turizam, Aljinovićeva 28, 21000 Split</derivirana_varijabla>
  </DomainObject.Predmet.ProtustrankaFormatedWithAdress>
  <DomainObject.Predmet.ProtustrankaFormatedWithAdressOIB>
    <izvorni_sadrzaj> MARI d.o.o. za ribarstvo, građevinarstvo, trgovinu, ugostiteljstvo, uslužne djelatnosti i turizam, OIB 99919228408, Aljinovićeva 28, 21000 Split</izvorni_sadrzaj>
    <derivirana_varijabla naziv="DomainObject.Predmet.ProtustrankaFormatedWithAdressOIB_1"> MARI d.o.o. za ribarstvo, građevinarstvo, trgovinu, ugostiteljstvo, uslužne djelatnosti i turizam, OIB 99919228408, Aljinovićeva 28, 21000 Split</derivirana_varijabla>
  </DomainObject.Predmet.ProtustrankaFormatedWithAdressOIB>
  <DomainObject.Predmet.ProtustrankaWithAdress>
    <izvorni_sadrzaj>MARI d.o.o. za ribarstvo, građevinarstvo, trgovinu, ugostiteljstvo, uslužne djelatnosti i turizam Aljinovićeva 28, 21000 Split</izvorni_sadrzaj>
    <derivirana_varijabla naziv="DomainObject.Predmet.ProtustrankaWithAdress_1">MARI d.o.o. za ribarstvo, građevinarstvo, trgovinu, ugostiteljstvo, uslužne djelatnosti i turizam Aljinovićeva 28, 21000 Split</derivirana_varijabla>
  </DomainObject.Predmet.ProtustrankaWithAdress>
  <DomainObject.Predmet.ProtustrankaWithAdressOIB>
    <izvorni_sadrzaj>MARI d.o.o. za ribarstvo, građevinarstvo, trgovinu, ugostiteljstvo, uslužne djelatnosti i turizam, OIB 99919228408, Aljinovićeva 28, 21000 Split</izvorni_sadrzaj>
    <derivirana_varijabla naziv="DomainObject.Predmet.ProtustrankaWithAdressOIB_1">MARI d.o.o. za ribarstvo, građevinarstvo, trgovinu, ugostiteljstvo, uslužne djelatnosti i turizam, OIB 99919228408, Aljinovićeva 28, 21000 Split</derivirana_varijabla>
  </DomainObject.Predmet.ProtustrankaWithAdressOIB>
  <DomainObject.Predmet.ProtustrankaNazivFormated>
    <izvorni_sadrzaj>MARI d.o.o. za ribarstvo, građevinarstvo, trgovinu, ugostiteljstvo, uslužne djelatnosti i turizam</izvorni_sadrzaj>
    <derivirana_varijabla naziv="DomainObject.Predmet.ProtustrankaNazivFormated_1">MARI d.o.o. za ribarstvo, građevinarstvo, trgovinu, ugostiteljstvo, uslužne djelatnosti i turizam</derivirana_varijabla>
  </DomainObject.Predmet.ProtustrankaNazivFormated>
  <DomainObject.Predmet.ProtustrankaNazivFormatedOIB>
    <izvorni_sadrzaj>MARI d.o.o. za ribarstvo, građevinarstvo, trgovinu, ugostiteljstvo, uslužne djelatnosti i turizam, OIB 99919228408</izvorni_sadrzaj>
    <derivirana_varijabla naziv="DomainObject.Predmet.ProtustrankaNazivFormatedOIB_1">MARI d.o.o. za ribarstvo, građevinarstvo, trgovinu, ugostiteljstvo, uslužne djelatnosti i turizam, OIB 99919228408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14641.82</izvorni_sadrzaj>
    <derivirana_varijabla naziv="DomainObject.Predmet.TrenutnaVrijednost_1">14641.82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MARI d.o.o. za ribarstvo, građevinarstvo, trgovinu, ugostiteljstvo, uslužne djelatnosti i turizam</item>
    </izvorni_sadrzaj>
    <derivirana_varijabla naziv="DomainObject.Predmet.ProtuStrankaListFormated_1">
      <item>MARI d.o.o. za ribarstvo, građevinarstvo, trgovinu, ugostiteljstvo, uslužne djelatnosti i turizam</item>
    </derivirana_varijabla>
  </DomainObject.Predmet.ProtuStrankaListFormated>
  <DomainObject.Predmet.ProtuStrankaListFormatedOIB>
    <izvorni_sadrzaj>
      <item>MARI d.o.o. za ribarstvo, građevinarstvo, trgovinu, ugostiteljstvo, uslužne djelatnosti i turizam, OIB 99919228408</item>
    </izvorni_sadrzaj>
    <derivirana_varijabla naziv="DomainObject.Predmet.ProtuStrankaListFormatedOIB_1">
      <item>MARI d.o.o. za ribarstvo, građevinarstvo, trgovinu, ugostiteljstvo, uslužne djelatnosti i turizam, OIB 99919228408</item>
    </derivirana_varijabla>
  </DomainObject.Predmet.ProtuStrankaListFormatedOIB>
  <DomainObject.Predmet.ProtuStrankaListFormatedWithAdress>
    <izvorni_sadrzaj>
      <item>MARI d.o.o. za ribarstvo, građevinarstvo, trgovinu, ugostiteljstvo, uslužne djelatnosti i turizam, Aljinovićeva 28, 21000 Split</item>
    </izvorni_sadrzaj>
    <derivirana_varijabla naziv="DomainObject.Predmet.ProtuStrankaListFormatedWithAdress_1">
      <item>MARI d.o.o. za ribarstvo, građevinarstvo, trgovinu, ugostiteljstvo, uslužne djelatnosti i turizam, Aljinovićeva 28, 21000 Split</item>
    </derivirana_varijabla>
  </DomainObject.Predmet.ProtuStrankaListFormatedWithAdress>
  <DomainObject.Predmet.ProtuStrankaListFormatedWithAdressOIB>
    <izvorni_sadrzaj>
      <item>MARI d.o.o. za ribarstvo, građevinarstvo, trgovinu, ugostiteljstvo, uslužne djelatnosti i turizam, OIB 99919228408, Aljinovićeva 28, 21000 Split</item>
    </izvorni_sadrzaj>
    <derivirana_varijabla naziv="DomainObject.Predmet.ProtuStrankaListFormatedWithAdressOIB_1">
      <item>MARI d.o.o. za ribarstvo, građevinarstvo, trgovinu, ugostiteljstvo, uslužne djelatnosti i turizam, OIB 99919228408, Aljinovićeva 28, 21000 Split</item>
    </derivirana_varijabla>
  </DomainObject.Predmet.ProtuStrankaListFormatedWithAdressOIB>
  <DomainObject.Predmet.ProtuStrankaListNazivFormated>
    <izvorni_sadrzaj>
      <item>MARI d.o.o. za ribarstvo, građevinarstvo, trgovinu, ugostiteljstvo, uslužne djelatnosti i turizam</item>
    </izvorni_sadrzaj>
    <derivirana_varijabla naziv="DomainObject.Predmet.ProtuStrankaListNazivFormated_1">
      <item>MARI d.o.o. za ribarstvo, građevinarstvo, trgovinu, ugostiteljstvo, uslužne djelatnosti i turizam</item>
    </derivirana_varijabla>
  </DomainObject.Predmet.ProtuStrankaListNazivFormated>
  <DomainObject.Predmet.ProtuStrankaListNazivFormatedOIB>
    <izvorni_sadrzaj>
      <item>MARI d.o.o. za ribarstvo, građevinarstvo, trgovinu, ugostiteljstvo, uslužne djelatnosti i turizam, OIB 99919228408</item>
    </izvorni_sadrzaj>
    <derivirana_varijabla naziv="DomainObject.Predmet.ProtuStrankaListNazivFormatedOIB_1">
      <item>MARI d.o.o. za ribarstvo, građevinarstvo, trgovinu, ugostiteljstvo, uslužne djelatnosti i turizam, OIB 99919228408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St-1670/2015-5</izvorni_sadrzaj>
    <derivirana_varijabla naziv="DomainObject.PoslovniBrojDokumenta_1">St-1670/2015-5</derivirana_varijabla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MARI d.o.o. za ribarstvo, građevinarstvo, trgovinu, ugostiteljstvo, uslužne djelatnosti i turizam</izvorni_sadrzaj>
    <derivirana_varijabla naziv="DomainObject.Predmet.ProtustrankaIDrugi_1">MARI d.o.o. za ribarstvo, građevinarstvo, trgovinu, ugostiteljstvo, uslužne djelatnosti i turizam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MARI d.o.o. za ribarstvo, građevinarstvo, trgovinu, ugostiteljstvo, uslužne djelatnosti i turizam, OIB 99919228408, Aljinovićeva 28, 21000 Split</izvorni_sadrzaj>
    <derivirana_varijabla naziv="DomainObject.Predmet.ProtustrankaIDrugiAdressOIB_1">MARI d.o.o. za ribarstvo, građevinarstvo, trgovinu, ugostiteljstvo, uslužne djelatnosti i turizam, OIB 99919228408, Aljinovićeva 28,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 d.o.o. za ribarstvo, građevinarstvo, trgovinu, ugostiteljstvo, uslužne djelatnosti i turizam</item>
      <item>FINANCIJSKA AGENCIJA,RC SPLIT</item>
    </izvorni_sadrzaj>
    <derivirana_varijabla naziv="DomainObject.Predmet.SudioniciListNaziv_1">
      <item>MARI d.o.o. za ribarstvo, građevinarstvo, trgovinu, ugostiteljstvo, uslužne djelatnosti i turizam</item>
      <item>FINANCIJSKA AGENCIJA,RC SPLIT</item>
    </derivirana_varijabla>
  </DomainObject.Predmet.SudioniciListNaziv>
  <DomainObject.Predmet.SudioniciListAdressOIB>
    <izvorni_sadrzaj>
      <item>MARI d.o.o. za ribarstvo, građevinarstvo, trgovinu, ugostiteljstvo, uslužne djelatnosti i turizam, OIB 99919228408, Aljinovićeva 28,21000 Split</item>
      <item>FINANCIJSKA AGENCIJA,RC SPLIT, OIB 85821130368, Mažuranićevo šetalište 24b,21000 Split</item>
    </izvorni_sadrzaj>
    <derivirana_varijabla naziv="DomainObject.Predmet.SudioniciListAdressOIB_1">
      <item>MARI d.o.o. za ribarstvo, građevinarstvo, trgovinu, ugostiteljstvo, uslužne djelatnosti i turizam, OIB 99919228408, Aljinovićeva 28,21000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A3F43A-A5DC-4340-90CF-6307F46812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807</properties:Words>
  <properties:Characters>4432</properties:Characters>
  <properties:Lines>121</properties:Lines>
  <properties:Paragraphs>38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2016-06-07T10:54:00Z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St-1670/2015-5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