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26bfe" w14:paraId="af26bfe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796EF8">
        <w:t>400</w:t>
      </w:r>
      <w:r w:rsidR="0065203E">
        <w:t>/</w:t>
      </w:r>
      <w:r w:rsidR="008922FD" w:rsidRPr="008922FD">
        <w:t>2015</w:t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796EF8">
        <w:t>UDRUGA HRVATSKIH BRANITELJA OBOLJELIH OD PTSP-a I NJIHOVIH OBITELJI „FENIKS“, Kaštel Lukšić, Cesta dr. F. Tuđmana bb</w:t>
      </w:r>
      <w:r w:rsidR="00ED1D5F">
        <w:t xml:space="preserve">, </w:t>
      </w:r>
      <w:r w:rsidR="00796EF8">
        <w:t>OIB: 22686663883</w:t>
      </w:r>
      <w:r w:rsidR="00E32AA8">
        <w:t>,</w:t>
      </w:r>
      <w:r w:rsidR="00236985">
        <w:t xml:space="preserve"> </w:t>
      </w:r>
      <w:r w:rsidR="00595111">
        <w:t>dana 2.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796EF8" w:rsidRPr="00796EF8">
        <w:t xml:space="preserve">UDRUGA HRVATSKIH BRANITELJA OBOLJELIH OD PTSP-a I NJIHOVIH OBITELJI „FENIKS“, Kaštel Lukšić, Cesta dr. F. Tuđmana bb, </w:t>
      </w:r>
      <w:r w:rsidR="00236985">
        <w:t xml:space="preserve">na </w:t>
      </w:r>
      <w:r>
        <w:t>dan</w:t>
      </w:r>
      <w:r w:rsidR="00767E7A">
        <w:t xml:space="preserve"> 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796EF8">
        <w:t>u od 1535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796EF8">
        <w:t>9.781,11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796EF8">
        <w:t>3. ST-1400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796EF8" w:rsidR="00F945BC">
      <w:pPr>
        <w:jc w:val="both"/>
      </w:pPr>
      <w:r>
        <w:t>IV-</w:t>
      </w:r>
      <w:r w:rsidR="00543777">
        <w:t xml:space="preserve"> Ako osob</w:t>
      </w:r>
      <w:r w:rsidR="00BA4DDF">
        <w:t>a</w:t>
      </w:r>
      <w:r w:rsidR="003D3A71">
        <w:t xml:space="preserve"> ovlašten</w:t>
      </w:r>
      <w:r w:rsidR="00BA4DDF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BA4DDF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796EF8" w:rsidP="00796EF8" w:rsidR="00796EF8">
      <w:pPr>
        <w:jc w:val="both"/>
      </w:pPr>
    </w:p>
    <w:p w:rsidRDefault="00FF1598" w:rsidP="00F576EC" w:rsidR="008922FD">
      <w:pPr>
        <w:jc w:val="center"/>
      </w:pPr>
      <w:r>
        <w:t>U Splitu, 2.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64EE2"/>
    <w:rsid w:val="00080598"/>
    <w:rsid w:val="000C1982"/>
    <w:rsid w:val="000C6328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36985"/>
    <w:rsid w:val="0025689E"/>
    <w:rsid w:val="00296435"/>
    <w:rsid w:val="00297AA2"/>
    <w:rsid w:val="002A16B1"/>
    <w:rsid w:val="002A267F"/>
    <w:rsid w:val="002D0EEC"/>
    <w:rsid w:val="002D1607"/>
    <w:rsid w:val="003155FB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204F2"/>
    <w:rsid w:val="00543777"/>
    <w:rsid w:val="00554D22"/>
    <w:rsid w:val="005662CB"/>
    <w:rsid w:val="0057721D"/>
    <w:rsid w:val="00595111"/>
    <w:rsid w:val="005C5AFA"/>
    <w:rsid w:val="005C7D87"/>
    <w:rsid w:val="005F0E13"/>
    <w:rsid w:val="005F7663"/>
    <w:rsid w:val="00602A20"/>
    <w:rsid w:val="00603FD6"/>
    <w:rsid w:val="006105BB"/>
    <w:rsid w:val="0065203E"/>
    <w:rsid w:val="00683153"/>
    <w:rsid w:val="00710400"/>
    <w:rsid w:val="00737DD6"/>
    <w:rsid w:val="007648D8"/>
    <w:rsid w:val="00767E7A"/>
    <w:rsid w:val="00770151"/>
    <w:rsid w:val="00776F7C"/>
    <w:rsid w:val="00787AFC"/>
    <w:rsid w:val="00796EF8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2CF5"/>
    <w:rsid w:val="008A36EF"/>
    <w:rsid w:val="008C7C52"/>
    <w:rsid w:val="008D189F"/>
    <w:rsid w:val="008E0204"/>
    <w:rsid w:val="009255D0"/>
    <w:rsid w:val="00927118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83455"/>
    <w:rsid w:val="00AA3C60"/>
    <w:rsid w:val="00AA5FA1"/>
    <w:rsid w:val="00AD137A"/>
    <w:rsid w:val="00AD5BE5"/>
    <w:rsid w:val="00B22298"/>
    <w:rsid w:val="00B44A30"/>
    <w:rsid w:val="00B46C0E"/>
    <w:rsid w:val="00BA086E"/>
    <w:rsid w:val="00BA4DDF"/>
    <w:rsid w:val="00BA5C6A"/>
    <w:rsid w:val="00BF339C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8312C"/>
    <w:rsid w:val="00D83FD2"/>
    <w:rsid w:val="00D9288A"/>
    <w:rsid w:val="00DC05B1"/>
    <w:rsid w:val="00DC05CF"/>
    <w:rsid w:val="00DE3B36"/>
    <w:rsid w:val="00E076CF"/>
    <w:rsid w:val="00E32AA8"/>
    <w:rsid w:val="00E56740"/>
    <w:rsid w:val="00E634A0"/>
    <w:rsid w:val="00E871B0"/>
    <w:rsid w:val="00EA213A"/>
    <w:rsid w:val="00EB7A0E"/>
    <w:rsid w:val="00ED1D5F"/>
    <w:rsid w:val="00ED780C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02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2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2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2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2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02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2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2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2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2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1400</izvorni_sadrzaj>
    <derivirana_varijabla naziv="DomainObject.Predmet.Broj_1">1400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St-1400/2015</izvorni_sadrzaj>
    <derivirana_varijabla naziv="DomainObject.Predmet.OznakaBroj_1">St-1400/2015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BRANITELJA OBOLJELIH OD PTSP-a I NJIHOVIH OBITELJI "FENIKS"</izvorni_sadrzaj>
    <derivirana_varijabla naziv="DomainObject.Predmet.ProtustrankaFormated_1">  UDRUGA HRVATSKIH BRANITELJA OBOLJELIH OD PTSP-a I NJIHOVIH OBITELJI "FENIKS"</derivirana_varijabla>
  </DomainObject.Predmet.ProtustrankaFormated>
  <DomainObject.Predmet.ProtustrankaFormatedOIB>
    <izvorni_sadrzaj>  UDRUGA HRVATSKIH BRANITELJA OBOLJELIH OD PTSP-a I NJIHOVIH OBITELJI "FENIKS", OIB 22686663883</izvorni_sadrzaj>
    <derivirana_varijabla naziv="DomainObject.Predmet.ProtustrankaFormatedOIB_1">  UDRUGA HRVATSKIH BRANITELJA OBOLJELIH OD PTSP-a I NJIHOVIH OBITELJI "FENIKS", OIB 22686663883</derivirana_varijabla>
  </DomainObject.Predmet.ProtustrankaFormatedOIB>
  <DomainObject.Predmet.ProtustrankaFormatedWithAdress>
    <izvorni_sadrzaj> UDRUGA HRVATSKIH BRANITELJA OBOLJELIH OD PTSP-a I NJIHOVIH OBITELJI "FENIKS", Cesta dr. F. Tuđmana 0bb, 21214 Kaštel Lukšić</izvorni_sadrzaj>
    <derivirana_varijabla naziv="DomainObject.Predmet.ProtustrankaFormatedWithAdress_1"> UDRUGA HRVATSKIH BRANITELJA OBOLJELIH OD PTSP-a I NJIHOVIH OBITELJI "FENIKS", Cesta dr. F. Tuđmana 0bb, 21214 Kaštel Lukšić</derivirana_varijabla>
  </DomainObject.Predmet.ProtustrankaFormatedWithAdress>
  <DomainObject.Predmet.ProtustrankaFormatedWithAdressOIB>
    <izvorni_sadrzaj> UDRUGA HRVATSKIH BRANITELJA OBOLJELIH OD PTSP-a I NJIHOVIH OBITELJI "FENIKS", OIB 22686663883, Cesta dr. F. Tuđmana 0bb, 21214 Kaštel Lukšić</izvorni_sadrzaj>
    <derivirana_varijabla naziv="DomainObject.Predmet.ProtustrankaFormatedWithAdressOIB_1"> UDRUGA HRVATSKIH BRANITELJA OBOLJELIH OD PTSP-a I NJIHOVIH OBITELJI "FENIKS", OIB 22686663883, Cesta dr. F. Tuđmana 0bb, 21214 Kaštel Lukšić</derivirana_varijabla>
  </DomainObject.Predmet.ProtustrankaFormatedWithAdressOIB>
  <DomainObject.Predmet.ProtustrankaWithAdress>
    <izvorni_sadrzaj>UDRUGA HRVATSKIH BRANITELJA OBOLJELIH OD PTSP-a I NJIHOVIH OBITELJI "FENIKS" Cesta dr. F. Tuđmana 0bb, 21214 Kaštel Lukšić</izvorni_sadrzaj>
    <derivirana_varijabla naziv="DomainObject.Predmet.ProtustrankaWithAdress_1">UDRUGA HRVATSKIH BRANITELJA OBOLJELIH OD PTSP-a I NJIHOVIH OBITELJI "FENIKS" Cesta dr. F. Tuđmana 0bb, 21214 Kaštel Lukšić</derivirana_varijabla>
  </DomainObject.Predmet.ProtustrankaWithAdress>
  <DomainObject.Predmet.ProtustrankaWithAdressOIB>
    <izvorni_sadrzaj>UDRUGA HRVATSKIH BRANITELJA OBOLJELIH OD PTSP-a I NJIHOVIH OBITELJI "FENIKS", OIB 22686663883, Cesta dr. F. Tuđmana 0bb, 21214 Kaštel Lukšić</izvorni_sadrzaj>
    <derivirana_varijabla naziv="DomainObject.Predmet.ProtustrankaWithAdressOIB_1">UDRUGA HRVATSKIH BRANITELJA OBOLJELIH OD PTSP-a I NJIHOVIH OBITELJI "FENIKS", OIB 22686663883, Cesta dr. F. Tuđmana 0bb, 21214 Kaštel Lukšić</derivirana_varijabla>
  </DomainObject.Predmet.ProtustrankaWithAdressOIB>
  <DomainObject.Predmet.ProtustrankaNazivFormated>
    <izvorni_sadrzaj>UDRUGA HRVATSKIH BRANITELJA OBOLJELIH OD PTSP-a I NJIHOVIH OBITELJI "FENIKS"</izvorni_sadrzaj>
    <derivirana_varijabla naziv="DomainObject.Predmet.ProtustrankaNazivFormated_1">UDRUGA HRVATSKIH BRANITELJA OBOLJELIH OD PTSP-a I NJIHOVIH OBITELJI "FENIKS"</derivirana_varijabla>
  </DomainObject.Predmet.ProtustrankaNazivFormated>
  <DomainObject.Predmet.ProtustrankaNazivFormatedOIB>
    <izvorni_sadrzaj>UDRUGA HRVATSKIH BRANITELJA OBOLJELIH OD PTSP-a I NJIHOVIH OBITELJI "FENIKS", OIB 22686663883</izvorni_sadrzaj>
    <derivirana_varijabla naziv="DomainObject.Predmet.ProtustrankaNazivFormatedOIB_1">UDRUGA HRVATSKIH BRANITELJA OBOLJELIH OD PTSP-a I NJIHOVIH OBITELJI "FENIKS", OIB 22686663883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9781.11</izvorni_sadrzaj>
    <derivirana_varijabla naziv="DomainObject.Predmet.TrenutnaVrijednost_1">9781.11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HRVATSKIH BRANITELJA OBOLJELIH OD PTSP-a I NJIHOVIH OBITELJI "FENIKS"</item>
    </izvorni_sadrzaj>
    <derivirana_varijabla naziv="DomainObject.Predmet.ProtuStrankaListFormated_1">
      <item>UDRUGA HRVATSKIH BRANITELJA OBOLJELIH OD PTSP-a I NJIHOVIH OBITELJI "FENIKS"</item>
    </derivirana_varijabla>
  </DomainObject.Predmet.ProtuStrankaListFormated>
  <DomainObject.Predmet.ProtuStrankaListFormatedOIB>
    <izvorni_sadrzaj>
      <item>UDRUGA HRVATSKIH BRANITELJA OBOLJELIH OD PTSP-a I NJIHOVIH OBITELJI "FENIKS", OIB 22686663883</item>
    </izvorni_sadrzaj>
    <derivirana_varijabla naziv="DomainObject.Predmet.ProtuStrankaListFormatedOIB_1">
      <item>UDRUGA HRVATSKIH BRANITELJA OBOLJELIH OD PTSP-a I NJIHOVIH OBITELJI "FENIKS", OIB 22686663883</item>
    </derivirana_varijabla>
  </DomainObject.Predmet.ProtuStrankaListFormatedOIB>
  <DomainObject.Predmet.ProtuStrankaListFormatedWithAdress>
    <izvorni_sadrzaj>
      <item>UDRUGA HRVATSKIH BRANITELJA OBOLJELIH OD PTSP-a I NJIHOVIH OBITELJI "FENIKS", Cesta dr. F. Tuđmana 0bb, 21214 Kaštel Lukšić</item>
    </izvorni_sadrzaj>
    <derivirana_varijabla naziv="DomainObject.Predmet.ProtuStrankaListFormatedWithAdress_1">
      <item>UDRUGA HRVATSKIH BRANITELJA OBOLJELIH OD PTSP-a I NJIHOVIH OBITELJI "FENIKS", Cesta dr. F. Tuđmana 0bb, 21214 Kaštel Lukšić</item>
    </derivirana_varijabla>
  </DomainObject.Predmet.ProtuStrankaListFormatedWithAdress>
  <DomainObject.Predmet.ProtuStrankaListFormatedWithAdressOIB>
    <izvorni_sadrzaj>
      <item>UDRUGA HRVATSKIH BRANITELJA OBOLJELIH OD PTSP-a I NJIHOVIH OBITELJI "FENIKS", OIB 22686663883, Cesta dr. F. Tuđmana 0bb, 21214 Kaštel Lukšić</item>
    </izvorni_sadrzaj>
    <derivirana_varijabla naziv="DomainObject.Predmet.ProtuStrankaListFormatedWithAdressOIB_1">
      <item>UDRUGA HRVATSKIH BRANITELJA OBOLJELIH OD PTSP-a I NJIHOVIH OBITELJI "FENIKS", OIB 22686663883, Cesta dr. F. Tuđmana 0bb, 21214 Kaštel Lukšić</item>
    </derivirana_varijabla>
  </DomainObject.Predmet.ProtuStrankaListFormatedWithAdressOIB>
  <DomainObject.Predmet.ProtuStrankaListNazivFormated>
    <izvorni_sadrzaj>
      <item>UDRUGA HRVATSKIH BRANITELJA OBOLJELIH OD PTSP-a I NJIHOVIH OBITELJI "FENIKS"</item>
    </izvorni_sadrzaj>
    <derivirana_varijabla naziv="DomainObject.Predmet.ProtuStrankaListNazivFormated_1">
      <item>UDRUGA HRVATSKIH BRANITELJA OBOLJELIH OD PTSP-a I NJIHOVIH OBITELJI "FENIKS"</item>
    </derivirana_varijabla>
  </DomainObject.Predmet.ProtuStrankaListNazivFormated>
  <DomainObject.Predmet.ProtuStrankaListNazivFormatedOIB>
    <izvorni_sadrzaj>
      <item>UDRUGA HRVATSKIH BRANITELJA OBOLJELIH OD PTSP-a I NJIHOVIH OBITELJI "FENIKS", OIB 22686663883</item>
    </izvorni_sadrzaj>
    <derivirana_varijabla naziv="DomainObject.Predmet.ProtuStrankaListNazivFormatedOIB_1">
      <item>UDRUGA HRVATSKIH BRANITELJA OBOLJELIH OD PTSP-a I NJIHOVIH OBITELJI "FENIKS", OIB 22686663883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HRVATSKIH BRANITELJA OBOLJELIH OD PTSP-a I NJIHOVIH OBITELJI "FENIKS"</izvorni_sadrzaj>
    <derivirana_varijabla naziv="DomainObject.Predmet.ProtustrankaIDrugi_1">UDRUGA HRVATSKIH BRANITELJA OBOLJELIH OD PTSP-a I NJIHOVIH OBITELJI "FENIKS"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HRVATSKIH BRANITELJA OBOLJELIH OD PTSP-a I NJIHOVIH OBITELJI "FENIKS", OIB 22686663883, Cesta dr. F. Tuđmana 0bb, 21214 Kaštel Lukšić</izvorni_sadrzaj>
    <derivirana_varijabla naziv="DomainObject.Predmet.ProtustrankaIDrugiAdressOIB_1">UDRUGA HRVATSKIH BRANITELJA OBOLJELIH OD PTSP-a I NJIHOVIH OBITELJI "FENIKS", OIB 22686663883, Cesta dr. F. Tuđmana 0bb,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HRVATSKIH BRANITELJA OBOLJELIH OD PTSP-a I NJIHOVIH OBITELJI "FENIKS"</item>
      <item>FINANCIJSKA AGENCIJA, RC SPLIT</item>
    </izvorni_sadrzaj>
    <derivirana_varijabla naziv="DomainObject.Predmet.SudioniciListNaziv_1">
      <item>UDRUGA HRVATSKIH BRANITELJA OBOLJELIH OD PTSP-a I NJIHOVIH OBITELJI "FENIKS"</item>
      <item>FINANCIJSKA AGENCIJA, RC SPLIT</item>
    </derivirana_varijabla>
  </DomainObject.Predmet.SudioniciListNaziv>
  <DomainObject.Predmet.SudioniciListAdressOIB>
    <izvorni_sadrzaj>
      <item>UDRUGA HRVATSKIH BRANITELJA OBOLJELIH OD PTSP-a I NJIHOVIH OBITELJI "FENIKS", OIB 22686663883, Cesta dr. F. Tuđmana 0bb,21214 Kaštel Lukšić</item>
      <item>FINANCIJSKA AGENCIJA, RC SPLIT, OIB 85821130368, Mažuranićevo šetalište 24 b,21000 Split</item>
    </izvorni_sadrzaj>
    <derivirana_varijabla naziv="DomainObject.Predmet.SudioniciListAdressOIB_1">
      <item>UDRUGA HRVATSKIH BRANITELJA OBOLJELIH OD PTSP-a I NJIHOVIH OBITELJI "FENIKS", OIB 22686663883, Cesta dr. F. Tuđmana 0bb,21214 Kaštel Lukšić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22686663883</item>
      <item>, OIB 85821130368</item>
    </izvorni_sadrzaj>
    <derivirana_varijabla naziv="DomainObject.Predmet.SudioniciListNazivOIB_1">
      <item>, OIB 22686663883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325</properties:Words>
  <properties:Characters>1845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2015-12-02T10:50:00Z</dcterms:created>
  <dc:creator>Lari Glavaš</dc:creator>
  <cp:lastModifiedBy>Lari Glavaš</cp:lastModifiedBy>
  <cp:lastPrinted>2015-12-02T10:50:00Z</cp:lastPrinted>
  <dcterms:modified xmlns:xsi="http://www.w3.org/2001/XMLSchema-instance" xsi:type="dcterms:W3CDTF">2015-12-02T10:54:00Z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