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6f2d" w14:paraId="bc26f2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46</w:t>
      </w:r>
      <w:r w:rsidR="00196B9C">
        <w:rPr>
          <w:lang w:val="hr-HR"/>
        </w:rPr>
        <w:t>8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47DF5">
        <w:rPr>
          <w:lang w:val="hr-HR"/>
        </w:rPr>
        <w:t>JUREC COMMERCE društvo za trgovinu i ugostiteljstvo d.o.o., Virovitica, P. Preradovića 27,</w:t>
      </w:r>
      <w:r w:rsidR="00291280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847DF5">
        <w:rPr>
          <w:lang w:val="hr-HR"/>
        </w:rPr>
        <w:t>30394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B75D13">
        <w:rPr>
          <w:lang w:val="hr-HR"/>
        </w:rPr>
        <w:t>60331403706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AB1151">
        <w:rPr>
          <w:lang w:val="hr-HR"/>
        </w:rPr>
        <w:t>6</w:t>
      </w:r>
      <w:r w:rsidR="00B75D13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75D13">
        <w:rPr>
          <w:lang w:val="hr-HR"/>
        </w:rPr>
        <w:t>86.100,54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B75D13">
        <w:rPr>
          <w:lang w:val="hr-HR"/>
        </w:rPr>
        <w:t>Ivan Jurec, Virovitica, P. Preradovića 27,</w:t>
      </w:r>
      <w:r w:rsidR="00291280">
        <w:rPr>
          <w:lang w:val="hr-HR"/>
        </w:rPr>
        <w:t xml:space="preserve"> </w:t>
      </w:r>
      <w:r w:rsidR="006612D1">
        <w:rPr>
          <w:lang w:val="hr-HR"/>
        </w:rPr>
        <w:t xml:space="preserve">OIB: </w:t>
      </w:r>
      <w:r w:rsidR="00B75D13">
        <w:rPr>
          <w:lang w:val="hr-HR"/>
        </w:rPr>
        <w:t>16289905691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AE" w:rsidR="00D545AE">
      <w:r>
        <w:separator/>
      </w:r>
    </w:p>
  </w:endnote>
  <w:endnote w:id="0" w:type="continuationSeparator">
    <w:p w:rsidRDefault="00D545AE" w:rsidR="00D54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AE" w:rsidR="00D545AE">
      <w:r>
        <w:separator/>
      </w:r>
    </w:p>
  </w:footnote>
  <w:footnote w:id="0" w:type="continuationSeparator">
    <w:p w:rsidRDefault="00D545AE" w:rsidR="00D54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1BB4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545AE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B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B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St-468/2015-2</izvorni_sadrzaj>
    <derivirana_varijabla naziv="DomainObject.Oznaka_1">St-468/2015-2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JUREC COMMERCE društvo za trgovinu i ugostiteljstvo  d.o.o., Virovitica</izvorni_sadrzaj>
    <derivirana_varijabla naziv="DomainObject.Predmet.ProtustrankaFormated_1">  JUREC COMMERCE društvo za trgovinu i ugostiteljstvo  d.o.o., Virovitica</derivirana_varijabla>
  </DomainObject.Predmet.ProtustrankaFormated>
  <DomainObject.Predmet.ProtustrankaFormatedOIB>
    <izvorni_sadrzaj>  JUREC COMMERCE društvo za trgovinu i ugostiteljstvo  d.o.o., Virovitica, OIB 60331403706</izvorni_sadrzaj>
    <derivirana_varijabla naziv="DomainObject.Predmet.ProtustrankaFormatedOIB_1">  JUREC COMMERCE društvo za trgovinu i ugostiteljstvo  d.o.o., Virovitica, OIB 60331403706</derivirana_varijabla>
  </DomainObject.Predmet.ProtustrankaFormatedOIB>
  <DomainObject.Predmet.ProtustrankaFormatedWithAdress>
    <izvorni_sadrzaj> JUREC COMMERCE društvo za trgovinu i ugostiteljstvo  d.o.o., Virovitica, P.Preradovića 27, 33000 Virovitica</izvorni_sadrzaj>
    <derivirana_varijabla naziv="DomainObject.Predmet.ProtustrankaFormatedWithAdress_1"> JUREC COMMERCE društvo za trgovinu i ugostiteljstvo  d.o.o., Virovitica, P.Preradovića 27, 33000 Virovitica</derivirana_varijabla>
  </DomainObject.Predmet.ProtustrankaFormatedWithAdress>
  <DomainObject.Predmet.ProtustrankaFormatedWithAdressOIB>
    <izvorni_sadrzaj> JUREC COMMERCE društvo za trgovinu i ugostiteljstvo  d.o.o., Virovitica, OIB 60331403706, P.Preradovića 27, 33000 Virovitica</izvorni_sadrzaj>
    <derivirana_varijabla naziv="DomainObject.Predmet.ProtustrankaFormatedWithAdressOIB_1"> JUREC COMMERCE društvo za trgovinu i ugostiteljstvo  d.o.o., Virovitica, OIB 60331403706, P.Preradovića 27, 33000 Virovitica</derivirana_varijabla>
  </DomainObject.Predmet.ProtustrankaFormatedWithAdressOIB>
  <DomainObject.Predmet.ProtustrankaWithAdress>
    <izvorni_sadrzaj>JUREC COMMERCE društvo za trgovinu i ugostiteljstvo  d.o.o., Virovitica P.Preradovića 27, 33000 Virovitica</izvorni_sadrzaj>
    <derivirana_varijabla naziv="DomainObject.Predmet.ProtustrankaWithAdress_1">JUREC COMMERCE društvo za trgovinu i ugostiteljstvo  d.o.o., Virovitica P.Preradovića 27, 33000 Virovitica</derivirana_varijabla>
  </DomainObject.Predmet.ProtustrankaWithAdress>
  <DomainObject.Predmet.ProtustrankaWithAdressOIB>
    <izvorni_sadrzaj>JUREC COMMERCE društvo za trgovinu i ugostiteljstvo  d.o.o., Virovitica, OIB 60331403706, P.Preradovića 27, 33000 Virovitica</izvorni_sadrzaj>
    <derivirana_varijabla naziv="DomainObject.Predmet.ProtustrankaWithAdressOIB_1">JUREC COMMERCE društvo za trgovinu i ugostiteljstvo  d.o.o., Virovitica, OIB 60331403706, P.Preradovića 27, 33000 Virovitica</derivirana_varijabla>
  </DomainObject.Predmet.ProtustrankaWithAdressOIB>
  <DomainObject.Predmet.ProtustrankaNazivFormated>
    <izvorni_sadrzaj>JUREC COMMERCE društvo za trgovinu i ugostiteljstvo  d.o.o., Virovitica</izvorni_sadrzaj>
    <derivirana_varijabla naziv="DomainObject.Predmet.ProtustrankaNazivFormated_1">JUREC COMMERCE društvo za trgovinu i ugostiteljstvo  d.o.o., Virovitica</derivirana_varijabla>
  </DomainObject.Predmet.ProtustrankaNazivFormated>
  <DomainObject.Predmet.ProtustrankaNazivFormatedOIB>
    <izvorni_sadrzaj>JUREC COMMERCE društvo za trgovinu i ugostiteljstvo  d.o.o., Virovitica, OIB 60331403706</izvorni_sadrzaj>
    <derivirana_varijabla naziv="DomainObject.Predmet.ProtustrankaNazivFormatedOIB_1">JUREC COMMERCE društvo za trgovinu i ugostiteljstvo  d.o.o., Virovitica, OIB 60331403706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JUREC COMMERCE društvo za trgovinu i ugostiteljstvo  d.o.o., Virovitica</item>
    </izvorni_sadrzaj>
    <derivirana_varijabla naziv="DomainObject.Predmet.ProtuStrankaListFormated_1">
      <item>JUREC COMMERCE društvo za trgovinu i ugostiteljstvo  d.o.o., Virovitica</item>
    </derivirana_varijabla>
  </DomainObject.Predmet.ProtuStrankaListFormated>
  <DomainObject.Predmet.ProtuStrankaListFormatedOIB>
    <izvorni_sadrzaj>
      <item>JUREC COMMERCE društvo za trgovinu i ugostiteljstvo  d.o.o., Virovitica, OIB 60331403706</item>
    </izvorni_sadrzaj>
    <derivirana_varijabla naziv="DomainObject.Predmet.ProtuStrankaListFormatedOIB_1">
      <item>JUREC COMMERCE društvo za trgovinu i ugostiteljstvo  d.o.o., Virovitica, OIB 60331403706</item>
    </derivirana_varijabla>
  </DomainObject.Predmet.ProtuStrankaListFormatedOIB>
  <DomainObject.Predmet.ProtuStrankaListFormatedWithAdress>
    <izvorni_sadrzaj>
      <item>JUREC COMMERCE društvo za trgovinu i ugostiteljstvo  d.o.o., Virovitica, P.Preradovića 27, 33000 Virovitica</item>
    </izvorni_sadrzaj>
    <derivirana_varijabla naziv="DomainObject.Predmet.ProtuStrankaListFormatedWithAdress_1">
      <item>JUREC COMMERCE društvo za trgovinu i ugostiteljstvo  d.o.o., Virovitica, P.Preradovića 27, 33000 Virovitica</item>
    </derivirana_varijabla>
  </DomainObject.Predmet.ProtuStrankaListFormatedWithAdress>
  <DomainObject.Predmet.ProtuStrankaListFormatedWithAdressOIB>
    <izvorni_sadrzaj>
      <item>JUREC COMMERCE društvo za trgovinu i ugostiteljstvo  d.o.o., Virovitica, OIB 60331403706, P.Preradovića 27, 33000 Virovitica</item>
    </izvorni_sadrzaj>
    <derivirana_varijabla naziv="DomainObject.Predmet.ProtuStrankaListFormatedWithAdressOIB_1">
      <item>JUREC COMMERCE društvo za trgovinu i ugostiteljstvo  d.o.o., Virovitica, OIB 60331403706, P.Preradovića 27, 33000 Virovitica</item>
    </derivirana_varijabla>
  </DomainObject.Predmet.ProtuStrankaListFormatedWithAdressOIB>
  <DomainObject.Predmet.ProtuStrankaListNazivFormated>
    <izvorni_sadrzaj>
      <item>JUREC COMMERCE društvo za trgovinu i ugostiteljstvo  d.o.o., Virovitica</item>
    </izvorni_sadrzaj>
    <derivirana_varijabla naziv="DomainObject.Predmet.ProtuStrankaListNazivFormated_1">
      <item>JUREC COMMERCE društvo za trgovinu i ugostiteljstvo  d.o.o., Virovitica</item>
    </derivirana_varijabla>
  </DomainObject.Predmet.ProtuStrankaListNazivFormated>
  <DomainObject.Predmet.ProtuStrankaListNazivFormatedOIB>
    <izvorni_sadrzaj>
      <item>JUREC COMMERCE društvo za trgovinu i ugostiteljstvo  d.o.o., Virovitica, OIB 60331403706</item>
    </izvorni_sadrzaj>
    <derivirana_varijabla naziv="DomainObject.Predmet.ProtuStrankaListNazivFormatedOIB_1">
      <item>JUREC COMMERCE društvo za trgovinu i ugostiteljstvo  d.o.o., Virovitica, OIB 60331403706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St-468/2015-2</izvorni_sadrzaj>
    <derivirana_varijabla naziv="DomainObject.PoslovniBrojDokumenta_1">St-468/2015-2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JUREC COMMERCE društvo za trgovinu i ugostiteljstvo  d.o.o., Virovitica</izvorni_sadrzaj>
    <derivirana_varijabla naziv="DomainObject.Predmet.ProtustrankaIDrugi_1">JUREC COMMERCE društvo za trgovinu i ugostiteljstvo  d.o.o.,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JUREC COMMERCE društvo za trgovinu i ugostiteljstvo  d.o.o., Virovitica, OIB 60331403706, P.Preradovića 27, 33000 Virovitica</izvorni_sadrzaj>
    <derivirana_varijabla naziv="DomainObject.Predmet.ProtustrankaIDrugiAdressOIB_1">JUREC COMMERCE društvo za trgovinu i ugostiteljstvo  d.o.o., Virovitica, OIB 60331403706, P.Preradovića 27,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JUREC COMMERCE društvo za trgovinu i ugostiteljstvo  d.o.o., Virovitica</item>
    </izvorni_sadrzaj>
    <derivirana_varijabla naziv="DomainObject.Predmet.SudioniciListNaziv_1">
      <item>FINA, RC ZAGREB, Podružnica Bjelovar</item>
      <item>JUREC COMMERCE društvo za trgovinu i ugostiteljstvo  d.o.o., Virovitica</item>
    </derivirana_varijabla>
  </DomainObject.Predmet.SudioniciListNaziv>
  <DomainObject.Predmet.SudioniciListAdressOIB>
    <izvorni_sadrzaj>
      <item>FINA, RC ZAGREB, Podružnica Bjelovar, OIB 85821130368, F. Supila 4,43000 Bjelovar</item>
      <item>JUREC COMMERCE društvo za trgovinu i ugostiteljstvo  d.o.o., Virovitica, OIB 60331403706, P.Preradovića 27,33000 Virovitica</item>
    </izvorni_sadrzaj>
    <derivirana_varijabla naziv="DomainObject.Predmet.SudioniciListAdressOIB_1">
      <item>FINA, RC ZAGREB, Podružnica Bjelovar, OIB 85821130368, F. Supila 4,43000 Bjelovar</item>
      <item>JUREC COMMERCE društvo za trgovinu i ugostiteljstvo  d.o.o., Virovitica, OIB 60331403706, P.Preradovića 27,33000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60331403706</item>
    </izvorni_sadrzaj>
    <derivirana_varijabla naziv="DomainObject.Predmet.SudioniciListNazivOIB_1">
      <item>, OIB 85821130368</item>
      <item>, OIB 60331403706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1737</properties:Characters>
  <properties:Lines>48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2015-12-16T07:32:00Z</dcterms:created>
  <dc:creator>ssabljic</dc:creator>
  <cp:lastModifiedBy>Suzana Sabljić</cp:lastModifiedBy>
  <cp:lastPrinted>2015-12-16T07:10:00Z</cp:lastPrinted>
  <dcterms:modified xmlns:xsi="http://www.w3.org/2001/XMLSchema-instance" xsi:type="dcterms:W3CDTF">2015-12-16T07:53:00Z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