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c6a1" w14:paraId="718c6a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 xml:space="preserve">                5. St-233/2017-2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6142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MALI KUT jednostavno društvo s ograničenom odgovornošću za trgovinu i proizvodnju,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, Ivana Gundulića 41, MBS: 010094720, OIB: 03799492079, 3. srpnja </w:t>
      </w:r>
      <w:r w:rsidRPr="0056142F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MALI KUT jednostavno društvo s ograničenom odgovornošću za trgovinu i proizvodnju,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>, Ivana Gundulića 41, MBS: 010094720, OIB: 03799492079.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II. Saziva se </w:t>
      </w:r>
      <w:r w:rsidRPr="0056142F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56142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56142F">
        <w:rPr>
          <w:rFonts w:cs="Times New Roman" w:eastAsia="Times New Roman"/>
          <w:b/>
          <w:szCs w:val="20"/>
          <w:lang w:eastAsia="hr-HR"/>
        </w:rPr>
        <w:t>14. rujna</w:t>
      </w:r>
      <w:r w:rsidRPr="0056142F">
        <w:rPr>
          <w:rFonts w:cs="Times New Roman" w:eastAsia="Times New Roman"/>
          <w:szCs w:val="20"/>
          <w:lang w:eastAsia="hr-HR"/>
        </w:rPr>
        <w:t xml:space="preserve"> </w:t>
      </w:r>
      <w:r w:rsidRPr="0056142F">
        <w:rPr>
          <w:rFonts w:cs="Times New Roman" w:eastAsia="Times New Roman"/>
          <w:b/>
          <w:szCs w:val="20"/>
          <w:lang w:eastAsia="hr-HR"/>
        </w:rPr>
        <w:t>2017. u 10,</w:t>
      </w:r>
      <w:proofErr w:type="spellStart"/>
      <w:r w:rsidRPr="0056142F">
        <w:rPr>
          <w:rFonts w:cs="Times New Roman" w:eastAsia="Times New Roman"/>
          <w:b/>
          <w:szCs w:val="20"/>
          <w:lang w:eastAsia="hr-HR"/>
        </w:rPr>
        <w:t>10</w:t>
      </w:r>
      <w:proofErr w:type="spellEnd"/>
      <w:r w:rsidRPr="0056142F">
        <w:rPr>
          <w:rFonts w:cs="Times New Roman" w:eastAsia="Times New Roman"/>
          <w:b/>
          <w:szCs w:val="20"/>
          <w:lang w:eastAsia="hr-HR"/>
        </w:rPr>
        <w:t xml:space="preserve"> sati</w:t>
      </w:r>
      <w:r w:rsidRPr="0056142F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- zakonski zastupnik dužnika Sanela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Ezgeta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>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Saneli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Ezgeta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, da </w:t>
      </w:r>
      <w:r w:rsidRPr="0056142F">
        <w:rPr>
          <w:rFonts w:cs="Times New Roman" w:eastAsia="Times New Roman"/>
          <w:b/>
          <w:szCs w:val="20"/>
          <w:lang w:eastAsia="hr-HR"/>
        </w:rPr>
        <w:t>u roku od 15 dana</w:t>
      </w:r>
      <w:r w:rsidRPr="0056142F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56142F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56142F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>Obrazloženje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21. ožujka 2017. podnijela prijedlog za otvaranje stečajnog postupka nad dužnikom</w:t>
      </w:r>
      <w:r w:rsidRPr="0056142F">
        <w:rPr>
          <w:rFonts w:cs="Times New Roman" w:eastAsia="Times New Roman"/>
          <w:szCs w:val="20"/>
          <w:lang w:eastAsia="hr-HR"/>
        </w:rPr>
        <w:t xml:space="preserve"> MALI KUT jednostavno društvo s ograničenom odgovornošću za trgovinu i proizvodnju, </w:t>
      </w:r>
      <w:proofErr w:type="spellStart"/>
      <w:r w:rsidRPr="0056142F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6142F">
        <w:rPr>
          <w:rFonts w:cs="Times New Roman" w:eastAsia="Times New Roman"/>
          <w:szCs w:val="20"/>
          <w:lang w:eastAsia="hr-HR"/>
        </w:rPr>
        <w:t xml:space="preserve">. U prijedlogu navodi da na dan 14. ožujka 2017. dužnik u Očevidniku redoslijeda osnova za plaćanje ima evidentirane neizvršene osnove za plaćanje u neprekinutom razdoblju od 120 dana, u ukupnom iznosu od 6.745,18 kn, u koji iznos je uračunata kamata i naknada Financijske agencije za provedbu ovrhe na novčanim sredstvima. </w:t>
      </w:r>
      <w:r w:rsidRPr="0056142F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56142F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te je sud, temeljem čl.115. st.1. SZ-a, donio rješenje o pokretanju prethodnog postupka radi utvrđivanja pretpostavki za otvaranje stečajnog postupka. 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U Bjelovaru, 3. srpnja </w:t>
      </w:r>
      <w:r w:rsidRPr="0056142F">
        <w:rPr>
          <w:rFonts w:cs="Times New Roman" w:eastAsia="Times New Roman"/>
          <w:noProof/>
          <w:szCs w:val="20"/>
          <w:lang w:eastAsia="hr-HR"/>
        </w:rPr>
        <w:t>2017.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>STEČAJNI SUDAC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6142F" w:rsidP="0056142F" w:rsidR="0056142F" w:rsidRPr="005614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6142F" w:rsidP="0056142F" w:rsidR="0056142F" w:rsidRPr="0056142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6142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 xml:space="preserve">      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142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6142F" w:rsidP="0056142F" w:rsidR="0056142F" w:rsidRPr="0056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42F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2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St-233/2017-2</izvorni_sadrzaj>
    <derivirana_varijabla naziv="DomainObject.Oznaka_1">St-233/2017-2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KUT jednostavno društvo s ograničenom odgovornošću za trgovinu i proizvodnju</izvorni_sadrzaj>
    <derivirana_varijabla naziv="DomainObject.Predmet.ProtustrankaFormated_1">  MALI KUT jednostavno društvo s ograničenom odgovornošću za trgovinu i proizvodnju</derivirana_varijabla>
  </DomainObject.Predmet.ProtustrankaFormated>
  <DomainObject.Predmet.ProtustrankaFormatedOIB>
    <izvorni_sadrzaj>  MALI KUT jednostavno društvo s ograničenom odgovornošću za trgovinu i proizvodnju, OIB 03799492079</izvorni_sadrzaj>
    <derivirana_varijabla naziv="DomainObject.Predmet.ProtustrankaFormatedOIB_1">  MALI KUT jednostavno društvo s ograničenom odgovornošću za trgovinu i proizvodnju, OIB 03799492079</derivirana_varijabla>
  </DomainObject.Predmet.ProtustrankaFormatedOIB>
  <DomainObject.Predmet.ProtustrankaFormatedWithAdress>
    <izvorni_sadrzaj> MALI KUT jednostavno društvo s ograničenom odgovornošću za trgovinu i proizvodnju, Ivana Gundulića 41, 43500 Sirač</izvorni_sadrzaj>
    <derivirana_varijabla naziv="DomainObject.Predmet.ProtustrankaFormatedWithAdress_1"> MALI KUT jednostavno društvo s ograničenom odgovornošću za trgovinu i proizvodnju, Ivana Gundulića 41, 43500 Sirač</derivirana_varijabla>
  </DomainObject.Predmet.ProtustrankaFormatedWithAdress>
  <DomainObject.Predmet.ProtustrankaFormatedWithAdressOIB>
    <izvorni_sadrzaj> MALI KUT jednostavno društvo s ograničenom odgovornošću za trgovinu i proizvodnju, OIB 03799492079, Ivana Gundulića 41, 43500 Sirač</izvorni_sadrzaj>
    <derivirana_varijabla naziv="DomainObject.Predmet.ProtustrankaFormatedWithAdressOIB_1"> MALI KUT jednostavno društvo s ograničenom odgovornošću za trgovinu i proizvodnju, OIB 03799492079, Ivana Gundulića 41, 43500 Sirač</derivirana_varijabla>
  </DomainObject.Predmet.ProtustrankaFormatedWithAdressOIB>
  <DomainObject.Predmet.ProtustrankaWithAdress>
    <izvorni_sadrzaj>MALI KUT jednostavno društvo s ograničenom odgovornošću za trgovinu i proizvodnju Ivana Gundulića 41, 43500 Sirač</izvorni_sadrzaj>
    <derivirana_varijabla naziv="DomainObject.Predmet.ProtustrankaWithAdress_1">MALI KUT jednostavno društvo s ograničenom odgovornošću za trgovinu i proizvodnju Ivana Gundulića 41, 43500 Sirač</derivirana_varijabla>
  </DomainObject.Predmet.ProtustrankaWithAdress>
  <DomainObject.Predmet.ProtustrankaWithAdressOIB>
    <izvorni_sadrzaj>MALI KUT jednostavno društvo s ograničenom odgovornošću za trgovinu i proizvodnju, OIB 03799492079, Ivana Gundulića 41, 43500 Sirač</izvorni_sadrzaj>
    <derivirana_varijabla naziv="DomainObject.Predmet.ProtustrankaWithAdressOIB_1">MALI KUT jednostavno društvo s ograničenom odgovornošću za trgovinu i proizvodnju, OIB 03799492079, Ivana Gundulića 41, 43500 Sirač</derivirana_varijabla>
  </DomainObject.Predmet.ProtustrankaWithAdressOIB>
  <DomainObject.Predmet.ProtustrankaNazivFormated>
    <izvorni_sadrzaj>MALI KUT jednostavno društvo s ograničenom odgovornošću za trgovinu i proizvodnju</izvorni_sadrzaj>
    <derivirana_varijabla naziv="DomainObject.Predmet.ProtustrankaNazivFormated_1">MALI KUT jednostavno društvo s ograničenom odgovornošću za trgovinu i proizvodnju</derivirana_varijabla>
  </DomainObject.Predmet.ProtustrankaNazivFormated>
  <DomainObject.Predmet.ProtustrankaNazivFormatedOIB>
    <izvorni_sadrzaj>MALI KUT jednostavno društvo s ograničenom odgovornošću za trgovinu i proizvodnju, OIB 03799492079</izvorni_sadrzaj>
    <derivirana_varijabla naziv="DomainObject.Predmet.ProtustrankaNazivFormatedOIB_1">MALI KUT jednostavno društvo s ograničenom odgovornošću za trgovinu i proizvodnju, OIB 03799492079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MALI KUT jednostavno društvo s ograničenom odgovornošću za trgovinu i proizvodnju</item>
    </izvorni_sadrzaj>
    <derivirana_varijabla naziv="DomainObject.Predmet.ProtuStrankaListFormated_1">
      <item>MALI KUT jednostavno društvo s ograničenom odgovornošću za trgovinu i proizvodnju</item>
    </derivirana_varijabla>
  </DomainObject.Predmet.ProtuStrankaListFormated>
  <DomainObject.Predmet.ProtuStrankaListFormatedOIB>
    <izvorni_sadrzaj>
      <item>MALI KUT jednostavno društvo s ograničenom odgovornošću za trgovinu i proizvodnju, OIB 03799492079</item>
    </izvorni_sadrzaj>
    <derivirana_varijabla naziv="DomainObject.Predmet.ProtuStrankaListFormatedOIB_1">
      <item>MALI KUT jednostavno društvo s ograničenom odgovornošću za trgovinu i proizvodnju, OIB 03799492079</item>
    </derivirana_varijabla>
  </DomainObject.Predmet.ProtuStrankaListFormatedOIB>
  <DomainObject.Predmet.ProtuStrankaListFormatedWithAdress>
    <izvorni_sadrzaj>
      <item>MALI KUT jednostavno društvo s ograničenom odgovornošću za trgovinu i proizvodnju, Ivana Gundulića 41, 43500 Sirač</item>
    </izvorni_sadrzaj>
    <derivirana_varijabla naziv="DomainObject.Predmet.ProtuStrankaListFormatedWithAdress_1">
      <item>MALI KUT jednostavno društvo s ograničenom odgovornošću za trgovinu i proizvodnju, Ivana Gundulića 41, 43500 Sirač</item>
    </derivirana_varijabla>
  </DomainObject.Predmet.ProtuStrankaListFormatedWithAdress>
  <DomainObject.Predmet.ProtuStrankaListFormatedWithAdressOIB>
    <izvorni_sadrzaj>
      <item>MALI KUT jednostavno društvo s ograničenom odgovornošću za trgovinu i proizvodnju, OIB 03799492079, Ivana Gundulića 41, 43500 Sirač</item>
    </izvorni_sadrzaj>
    <derivirana_varijabla naziv="DomainObject.Predmet.ProtuStrankaListFormatedWithAdressOIB_1">
      <item>MALI KUT jednostavno društvo s ograničenom odgovornošću za trgovinu i proizvodnju, OIB 03799492079, Ivana Gundulića 41, 43500 Sirač</item>
    </derivirana_varijabla>
  </DomainObject.Predmet.ProtuStrankaListFormatedWithAdressOIB>
  <DomainObject.Predmet.ProtuStrankaListNazivFormated>
    <izvorni_sadrzaj>
      <item>MALI KUT jednostavno društvo s ograničenom odgovornošću za trgovinu i proizvodnju</item>
    </izvorni_sadrzaj>
    <derivirana_varijabla naziv="DomainObject.Predmet.ProtuStrankaListNazivFormated_1">
      <item>MALI KUT jednostavno društvo s ograničenom odgovornošću za trgovinu i proizvodnju</item>
    </derivirana_varijabla>
  </DomainObject.Predmet.ProtuStrankaListNazivFormated>
  <DomainObject.Predmet.ProtuStrankaListNazivFormatedOIB>
    <izvorni_sadrzaj>
      <item>MALI KUT jednostavno društvo s ograničenom odgovornošću za trgovinu i proizvodnju, OIB 03799492079</item>
    </izvorni_sadrzaj>
    <derivirana_varijabla naziv="DomainObject.Predmet.ProtuStrankaListNazivFormatedOIB_1">
      <item>MALI KUT jednostavno društvo s ograničenom odgovornošću za trgovinu i proizvodnju, OIB 03799492079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St-233/2017-2</izvorni_sadrzaj>
    <derivirana_varijabla naziv="DomainObject.PoslovniBrojDokumenta_1">St-233/2017-2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MALI KUT jednostavno društvo s ograničenom odgovornošću za trgovinu i proizvodnju</izvorni_sadrzaj>
    <derivirana_varijabla naziv="DomainObject.Predmet.ProtustrankaIDrugi_1">MALI KUT jednostavno društvo s ograničenom odgovornošću za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MALI KUT jednostavno društvo s ograničenom odgovornošću za trgovinu i proizvodnju, OIB 03799492079, Ivana Gundulića 41, 43500 Sirač</izvorni_sadrzaj>
    <derivirana_varijabla naziv="DomainObject.Predmet.ProtustrankaIDrugiAdressOIB_1">MALI KUT jednostavno društvo s ograničenom odgovornošću za trgovinu i proizvodnju, OIB 03799492079, Ivana Gundulića 41, 43500 Sirač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MALI KUT jednostavno društvo s ograničenom odgovornošću za trgovinu i proizvodnju</item>
    </izvorni_sadrzaj>
    <derivirana_varijabla naziv="DomainObject.Predmet.SudioniciListNaziv_1">
      <item>FINA, RC ZAGREB, Podružnica BJELOVAR</item>
      <item>MALI KUT jednostavno društvo s ograničenom odgovornošću za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MALI KUT jednostavno društvo s ograničenom odgovornošću za trgovinu i proizvodnju, OIB 03799492079, Ivana Gundulića 41,43500 Sirač</item>
    </izvorni_sadrzaj>
    <derivirana_varijabla naziv="DomainObject.Predmet.SudioniciListAdressOIB_1">
      <item>FINA, RC ZAGREB, Podružnica BJELOVAR, OIB 85821130368, F. Supila 4,43000 Bjelovar</item>
      <item>MALI KUT jednostavno društvo s ograničenom odgovornošću za trgovinu i proizvodnju, OIB 03799492079, Ivana Gundulića 41,43500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8B7AB-84B1-40A2-9D8A-7B6143A44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2872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2017-07-03T11:17:00Z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