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6fb0" w14:paraId="b456fb0" w:rsidRDefault="00D1223F" w:rsidP="00D1223F" w:rsidR="00D1223F" w:rsidRPr="00C652A1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</w:t>
      </w:r>
      <w:r w:rsidRPr="00C652A1">
        <w:rPr>
          <w:noProof/>
          <w:lang w:eastAsia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23F" w:rsidP="00D1223F" w:rsidR="00D1223F" w:rsidRPr="00C652A1">
      <w:pPr>
        <w:rPr>
          <w:noProof/>
          <w:lang w:eastAsia="hr-HR"/>
        </w:rPr>
      </w:pP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B0297E" w:rsidR="00D1223F" w:rsidRPr="00C652A1">
        <w:tc>
          <w:tcPr>
            <w:tcW w:type="dxa" w:w="8892"/>
            <w:hideMark/>
          </w:tcPr>
          <w:p w:rsidRDefault="00D1223F" w:rsidP="00B0297E" w:rsidR="00D1223F" w:rsidRPr="00C652A1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C652A1">
              <w:rPr>
                <w:b w:val="false"/>
                <w:bCs w:val="false"/>
                <w:sz w:val="24"/>
              </w:rPr>
              <w:t>REPUBLIKA HRVATSKA</w:t>
            </w:r>
          </w:p>
          <w:p w:rsidRDefault="00D1223F" w:rsidP="00B0297E" w:rsidR="00D1223F" w:rsidRPr="00C652A1">
            <w:pPr>
              <w:pStyle w:val="Naslov2"/>
              <w:ind w:right="-5940"/>
              <w:jc w:val="left"/>
              <w:rPr>
                <w:b w:val="false"/>
                <w:sz w:val="24"/>
              </w:rPr>
            </w:pPr>
            <w:r w:rsidRPr="00C652A1">
              <w:rPr>
                <w:b w:val="false"/>
                <w:sz w:val="24"/>
              </w:rPr>
              <w:t xml:space="preserve">   Trgovački sud u Zagrebu</w:t>
            </w:r>
          </w:p>
          <w:p w:rsidRDefault="00D1223F" w:rsidP="00B0297E" w:rsidR="00D1223F" w:rsidRPr="00C652A1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C652A1">
              <w:rPr>
                <w:b w:val="false"/>
                <w:sz w:val="24"/>
              </w:rPr>
              <w:t>Zagreb, Amruševa 2/II</w:t>
            </w:r>
          </w:p>
        </w:tc>
      </w:tr>
    </w:tbl>
    <w:p w:rsidRDefault="00D1223F" w:rsidP="00D1223F" w:rsidR="00D1223F" w:rsidRPr="00C652A1">
      <w:r w:rsidRPr="00C652A1">
        <w:rPr>
          <w:b/>
        </w:rPr>
        <w:tab/>
      </w:r>
      <w:r w:rsidRPr="00C652A1">
        <w:rPr>
          <w:b/>
        </w:rPr>
        <w:tab/>
      </w:r>
      <w:r w:rsidRPr="00C652A1">
        <w:rPr>
          <w:b/>
        </w:rPr>
        <w:tab/>
      </w:r>
      <w:r w:rsidRPr="00C652A1">
        <w:rPr>
          <w:b/>
        </w:rPr>
        <w:tab/>
      </w:r>
      <w:r w:rsidRPr="00C652A1">
        <w:rPr>
          <w:b/>
        </w:rPr>
        <w:tab/>
      </w:r>
      <w:r w:rsidRPr="00C652A1">
        <w:rPr>
          <w:b/>
        </w:rPr>
        <w:tab/>
      </w:r>
      <w:r w:rsidRPr="00C652A1">
        <w:rPr>
          <w:b/>
        </w:rPr>
        <w:tab/>
      </w:r>
      <w:r w:rsidRPr="00C652A1">
        <w:rPr>
          <w:b/>
        </w:rPr>
        <w:tab/>
      </w:r>
      <w:r w:rsidRPr="00C652A1">
        <w:rPr>
          <w:b/>
        </w:rPr>
        <w:tab/>
      </w:r>
      <w:r w:rsidRPr="00C652A1">
        <w:t xml:space="preserve">  </w:t>
      </w:r>
      <w:r w:rsidRPr="00C652A1">
        <w:tab/>
      </w:r>
      <w:r w:rsidR="00C652A1" w:rsidRPr="00C652A1">
        <w:t>46</w:t>
      </w:r>
      <w:r w:rsidRPr="00C652A1">
        <w:t>. St-</w:t>
      </w:r>
      <w:r w:rsidR="00C652A1" w:rsidRPr="00C652A1">
        <w:t>1116/</w:t>
      </w:r>
      <w:r w:rsidRPr="00C652A1">
        <w:t>18</w:t>
      </w:r>
      <w:r w:rsidR="00093064">
        <w:t>-8</w:t>
      </w:r>
    </w:p>
    <w:p w:rsidRDefault="00D1223F" w:rsidP="00D1223F" w:rsidR="00D1223F" w:rsidRPr="00C652A1">
      <w:pPr>
        <w:jc w:val="center"/>
      </w:pPr>
      <w:r w:rsidRPr="00C652A1">
        <w:t>R E P U B L I K A    H R V A T S K A</w:t>
      </w:r>
    </w:p>
    <w:p w:rsidRDefault="00D1223F" w:rsidP="00D1223F" w:rsidR="00D1223F" w:rsidRPr="00C652A1">
      <w:pPr>
        <w:jc w:val="center"/>
      </w:pPr>
    </w:p>
    <w:p w:rsidRDefault="00D1223F" w:rsidP="00D1223F" w:rsidR="00D1223F" w:rsidRPr="00C652A1">
      <w:pPr>
        <w:jc w:val="center"/>
      </w:pPr>
      <w:r w:rsidRPr="00C652A1">
        <w:t>R J E Š E NJ E</w:t>
      </w:r>
    </w:p>
    <w:p w:rsidRDefault="00D1223F" w:rsidP="00D1223F" w:rsidR="00D1223F" w:rsidRPr="00C652A1">
      <w:pPr>
        <w:jc w:val="center"/>
      </w:pPr>
    </w:p>
    <w:p w:rsidRDefault="00C652A1" w:rsidP="00C652A1" w:rsidR="00C652A1" w:rsidRPr="00C652A1">
      <w:pPr>
        <w:jc w:val="both"/>
        <w:rPr>
          <w:lang w:val="pt-BR"/>
        </w:rPr>
      </w:pPr>
      <w:r w:rsidRPr="00C652A1">
        <w:tab/>
        <w:t>Trgovački sud u Zagrebu, po sutkinji Maji Praljak, u</w:t>
      </w:r>
      <w:r w:rsidRPr="00C652A1">
        <w:rPr>
          <w:lang w:val="pt-BR"/>
        </w:rPr>
        <w:t xml:space="preserve"> stečajnom predmetu u povodu prijedloga predlagatelja </w:t>
      </w:r>
      <w:r w:rsidRPr="00C652A1">
        <w:t>BASARIĆ d.o.o., Sisak, Ante Starčevića 58, OIB: 60828889652,</w:t>
      </w:r>
      <w:r w:rsidRPr="00C652A1">
        <w:rPr>
          <w:lang w:val="pt-BR"/>
        </w:rPr>
        <w:t xml:space="preserve">, za otvaranje stečajnog postupka nad dužnikom </w:t>
      </w:r>
      <w:r w:rsidRPr="00C652A1">
        <w:t>BASARIĆ d.o.o., Sisak, Ante Starčevića 58, OIB: 60828889652, 27. prosinca 2018.,</w:t>
      </w:r>
    </w:p>
    <w:p w:rsidRDefault="00C652A1" w:rsidP="00D1223F" w:rsidR="00C652A1" w:rsidRPr="00C652A1">
      <w:pPr>
        <w:jc w:val="center"/>
      </w:pPr>
    </w:p>
    <w:p w:rsidRDefault="00D1223F" w:rsidP="00D1223F" w:rsidR="00D1223F" w:rsidRPr="00C652A1">
      <w:pPr>
        <w:jc w:val="center"/>
      </w:pPr>
      <w:r w:rsidRPr="00C652A1">
        <w:t>r i j e š i o   j e</w:t>
      </w:r>
    </w:p>
    <w:p w:rsidRDefault="00D1223F" w:rsidP="00D1223F" w:rsidR="00D1223F" w:rsidRPr="00C652A1">
      <w:pPr>
        <w:jc w:val="center"/>
        <w:rPr>
          <w:b/>
        </w:rPr>
      </w:pPr>
    </w:p>
    <w:p w:rsidRDefault="00C652A1" w:rsidP="00D1223F" w:rsidR="00D1223F" w:rsidRPr="00C652A1">
      <w:pPr>
        <w:ind w:firstLine="708"/>
        <w:jc w:val="both"/>
      </w:pPr>
      <w:r w:rsidRPr="00C652A1">
        <w:t>I. Poziva se dužnik</w:t>
      </w:r>
      <w:r w:rsidR="00D1223F" w:rsidRPr="00C652A1">
        <w:t xml:space="preserve"> </w:t>
      </w:r>
      <w:r w:rsidRPr="00C652A1">
        <w:t xml:space="preserve">BASARIĆ d.o.o., Sisak, Ante Starčevića 58, OIB: 60828889652, </w:t>
      </w:r>
      <w:r w:rsidR="00D1223F" w:rsidRPr="00C652A1">
        <w:t>kao podnositelj prijedloga, u roku 8 dana od dana dostave ovog rješenja:</w:t>
      </w:r>
    </w:p>
    <w:p w:rsidRDefault="00D1223F" w:rsidP="00D1223F" w:rsidR="00D1223F" w:rsidRPr="00C652A1">
      <w:pPr>
        <w:ind w:firstLine="708"/>
        <w:jc w:val="both"/>
      </w:pPr>
      <w:r w:rsidRPr="00C652A1">
        <w:t>- uplatiti iznos od 1.000,00 kuna u Fond za namirenje troškova stečajnog postupka na račun IBAN broj: HR9223900011300000460, pozivom na broj 2001-</w:t>
      </w:r>
      <w:r w:rsidR="00C652A1" w:rsidRPr="00C652A1">
        <w:t>11</w:t>
      </w:r>
      <w:r w:rsidRPr="00C652A1">
        <w:t>16-2018</w:t>
      </w:r>
    </w:p>
    <w:p w:rsidRDefault="00D1223F" w:rsidP="00D1223F" w:rsidR="00D1223F" w:rsidRPr="00C652A1">
      <w:pPr>
        <w:jc w:val="both"/>
      </w:pPr>
    </w:p>
    <w:p w:rsidRDefault="00D1223F" w:rsidP="00D1223F" w:rsidR="00D1223F" w:rsidRPr="00C652A1">
      <w:pPr>
        <w:ind w:firstLine="720"/>
        <w:jc w:val="both"/>
        <w:rPr>
          <w:lang w:eastAsia="hr-HR"/>
        </w:rPr>
      </w:pPr>
      <w:r w:rsidRPr="00C652A1">
        <w:t xml:space="preserve">II. Ako </w:t>
      </w:r>
      <w:r w:rsidR="00C652A1" w:rsidRPr="00C652A1">
        <w:t>BASARIĆ d.o.o., Sisak, Ante Starčevića 58, OIB: 60828889652</w:t>
      </w:r>
      <w:r w:rsidRPr="00C652A1">
        <w:t>, kao podnositelj prijedloga, u određenom roku ne uplati predujam u skladu s pozivom ovoga suda iz točke I. izreke ovog rješenja, sud će odbaciti prijedlog za otvaranje stečajnog postupka kao nedopušten</w:t>
      </w:r>
      <w:r w:rsidRPr="00C652A1">
        <w:rPr>
          <w:lang w:eastAsia="hr-HR"/>
        </w:rPr>
        <w:t>.</w:t>
      </w:r>
    </w:p>
    <w:p w:rsidRDefault="00D1223F" w:rsidP="00D1223F" w:rsidR="00D1223F" w:rsidRPr="00C652A1">
      <w:pPr>
        <w:ind w:firstLine="720"/>
        <w:jc w:val="both"/>
        <w:rPr>
          <w:lang w:eastAsia="hr-HR"/>
        </w:rPr>
      </w:pPr>
    </w:p>
    <w:p w:rsidRDefault="00D1223F" w:rsidP="00D1223F" w:rsidR="00D1223F" w:rsidRPr="00C652A1">
      <w:pPr>
        <w:jc w:val="center"/>
      </w:pPr>
      <w:r w:rsidRPr="00C652A1">
        <w:t>Obrazloženje</w:t>
      </w:r>
    </w:p>
    <w:p w:rsidRDefault="00D1223F" w:rsidP="00D1223F" w:rsidR="00D1223F" w:rsidRPr="00C652A1">
      <w:pPr>
        <w:pStyle w:val="Tijeloteksta"/>
        <w:jc w:val="center"/>
      </w:pPr>
    </w:p>
    <w:p w:rsidRDefault="00D1223F" w:rsidP="00C652A1" w:rsidR="00D1223F" w:rsidRPr="00C652A1">
      <w:pPr>
        <w:ind w:firstLine="720"/>
        <w:jc w:val="both"/>
      </w:pPr>
      <w:r w:rsidRPr="00C652A1">
        <w:t xml:space="preserve">Dužnik </w:t>
      </w:r>
      <w:r w:rsidR="00C652A1" w:rsidRPr="00C652A1">
        <w:t xml:space="preserve">BASARIĆ d.o.o., Sisak, Ante Starčevića 58, OIB: 60828889652, </w:t>
      </w:r>
      <w:r w:rsidRPr="00C652A1">
        <w:t xml:space="preserve">zastupan po osobi ovlaštenoj za zastupanje po zakonu (direktoru) </w:t>
      </w:r>
      <w:r w:rsidR="00C652A1" w:rsidRPr="00C652A1">
        <w:t>Zdenku Basariću, OIB: 47420317066, Odra Sisačka, Odra Sisačka 86</w:t>
      </w:r>
      <w:r w:rsidRPr="00C652A1">
        <w:t xml:space="preserve">, </w:t>
      </w:r>
      <w:r w:rsidR="00C652A1" w:rsidRPr="00C652A1">
        <w:t xml:space="preserve">, podnio je, 20. travnja 2018., kao podnositelj prijedloga, prijedlog za otvaranje stečajnog postupka na temelju odredaba čl. 16. i čl. 109. Stečajnog zakona (“Narodne novine” broj 71/15 i 104/17, dalje: SZ). U prijedlogu se u bitnome navodi kako kod dužnika postoji stečajni razlog nesposobnosti za plaćanje, u prilog kojoj tvrdnji je dostavio Potvrdu Fine o blokadi računa i novčanih sredstava dužnika od 20. travnja 2018.iz koje proizlazi da je na dan izdavanja potvrde evidentirano 45 dana neprekidne blokade odnosno ukupno 62 dana blokade u prethodnih 6 mjeseci zbog nepodmirenih osnova za plaćanje evidentiranih u Očevidniku redoslijeda osnova za plaćanje, kao i da nepodmirene obveze na dan izdavanja potvrde iznose 29.170,103 kn. Podneskom od 7. prosinca, dužnik je po pozivu suda dostavio i </w:t>
      </w:r>
      <w:r w:rsidRPr="00C652A1">
        <w:t>popis imovine i obveza dužnika u skladu s odredbama čl. 17. SZ-a.</w:t>
      </w:r>
    </w:p>
    <w:p w:rsidRDefault="00C652A1" w:rsidP="00C652A1" w:rsidR="00C652A1" w:rsidRPr="00C652A1">
      <w:pPr>
        <w:ind w:firstLine="720"/>
        <w:jc w:val="both"/>
      </w:pPr>
    </w:p>
    <w:p w:rsidRDefault="00D1223F" w:rsidP="00D1223F" w:rsidR="00D1223F" w:rsidRPr="00C652A1">
      <w:pPr>
        <w:ind w:firstLine="720"/>
        <w:jc w:val="both"/>
        <w:rPr>
          <w:lang w:eastAsia="hr-HR"/>
        </w:rPr>
      </w:pPr>
      <w:r w:rsidRPr="00C652A1">
        <w:rPr>
          <w:lang w:eastAsia="hr-HR"/>
        </w:rPr>
        <w:t xml:space="preserve">Odredbom čl. 109. st. 1. SZ-a propisano je da je prijedlog za otvaranje stečajnoga postupka ovlašten podnijeti vjerovnik ili dužnik, ako zakonom nije drukčije određeno. Prijedlog za otvaranje stečajnog postupka pravne osobe u ime dužnika ovlaštena je, između </w:t>
      </w:r>
      <w:r w:rsidRPr="00C652A1">
        <w:rPr>
          <w:lang w:eastAsia="hr-HR"/>
        </w:rPr>
        <w:lastRenderedPageBreak/>
        <w:t xml:space="preserve">ostalih, podnijeti </w:t>
      </w:r>
      <w:r w:rsidRPr="00C652A1">
        <w:t>osoba ovlaštena za zastupanje dužnika po zakonu</w:t>
      </w:r>
      <w:r w:rsidRPr="00C652A1">
        <w:rPr>
          <w:lang w:eastAsia="hr-HR"/>
        </w:rPr>
        <w:t xml:space="preserve"> (čl. 109. st. 4. podstavak 1. SZ).</w:t>
      </w:r>
    </w:p>
    <w:p w:rsidRDefault="00D1223F" w:rsidP="00D1223F" w:rsidR="00D1223F" w:rsidRPr="00C652A1">
      <w:pPr>
        <w:ind w:firstLine="720"/>
        <w:jc w:val="both"/>
      </w:pPr>
      <w:r w:rsidRPr="00C652A1">
        <w:rPr>
          <w:lang w:eastAsia="hr-HR"/>
        </w:rPr>
        <w:t>Uvidom u sudski registar ovoga suda utvrđeno je kako je</w:t>
      </w:r>
      <w:r w:rsidRPr="00C652A1">
        <w:t xml:space="preserve">, </w:t>
      </w:r>
      <w:r w:rsidR="00C652A1" w:rsidRPr="00C652A1">
        <w:t xml:space="preserve">Zdenko Basarić, koji je </w:t>
      </w:r>
      <w:r w:rsidRPr="00C652A1">
        <w:t>u konkretnom slučaju podnij</w:t>
      </w:r>
      <w:r w:rsidR="00C652A1" w:rsidRPr="00C652A1">
        <w:t>o</w:t>
      </w:r>
      <w:r w:rsidRPr="00C652A1">
        <w:t xml:space="preserve"> prijedlog za otvaranje stečajnog postupka u ime dužnika, 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D1223F" w:rsidP="00D1223F" w:rsidR="00D1223F" w:rsidRPr="00C652A1">
      <w:pPr>
        <w:ind w:firstLine="720"/>
        <w:jc w:val="both"/>
      </w:pPr>
      <w:r w:rsidRPr="00C652A1">
        <w:t>Nadalje, prema odredbi čl. 16. st. 1. SZ-a, podnositelj prijedlog</w:t>
      </w:r>
      <w:r w:rsidR="00C652A1" w:rsidRPr="00C652A1">
        <w:t>a</w:t>
      </w:r>
      <w:r w:rsidRPr="00C652A1">
        <w:t xml:space="preserve">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popis imovine i obveza dužnika (list 5. spisa). Uvidom u navedeni popis imovine i obveza u bitnome je utvrđeno kako dužnik nema imovine.</w:t>
      </w:r>
    </w:p>
    <w:p w:rsidRDefault="00D1223F" w:rsidP="00D1223F" w:rsidR="00D1223F" w:rsidRPr="00C652A1">
      <w:pPr>
        <w:ind w:firstLine="709"/>
        <w:jc w:val="both"/>
        <w:rPr>
          <w:lang w:eastAsia="hr-HR"/>
        </w:rPr>
      </w:pPr>
      <w:r w:rsidRPr="00C652A1">
        <w:rPr>
          <w:lang w:eastAsia="hr-HR"/>
        </w:rPr>
        <w:t xml:space="preserve">Uvidom u </w:t>
      </w:r>
      <w:r w:rsidRPr="00C652A1">
        <w:t xml:space="preserve">Potvrdu Financijske agencije o blokadi računa i novčanih sredstava  utvrđeno je kako je na dan </w:t>
      </w:r>
      <w:r w:rsidR="00C652A1" w:rsidRPr="00C652A1">
        <w:t>18</w:t>
      </w:r>
      <w:r w:rsidRPr="00C652A1">
        <w:t>. prosinca 201</w:t>
      </w:r>
      <w:r w:rsidR="00C652A1" w:rsidRPr="00C652A1">
        <w:t>8</w:t>
      </w:r>
      <w:r w:rsidRPr="00C652A1">
        <w:t xml:space="preserve">. na računima i novčanim sredstvima dužnika evidentirano </w:t>
      </w:r>
      <w:r w:rsidR="00C652A1" w:rsidRPr="00C652A1">
        <w:t xml:space="preserve">287 dana neprekidne blokade </w:t>
      </w:r>
      <w:r w:rsidRPr="00C652A1">
        <w:t xml:space="preserve">zbog nepodmirenih osnova za plaćanje evidentiranih u Očevidniku redoslijeda za plaćanje, te da nepodmirene obveze na taj dan iznose </w:t>
      </w:r>
      <w:r w:rsidR="00C652A1" w:rsidRPr="00C652A1">
        <w:t>27.728,11</w:t>
      </w:r>
      <w:r w:rsidRPr="00C652A1">
        <w:t xml:space="preserve"> kn. </w:t>
      </w:r>
      <w:r w:rsidRPr="00C652A1">
        <w:rPr>
          <w:lang w:eastAsia="hr-HR"/>
        </w:rPr>
        <w:t>Budući da dužnik u očevidniku o redoslijedu plaćanja ima evidentirane neizvršene osnove za plaćanje u razdoblju dužem od 60 dana, zbog čega se, u skladu s odredbom čl. 6. st. 2. podstavak 1. SZ-a, smatra da je nesposoban za plaćanje, to u konkretnom slučaju postoji stečajni razlog nesposobnosti za plaćanje u smislu odredaba čl. 6. SZ-a.</w:t>
      </w:r>
    </w:p>
    <w:p w:rsidRDefault="00D1223F" w:rsidP="00D1223F" w:rsidR="00D1223F" w:rsidRPr="00C652A1">
      <w:pPr>
        <w:tabs>
          <w:tab w:pos="1800" w:val="num"/>
        </w:tabs>
        <w:ind w:firstLine="708"/>
        <w:jc w:val="both"/>
      </w:pPr>
      <w:r w:rsidRPr="00C652A1">
        <w:t>Odredbom čl. 114. st. 1. SZ-a propisano je kako je podnositelj prijedloga za otvaranje stečajnog postupka dužan platiti predujam u iznosu od 1.000,00 kuna u Fond za namirenje troškova stečajnog postupka. Dakle, podnositelj prijedloga već prilikom podnošenja prijedloga mora uplatiti predujam u iznosu od 1.000,00 kuna u Fond za namirenje troškova stečajnog postupka.</w:t>
      </w:r>
    </w:p>
    <w:p w:rsidRDefault="00D1223F" w:rsidP="00D1223F" w:rsidR="00D1223F" w:rsidRPr="00C652A1">
      <w:pPr>
        <w:ind w:firstLine="720"/>
        <w:jc w:val="both"/>
        <w:rPr>
          <w:lang w:eastAsia="hr-HR"/>
        </w:rPr>
      </w:pPr>
      <w:r w:rsidRPr="00C652A1">
        <w:rPr>
          <w:lang w:eastAsia="hr-HR"/>
        </w:rPr>
        <w:t>Iz Obavijesti Financijske agencije o osiguranju sredstava za namirenje troškova stečajnog postupka proizlazi kako u konkretnom slučaju nema zaplijenjenih novčanih sredstava na ime predujma za namirenje troškova stečajnog postupka.</w:t>
      </w:r>
    </w:p>
    <w:p w:rsidRDefault="00D1223F" w:rsidP="00D1223F" w:rsidR="00D1223F" w:rsidRPr="00C652A1">
      <w:pPr>
        <w:jc w:val="both"/>
      </w:pPr>
      <w:r w:rsidRPr="00C652A1">
        <w:rPr>
          <w:lang w:eastAsia="hr-HR"/>
        </w:rPr>
        <w:tab/>
        <w:t xml:space="preserve">Uzevši u obzir navedeno, sud je, na temelju odredbe čl. 114. st. 1. SZ-a, pozvao dužnika kao podnositelja prijedloga </w:t>
      </w:r>
      <w:r w:rsidRPr="00C652A1">
        <w:t>platiti predujam u iznosu od 1.000,00 kuna u Fond za namirenje troškova stečajnog postupka čija je visina propisana odredbom čl. 114. st. 1. SZ-a, uz upozorenje na pravne posljedice ne postupanja po pozivu suda propisane odredbom           čl. 114. st. 5. SZ-a, odnosno da će sud odbaciti prijedlog za otvaranje stečajnog postupka ukoliko u određenom roku ne uplati određeni iznos predujma.</w:t>
      </w:r>
    </w:p>
    <w:p w:rsidRDefault="00D1223F" w:rsidP="00D1223F" w:rsidR="00D1223F">
      <w:pPr>
        <w:jc w:val="both"/>
        <w:rPr>
          <w:highlight w:val="lightGray"/>
        </w:rPr>
      </w:pPr>
    </w:p>
    <w:p w:rsidRDefault="00093064" w:rsidP="00D1223F" w:rsidR="00093064" w:rsidRPr="00D1223F">
      <w:pPr>
        <w:jc w:val="both"/>
        <w:rPr>
          <w:highlight w:val="lightGray"/>
        </w:rPr>
      </w:pPr>
    </w:p>
    <w:p w:rsidRDefault="00C652A1" w:rsidP="00C652A1" w:rsidR="00C652A1" w:rsidRPr="00705D03">
      <w:pPr>
        <w:ind w:firstLine="720"/>
        <w:jc w:val="center"/>
      </w:pPr>
      <w:r w:rsidRPr="00705D03">
        <w:t>Zagreb</w:t>
      </w:r>
      <w:r>
        <w:t>, 27. prosinca</w:t>
      </w:r>
      <w:r w:rsidRPr="00705D03">
        <w:rPr>
          <w:lang w:val="pt-BR"/>
        </w:rPr>
        <w:t xml:space="preserve"> 2018</w:t>
      </w:r>
      <w:r w:rsidRPr="00705D03">
        <w:t>.</w:t>
      </w:r>
    </w:p>
    <w:p w:rsidRDefault="00C652A1" w:rsidP="00C652A1" w:rsidR="00C652A1" w:rsidRPr="00705D03">
      <w:pPr>
        <w:ind w:firstLine="720"/>
        <w:jc w:val="center"/>
      </w:pPr>
    </w:p>
    <w:p w:rsidRDefault="00C652A1" w:rsidP="00C652A1" w:rsidR="00093064">
      <w:pPr>
        <w:tabs>
          <w:tab w:pos="5100" w:val="left"/>
        </w:tabs>
        <w:ind w:firstLine="720"/>
      </w:pPr>
      <w:r w:rsidRPr="00705D03">
        <w:tab/>
      </w:r>
      <w:r w:rsidRPr="00705D03">
        <w:tab/>
      </w:r>
      <w:r w:rsidRPr="00705D03">
        <w:tab/>
      </w:r>
      <w:r>
        <w:t xml:space="preserve">     </w:t>
      </w:r>
    </w:p>
    <w:p w:rsidRDefault="00093064" w:rsidP="00C652A1" w:rsidR="00093064">
      <w:pPr>
        <w:tabs>
          <w:tab w:pos="5100" w:val="left"/>
        </w:tabs>
        <w:ind w:firstLine="720"/>
      </w:pPr>
    </w:p>
    <w:p w:rsidRDefault="00093064" w:rsidP="00C652A1" w:rsidR="00C652A1" w:rsidRPr="00C652A1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C652A1">
        <w:t xml:space="preserve"> </w:t>
      </w:r>
      <w:r w:rsidR="00C652A1" w:rsidRPr="00C652A1">
        <w:t>Sutkinja:</w:t>
      </w:r>
    </w:p>
    <w:p w:rsidRDefault="00C652A1" w:rsidP="00C652A1" w:rsidR="00093064">
      <w:pPr>
        <w:ind w:firstLine="720" w:left="5040"/>
        <w:jc w:val="center"/>
      </w:pPr>
      <w:r w:rsidRPr="00C652A1">
        <w:t>Maja Praljak</w:t>
      </w:r>
      <w:r w:rsidR="00093064">
        <w:t>, v.r.</w:t>
      </w:r>
    </w:p>
    <w:p w:rsidRDefault="00093064" w:rsidP="00C652A1" w:rsidR="00093064">
      <w:pPr>
        <w:ind w:firstLine="720" w:left="5040"/>
        <w:jc w:val="center"/>
      </w:pPr>
    </w:p>
    <w:p w:rsidRDefault="00093064" w:rsidR="00093064">
      <w:r>
        <w:t>Za točnost otpravka-ovlašteni službenik:</w:t>
      </w:r>
    </w:p>
    <w:p w:rsidRDefault="00093064" w:rsidR="00093064">
      <w:r>
        <w:t>Nikolina Krunić</w:t>
      </w:r>
    </w:p>
    <w:p w:rsidRDefault="00C652A1" w:rsidP="00C652A1" w:rsidR="00C652A1" w:rsidRPr="00C652A1">
      <w:pPr>
        <w:ind w:firstLine="720" w:left="5040"/>
        <w:jc w:val="center"/>
      </w:pPr>
      <w:r w:rsidRPr="00C652A1">
        <w:lastRenderedPageBreak/>
        <w:t xml:space="preserve"> </w:t>
      </w:r>
    </w:p>
    <w:p w:rsidRDefault="00093064" w:rsidP="00C652A1" w:rsidR="00093064">
      <w:pPr>
        <w:jc w:val="both"/>
      </w:pPr>
    </w:p>
    <w:p w:rsidRDefault="00C652A1" w:rsidP="00C652A1" w:rsidR="00C652A1" w:rsidRPr="00C652A1">
      <w:pPr>
        <w:jc w:val="both"/>
      </w:pPr>
      <w:r w:rsidRPr="00C652A1">
        <w:t>Uputa o pravnom lijeku:</w:t>
      </w:r>
    </w:p>
    <w:p w:rsidRDefault="00D1223F" w:rsidP="00D1223F" w:rsidR="00D1223F" w:rsidRPr="00C652A1">
      <w:pPr>
        <w:jc w:val="both"/>
      </w:pPr>
      <w:r w:rsidRPr="00C652A1">
        <w:t>Protiv ovog rješenja, nezadovoljna stranka može uložiti žalbu Visokom trgovačkom sudu Republike Hrvatske u roku od 8 dana od dostave rješenja, a ulaže se putem ovog suda u 2 primjerka.</w:t>
      </w:r>
    </w:p>
    <w:p w:rsidRDefault="00D1223F" w:rsidP="00D1223F" w:rsidR="00D1223F" w:rsidRPr="00C652A1"/>
    <w:p w:rsidRDefault="00093064" w:rsidP="00093064" w:rsidR="00093064" w:rsidRPr="00D1223F">
      <w:pPr>
        <w:pStyle w:val="Odlomakpopisa"/>
      </w:pPr>
    </w:p>
    <w:sectPr w:rsidSect="00425D7E" w:rsidR="00093064" w:rsidRPr="00D1223F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0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C652A1" w:rsidP="000824C4" w:rsidR="00236892">
    <w:pPr>
      <w:pStyle w:val="Zaglavlje"/>
      <w:jc w:val="right"/>
    </w:pPr>
    <w:r>
      <w:t>46</w:t>
    </w:r>
    <w:r w:rsidR="000D25FF">
      <w:t>. St-</w:t>
    </w:r>
    <w:r>
      <w:t>1116</w:t>
    </w:r>
    <w:r w:rsidR="00336E29">
      <w:t>/1</w:t>
    </w:r>
    <w: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87D0131"/>
    <w:multiLevelType w:val="hybridMultilevel"/>
    <w:tmpl w:val="32FE9E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067D3"/>
    <w:rsid w:val="0001497A"/>
    <w:rsid w:val="00015A0A"/>
    <w:rsid w:val="00020816"/>
    <w:rsid w:val="00025788"/>
    <w:rsid w:val="00055CED"/>
    <w:rsid w:val="0005679A"/>
    <w:rsid w:val="00060912"/>
    <w:rsid w:val="000617BB"/>
    <w:rsid w:val="00064208"/>
    <w:rsid w:val="00072173"/>
    <w:rsid w:val="000815DC"/>
    <w:rsid w:val="000824C4"/>
    <w:rsid w:val="00093064"/>
    <w:rsid w:val="000A1FAB"/>
    <w:rsid w:val="000B014C"/>
    <w:rsid w:val="000B0D08"/>
    <w:rsid w:val="000D25FF"/>
    <w:rsid w:val="000D38F9"/>
    <w:rsid w:val="000D5A6F"/>
    <w:rsid w:val="000E7745"/>
    <w:rsid w:val="00100627"/>
    <w:rsid w:val="001055A2"/>
    <w:rsid w:val="00106C85"/>
    <w:rsid w:val="0011632D"/>
    <w:rsid w:val="00125314"/>
    <w:rsid w:val="00150A1D"/>
    <w:rsid w:val="001550E4"/>
    <w:rsid w:val="00162214"/>
    <w:rsid w:val="00174CD4"/>
    <w:rsid w:val="00177475"/>
    <w:rsid w:val="0018761D"/>
    <w:rsid w:val="00196C42"/>
    <w:rsid w:val="00196C94"/>
    <w:rsid w:val="001A0E0A"/>
    <w:rsid w:val="001A1FD2"/>
    <w:rsid w:val="001A38F9"/>
    <w:rsid w:val="001A5014"/>
    <w:rsid w:val="001A5A8A"/>
    <w:rsid w:val="001B4B69"/>
    <w:rsid w:val="001C40E4"/>
    <w:rsid w:val="001D1EB6"/>
    <w:rsid w:val="001D219C"/>
    <w:rsid w:val="001E5366"/>
    <w:rsid w:val="00201D5A"/>
    <w:rsid w:val="002032D6"/>
    <w:rsid w:val="0021551C"/>
    <w:rsid w:val="00217377"/>
    <w:rsid w:val="0022763D"/>
    <w:rsid w:val="00227CB3"/>
    <w:rsid w:val="00236892"/>
    <w:rsid w:val="002505A8"/>
    <w:rsid w:val="002505D0"/>
    <w:rsid w:val="00253D0B"/>
    <w:rsid w:val="00253EBC"/>
    <w:rsid w:val="00262329"/>
    <w:rsid w:val="00274169"/>
    <w:rsid w:val="0028109D"/>
    <w:rsid w:val="00281508"/>
    <w:rsid w:val="002E2B32"/>
    <w:rsid w:val="003153D0"/>
    <w:rsid w:val="00334B1B"/>
    <w:rsid w:val="00336E29"/>
    <w:rsid w:val="00351437"/>
    <w:rsid w:val="00355235"/>
    <w:rsid w:val="00357193"/>
    <w:rsid w:val="00367592"/>
    <w:rsid w:val="0037019C"/>
    <w:rsid w:val="0038490E"/>
    <w:rsid w:val="003B0454"/>
    <w:rsid w:val="003B2E70"/>
    <w:rsid w:val="003E708D"/>
    <w:rsid w:val="003F19FB"/>
    <w:rsid w:val="0040598B"/>
    <w:rsid w:val="0041103F"/>
    <w:rsid w:val="00416346"/>
    <w:rsid w:val="00425D7E"/>
    <w:rsid w:val="00452184"/>
    <w:rsid w:val="00464955"/>
    <w:rsid w:val="00487B33"/>
    <w:rsid w:val="00497076"/>
    <w:rsid w:val="004B1681"/>
    <w:rsid w:val="004E546D"/>
    <w:rsid w:val="004F1191"/>
    <w:rsid w:val="004F3B82"/>
    <w:rsid w:val="00513B54"/>
    <w:rsid w:val="00522B51"/>
    <w:rsid w:val="005332B7"/>
    <w:rsid w:val="00536013"/>
    <w:rsid w:val="00555DFA"/>
    <w:rsid w:val="00584C91"/>
    <w:rsid w:val="005A7712"/>
    <w:rsid w:val="005A77F5"/>
    <w:rsid w:val="005B3BCC"/>
    <w:rsid w:val="005C0452"/>
    <w:rsid w:val="005C24EE"/>
    <w:rsid w:val="005D68F3"/>
    <w:rsid w:val="005E3368"/>
    <w:rsid w:val="00600128"/>
    <w:rsid w:val="00607272"/>
    <w:rsid w:val="00611F12"/>
    <w:rsid w:val="00625323"/>
    <w:rsid w:val="0063002C"/>
    <w:rsid w:val="006411F5"/>
    <w:rsid w:val="00643D1B"/>
    <w:rsid w:val="00660044"/>
    <w:rsid w:val="00663E8A"/>
    <w:rsid w:val="006672A6"/>
    <w:rsid w:val="00670D46"/>
    <w:rsid w:val="00683E1E"/>
    <w:rsid w:val="006843BE"/>
    <w:rsid w:val="00685DB4"/>
    <w:rsid w:val="006946AD"/>
    <w:rsid w:val="006B433C"/>
    <w:rsid w:val="006C5874"/>
    <w:rsid w:val="006D47DF"/>
    <w:rsid w:val="006E1F17"/>
    <w:rsid w:val="006E26E9"/>
    <w:rsid w:val="006E6E41"/>
    <w:rsid w:val="00704ACE"/>
    <w:rsid w:val="00714D77"/>
    <w:rsid w:val="00720A56"/>
    <w:rsid w:val="00722952"/>
    <w:rsid w:val="007332CE"/>
    <w:rsid w:val="0073604F"/>
    <w:rsid w:val="00747867"/>
    <w:rsid w:val="00753821"/>
    <w:rsid w:val="007556D7"/>
    <w:rsid w:val="007714BC"/>
    <w:rsid w:val="0078286C"/>
    <w:rsid w:val="007958E5"/>
    <w:rsid w:val="007B1EB2"/>
    <w:rsid w:val="007B2E60"/>
    <w:rsid w:val="007B3640"/>
    <w:rsid w:val="007D33C0"/>
    <w:rsid w:val="007E679B"/>
    <w:rsid w:val="007F4B1B"/>
    <w:rsid w:val="00833BD7"/>
    <w:rsid w:val="008456F8"/>
    <w:rsid w:val="00853FB7"/>
    <w:rsid w:val="0088509A"/>
    <w:rsid w:val="00886D2C"/>
    <w:rsid w:val="008A1927"/>
    <w:rsid w:val="008A2DCD"/>
    <w:rsid w:val="008D2C9C"/>
    <w:rsid w:val="008E1564"/>
    <w:rsid w:val="00913893"/>
    <w:rsid w:val="00917766"/>
    <w:rsid w:val="00944149"/>
    <w:rsid w:val="00945569"/>
    <w:rsid w:val="00946974"/>
    <w:rsid w:val="009672C7"/>
    <w:rsid w:val="009705AA"/>
    <w:rsid w:val="00980A81"/>
    <w:rsid w:val="00983CA4"/>
    <w:rsid w:val="009961A9"/>
    <w:rsid w:val="009B754E"/>
    <w:rsid w:val="009B780C"/>
    <w:rsid w:val="009C426B"/>
    <w:rsid w:val="009D0C6E"/>
    <w:rsid w:val="009D457B"/>
    <w:rsid w:val="009E6A78"/>
    <w:rsid w:val="009F6242"/>
    <w:rsid w:val="00A0339D"/>
    <w:rsid w:val="00A03FF5"/>
    <w:rsid w:val="00A06632"/>
    <w:rsid w:val="00A07389"/>
    <w:rsid w:val="00A10DCC"/>
    <w:rsid w:val="00A140F8"/>
    <w:rsid w:val="00A17426"/>
    <w:rsid w:val="00A20BB0"/>
    <w:rsid w:val="00A335C3"/>
    <w:rsid w:val="00A40375"/>
    <w:rsid w:val="00A42565"/>
    <w:rsid w:val="00A51463"/>
    <w:rsid w:val="00A54742"/>
    <w:rsid w:val="00A779B9"/>
    <w:rsid w:val="00AB1099"/>
    <w:rsid w:val="00AC000B"/>
    <w:rsid w:val="00AD5A0B"/>
    <w:rsid w:val="00AF2475"/>
    <w:rsid w:val="00AF35EC"/>
    <w:rsid w:val="00B0344F"/>
    <w:rsid w:val="00B11330"/>
    <w:rsid w:val="00B2024D"/>
    <w:rsid w:val="00B30861"/>
    <w:rsid w:val="00B32213"/>
    <w:rsid w:val="00B64FE8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BF6BF1"/>
    <w:rsid w:val="00C14680"/>
    <w:rsid w:val="00C530A5"/>
    <w:rsid w:val="00C64C95"/>
    <w:rsid w:val="00C652A1"/>
    <w:rsid w:val="00C760B9"/>
    <w:rsid w:val="00C97F47"/>
    <w:rsid w:val="00CA35E4"/>
    <w:rsid w:val="00CC35C1"/>
    <w:rsid w:val="00CC532D"/>
    <w:rsid w:val="00CC61BE"/>
    <w:rsid w:val="00CD57D1"/>
    <w:rsid w:val="00D11596"/>
    <w:rsid w:val="00D1223F"/>
    <w:rsid w:val="00D126A6"/>
    <w:rsid w:val="00D44822"/>
    <w:rsid w:val="00D466D9"/>
    <w:rsid w:val="00D477E7"/>
    <w:rsid w:val="00D54FA5"/>
    <w:rsid w:val="00D55171"/>
    <w:rsid w:val="00D76404"/>
    <w:rsid w:val="00D81301"/>
    <w:rsid w:val="00D813E0"/>
    <w:rsid w:val="00D86931"/>
    <w:rsid w:val="00D91D52"/>
    <w:rsid w:val="00D93EE0"/>
    <w:rsid w:val="00DA47F4"/>
    <w:rsid w:val="00DA4841"/>
    <w:rsid w:val="00DB4335"/>
    <w:rsid w:val="00DC30B2"/>
    <w:rsid w:val="00DE3047"/>
    <w:rsid w:val="00DE4B80"/>
    <w:rsid w:val="00DF5FDE"/>
    <w:rsid w:val="00E107CB"/>
    <w:rsid w:val="00E10FDC"/>
    <w:rsid w:val="00E50222"/>
    <w:rsid w:val="00E6196F"/>
    <w:rsid w:val="00E67339"/>
    <w:rsid w:val="00E71A81"/>
    <w:rsid w:val="00E758FE"/>
    <w:rsid w:val="00E82042"/>
    <w:rsid w:val="00E857B6"/>
    <w:rsid w:val="00E928B8"/>
    <w:rsid w:val="00E94869"/>
    <w:rsid w:val="00EE7EF6"/>
    <w:rsid w:val="00EF74AA"/>
    <w:rsid w:val="00F03859"/>
    <w:rsid w:val="00F2549F"/>
    <w:rsid w:val="00F4688F"/>
    <w:rsid w:val="00F46A53"/>
    <w:rsid w:val="00F50688"/>
    <w:rsid w:val="00F75FA4"/>
    <w:rsid w:val="00F93C0F"/>
    <w:rsid w:val="00F975A0"/>
    <w:rsid w:val="00FA50DF"/>
    <w:rsid w:val="00FB4540"/>
    <w:rsid w:val="00FB581A"/>
    <w:rsid w:val="00FB7B7A"/>
    <w:rsid w:val="00FB7E9C"/>
    <w:rsid w:val="00FC70CD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D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0D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0D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0D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D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0D0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0D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0D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St-1116/2018-8</izvorni_sadrzaj>
    <derivirana_varijabla naziv="DomainObject.Oznaka_1">St-1116/2018-8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St-1116/2018</izvorni_sadrzaj>
    <derivirana_varijabla naziv="DomainObject.Predmet.OznakaBroj_1">St-1116/2018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BASARIĆ d.o.o.</izvorni_sadrzaj>
    <derivirana_varijabla naziv="DomainObject.Predmet.ProtustrankaFormated_1">  BASARIĆ d.o.o.</derivirana_varijabla>
  </DomainObject.Predmet.ProtustrankaFormated>
  <DomainObject.Predmet.ProtustrankaFormatedOIB>
    <izvorni_sadrzaj>  BASARIĆ d.o.o., OIB 60828889652</izvorni_sadrzaj>
    <derivirana_varijabla naziv="DomainObject.Predmet.ProtustrankaFormatedOIB_1">  BASARIĆ d.o.o., OIB 60828889652</derivirana_varijabla>
  </DomainObject.Predmet.ProtustrankaFormatedOIB>
  <DomainObject.Predmet.ProtustrankaFormatedWithAdress>
    <izvorni_sadrzaj> BASARIĆ d.o.o., Ante Starčevića 58, 44000 Sisak</izvorni_sadrzaj>
    <derivirana_varijabla naziv="DomainObject.Predmet.ProtustrankaFormatedWithAdress_1"> BASARIĆ d.o.o., Ante Starčevića 58, 44000 Sisak</derivirana_varijabla>
  </DomainObject.Predmet.ProtustrankaFormatedWithAdress>
  <DomainObject.Predmet.ProtustrankaFormatedWithAdressOIB>
    <izvorni_sadrzaj> BASARIĆ d.o.o., OIB 60828889652, Ante Starčevića 58, 44000 Sisak</izvorni_sadrzaj>
    <derivirana_varijabla naziv="DomainObject.Predmet.ProtustrankaFormatedWithAdressOIB_1"> BASARIĆ d.o.o., OIB 60828889652, Ante Starčevića 58, 44000 Sisak</derivirana_varijabla>
  </DomainObject.Predmet.ProtustrankaFormatedWithAdressOIB>
  <DomainObject.Predmet.ProtustrankaWithAdress>
    <izvorni_sadrzaj>BASARIĆ d.o.o. Ante Starčevića 58, 44000 Sisak</izvorni_sadrzaj>
    <derivirana_varijabla naziv="DomainObject.Predmet.ProtustrankaWithAdress_1">BASARIĆ d.o.o. Ante Starčevića 58, 44000 Sisak</derivirana_varijabla>
  </DomainObject.Predmet.ProtustrankaWithAdress>
  <DomainObject.Predmet.ProtustrankaWithAdressOIB>
    <izvorni_sadrzaj>BASARIĆ d.o.o., OIB 60828889652, Ante Starčevića 58, 44000 Sisak</izvorni_sadrzaj>
    <derivirana_varijabla naziv="DomainObject.Predmet.ProtustrankaWithAdressOIB_1">BASARIĆ d.o.o., OIB 60828889652, Ante Starčevića 58, 44000 Sisak</derivirana_varijabla>
  </DomainObject.Predmet.ProtustrankaWithAdressOIB>
  <DomainObject.Predmet.ProtustrankaNazivFormated>
    <izvorni_sadrzaj>BASARIĆ d.o.o.</izvorni_sadrzaj>
    <derivirana_varijabla naziv="DomainObject.Predmet.ProtustrankaNazivFormated_1">BASARIĆ d.o.o.</derivirana_varijabla>
  </DomainObject.Predmet.ProtustrankaNazivFormated>
  <DomainObject.Predmet.ProtustrankaNazivFormatedOIB>
    <izvorni_sadrzaj>BASARIĆ d.o.o., OIB 60828889652</izvorni_sadrzaj>
    <derivirana_varijabla naziv="DomainObject.Predmet.ProtustrankaNazivFormatedOIB_1">BASARIĆ d.o.o., OIB 60828889652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BASARIĆ d.o.o.</izvorni_sadrzaj>
    <derivirana_varijabla naziv="DomainObject.Predmet.StrankaFormated_1">  BASARIĆ d.o.o.</derivirana_varijabla>
  </DomainObject.Predmet.StrankaFormated>
  <DomainObject.Predmet.StrankaFormatedOIB>
    <izvorni_sadrzaj>  BASARIĆ d.o.o., OIB 60828889652</izvorni_sadrzaj>
    <derivirana_varijabla naziv="DomainObject.Predmet.StrankaFormatedOIB_1">  BASARIĆ d.o.o., OIB 60828889652</derivirana_varijabla>
  </DomainObject.Predmet.StrankaFormatedOIB>
  <DomainObject.Predmet.StrankaFormatedWithAdress>
    <izvorni_sadrzaj> BASARIĆ d.o.o., Ante Starčevića 58, 44000 Sisak</izvorni_sadrzaj>
    <derivirana_varijabla naziv="DomainObject.Predmet.StrankaFormatedWithAdress_1"> BASARIĆ d.o.o., Ante Starčevića 58, 44000 Sisak</derivirana_varijabla>
  </DomainObject.Predmet.StrankaFormatedWithAdress>
  <DomainObject.Predmet.StrankaFormatedWithAdressOIB>
    <izvorni_sadrzaj> BASARIĆ d.o.o., OIB 60828889652, Ante Starčevića 58, 44000 Sisak</izvorni_sadrzaj>
    <derivirana_varijabla naziv="DomainObject.Predmet.StrankaFormatedWithAdressOIB_1"> BASARIĆ d.o.o., OIB 60828889652, Ante Starčevića 58, 44000 Sisak</derivirana_varijabla>
  </DomainObject.Predmet.StrankaFormatedWithAdressOIB>
  <DomainObject.Predmet.StrankaWithAdress>
    <izvorni_sadrzaj>BASARIĆ d.o.o. Ante Starčevića 58,44000 Sisak</izvorni_sadrzaj>
    <derivirana_varijabla naziv="DomainObject.Predmet.StrankaWithAdress_1">BASARIĆ d.o.o. Ante Starčevića 58,44000 Sisak</derivirana_varijabla>
  </DomainObject.Predmet.StrankaWithAdress>
  <DomainObject.Predmet.StrankaWithAdressOIB>
    <izvorni_sadrzaj>BASARIĆ d.o.o., OIB 60828889652, Ante Starčevića 58,44000 Sisak</izvorni_sadrzaj>
    <derivirana_varijabla naziv="DomainObject.Predmet.StrankaWithAdressOIB_1">BASARIĆ d.o.o., OIB 60828889652, Ante Starčevića 58,44000 Sisak</derivirana_varijabla>
  </DomainObject.Predmet.StrankaWithAdressOIB>
  <DomainObject.Predmet.StrankaNazivFormated>
    <izvorni_sadrzaj>BASARIĆ d.o.o.</izvorni_sadrzaj>
    <derivirana_varijabla naziv="DomainObject.Predmet.StrankaNazivFormated_1">BASARIĆ d.o.o.</derivirana_varijabla>
  </DomainObject.Predmet.StrankaNazivFormated>
  <DomainObject.Predmet.StrankaNazivFormatedOIB>
    <izvorni_sadrzaj>BASARIĆ d.o.o., OIB 60828889652</izvorni_sadrzaj>
    <derivirana_varijabla naziv="DomainObject.Predmet.StrankaNazivFormatedOIB_1">BASARIĆ d.o.o., OIB 60828889652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BASARIĆ d.o.o.</item>
    </izvorni_sadrzaj>
    <derivirana_varijabla naziv="DomainObject.Predmet.StrankaListFormated_1">
      <item>BASARIĆ d.o.o.</item>
    </derivirana_varijabla>
  </DomainObject.Predmet.StrankaListFormated>
  <DomainObject.Predmet.StrankaListFormatedOIB>
    <izvorni_sadrzaj>
      <item>BASARIĆ d.o.o., OIB 60828889652</item>
    </izvorni_sadrzaj>
    <derivirana_varijabla naziv="DomainObject.Predmet.StrankaListFormatedOIB_1">
      <item>BASARIĆ d.o.o., OIB 60828889652</item>
    </derivirana_varijabla>
  </DomainObject.Predmet.StrankaListFormatedOIB>
  <DomainObject.Predmet.StrankaListFormatedWithAdress>
    <izvorni_sadrzaj>
      <item>BASARIĆ d.o.o., Ante Starčevića 58, 44000 Sisak</item>
    </izvorni_sadrzaj>
    <derivirana_varijabla naziv="DomainObject.Predmet.StrankaListFormatedWithAdress_1">
      <item>BASARIĆ d.o.o., Ante Starčevića 58, 44000 Sisak</item>
    </derivirana_varijabla>
  </DomainObject.Predmet.StrankaListFormatedWithAdress>
  <DomainObject.Predmet.StrankaListFormatedWithAdressOIB>
    <izvorni_sadrzaj>
      <item>BASARIĆ d.o.o., OIB 60828889652, Ante Starčevića 58, 44000 Sisak</item>
    </izvorni_sadrzaj>
    <derivirana_varijabla naziv="DomainObject.Predmet.StrankaListFormatedWithAdressOIB_1">
      <item>BASARIĆ d.o.o., OIB 60828889652, Ante Starčevića 58, 44000 Sisak</item>
    </derivirana_varijabla>
  </DomainObject.Predmet.StrankaListFormatedWithAdressOIB>
  <DomainObject.Predmet.StrankaListNazivFormated>
    <izvorni_sadrzaj>
      <item>BASARIĆ d.o.o.</item>
    </izvorni_sadrzaj>
    <derivirana_varijabla naziv="DomainObject.Predmet.StrankaListNazivFormated_1">
      <item>BASARIĆ d.o.o.</item>
    </derivirana_varijabla>
  </DomainObject.Predmet.StrankaListNazivFormated>
  <DomainObject.Predmet.StrankaListNazivFormatedOIB>
    <izvorni_sadrzaj>
      <item>BASARIĆ d.o.o., OIB 60828889652</item>
    </izvorni_sadrzaj>
    <derivirana_varijabla naziv="DomainObject.Predmet.StrankaListNazivFormatedOIB_1">
      <item>BASARIĆ d.o.o., OIB 60828889652</item>
    </derivirana_varijabla>
  </DomainObject.Predmet.StrankaListNazivFormatedOIB>
  <DomainObject.Predmet.ProtuStrankaListFormated>
    <izvorni_sadrzaj>
      <item>BASARIĆ d.o.o.</item>
    </izvorni_sadrzaj>
    <derivirana_varijabla naziv="DomainObject.Predmet.ProtuStrankaListFormated_1">
      <item>BASARIĆ d.o.o.</item>
    </derivirana_varijabla>
  </DomainObject.Predmet.ProtuStrankaListFormated>
  <DomainObject.Predmet.ProtuStrankaListFormatedOIB>
    <izvorni_sadrzaj>
      <item>BASARIĆ d.o.o., OIB 60828889652</item>
    </izvorni_sadrzaj>
    <derivirana_varijabla naziv="DomainObject.Predmet.ProtuStrankaListFormatedOIB_1">
      <item>BASARIĆ d.o.o., OIB 60828889652</item>
    </derivirana_varijabla>
  </DomainObject.Predmet.ProtuStrankaListFormatedOIB>
  <DomainObject.Predmet.ProtuStrankaListFormatedWithAdress>
    <izvorni_sadrzaj>
      <item>BASARIĆ d.o.o., Ante Starčevića 58, 44000 Sisak</item>
    </izvorni_sadrzaj>
    <derivirana_varijabla naziv="DomainObject.Predmet.ProtuStrankaListFormatedWithAdress_1">
      <item>BASARIĆ d.o.o., Ante Starčevića 58, 44000 Sisak</item>
    </derivirana_varijabla>
  </DomainObject.Predmet.ProtuStrankaListFormatedWithAdress>
  <DomainObject.Predmet.ProtuStrankaListFormatedWithAdressOIB>
    <izvorni_sadrzaj>
      <item>BASARIĆ d.o.o., OIB 60828889652, Ante Starčevića 58, 44000 Sisak</item>
    </izvorni_sadrzaj>
    <derivirana_varijabla naziv="DomainObject.Predmet.ProtuStrankaListFormatedWithAdressOIB_1">
      <item>BASARIĆ d.o.o., OIB 60828889652, Ante Starčevića 58, 44000 Sisak</item>
    </derivirana_varijabla>
  </DomainObject.Predmet.ProtuStrankaListFormatedWithAdressOIB>
  <DomainObject.Predmet.ProtuStrankaListNazivFormated>
    <izvorni_sadrzaj>
      <item>BASARIĆ d.o.o.</item>
    </izvorni_sadrzaj>
    <derivirana_varijabla naziv="DomainObject.Predmet.ProtuStrankaListNazivFormated_1">
      <item>BASARIĆ d.o.o.</item>
    </derivirana_varijabla>
  </DomainObject.Predmet.ProtuStrankaListNazivFormated>
  <DomainObject.Predmet.ProtuStrankaListNazivFormatedOIB>
    <izvorni_sadrzaj>
      <item>BASARIĆ d.o.o., OIB 60828889652</item>
    </izvorni_sadrzaj>
    <derivirana_varijabla naziv="DomainObject.Predmet.ProtuStrankaListNazivFormatedOIB_1">
      <item>BASARIĆ d.o.o., OIB 60828889652</item>
    </derivirana_varijabla>
  </DomainObject.Predmet.ProtuStrankaListNazivFormatedOIB>
  <DomainObject.Predmet.OstaliListFormated>
    <izvorni_sadrzaj>
      <item>Zdenko Basarić</item>
    </izvorni_sadrzaj>
    <derivirana_varijabla naziv="DomainObject.Predmet.OstaliListFormated_1">
      <item>Zdenko Basarić</item>
    </derivirana_varijabla>
  </DomainObject.Predmet.OstaliListFormated>
  <DomainObject.Predmet.OstaliListFormatedOIB>
    <izvorni_sadrzaj>
      <item>Zdenko Basarić, OIB 47420317066</item>
    </izvorni_sadrzaj>
    <derivirana_varijabla naziv="DomainObject.Predmet.OstaliListFormatedOIB_1">
      <item>Zdenko Basarić, OIB 47420317066</item>
    </derivirana_varijabla>
  </DomainObject.Predmet.OstaliListFormatedOIB>
  <DomainObject.Predmet.OstaliListFormatedWithAdress>
    <izvorni_sadrzaj>
      <item>Zdenko Basarić, Odra Sisačka 86, 44000 Odra Sisačka</item>
    </izvorni_sadrzaj>
    <derivirana_varijabla naziv="DomainObject.Predmet.OstaliListFormatedWithAdress_1">
      <item>Zdenko Basarić, Odra Sisačka 86, 44000 Odra Sisačka</item>
    </derivirana_varijabla>
  </DomainObject.Predmet.OstaliListFormatedWithAdress>
  <DomainObject.Predmet.OstaliListFormatedWithAdressOIB>
    <izvorni_sadrzaj>
      <item>Zdenko Basarić, OIB 47420317066, Odra Sisačka 86, 44000 Odra Sisačka</item>
    </izvorni_sadrzaj>
    <derivirana_varijabla naziv="DomainObject.Predmet.OstaliListFormatedWithAdressOIB_1">
      <item>Zdenko Basarić, OIB 47420317066, Odra Sisačka 86, 44000 Odra Sisačka</item>
    </derivirana_varijabla>
  </DomainObject.Predmet.OstaliListFormatedWithAdressOIB>
  <DomainObject.Predmet.OstaliListNazivFormated>
    <izvorni_sadrzaj>
      <item>Zdenko Basarić</item>
    </izvorni_sadrzaj>
    <derivirana_varijabla naziv="DomainObject.Predmet.OstaliListNazivFormated_1">
      <item>Zdenko Basarić</item>
    </derivirana_varijabla>
  </DomainObject.Predmet.OstaliListNazivFormated>
  <DomainObject.Predmet.OstaliListNazivFormatedOIB>
    <izvorni_sadrzaj>
      <item>Zdenko Basarić, OIB 47420317066</item>
    </izvorni_sadrzaj>
    <derivirana_varijabla naziv="DomainObject.Predmet.OstaliListNazivFormatedOIB_1">
      <item>Zdenko Basarić, OIB 47420317066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St-1116/2018-8</izvorni_sadrzaj>
    <derivirana_varijabla naziv="DomainObject.PoslovniBrojDokumenta_1">St-1116/2018-8</derivirana_varijabla>
  </DomainObject.PoslovniBrojDokumenta>
  <DomainObject.Predmet.StrankaIDrugi>
    <izvorni_sadrzaj>BASARIĆ d.o.o.</izvorni_sadrzaj>
    <derivirana_varijabla naziv="DomainObject.Predmet.StrankaIDrugi_1">BASARIĆ d.o.o.</derivirana_varijabla>
  </DomainObject.Predmet.StrankaIDrugi>
  <DomainObject.Predmet.ProtustrankaIDrugi>
    <izvorni_sadrzaj>BASARIĆ d.o.o.</izvorni_sadrzaj>
    <derivirana_varijabla naziv="DomainObject.Predmet.ProtustrankaIDrugi_1">BASARIĆ d.o.o.</derivirana_varijabla>
  </DomainObject.Predmet.ProtustrankaIDrugi>
  <DomainObject.Predmet.StrankaIDrugiAdressOIB>
    <izvorni_sadrzaj>BASARIĆ d.o.o., OIB 60828889652, Ante Starčevića 58, 44000 Sisak</izvorni_sadrzaj>
    <derivirana_varijabla naziv="DomainObject.Predmet.StrankaIDrugiAdressOIB_1">BASARIĆ d.o.o., OIB 60828889652, Ante Starčevića 58, 44000 Sisak</derivirana_varijabla>
  </DomainObject.Predmet.StrankaIDrugiAdressOIB>
  <DomainObject.Predmet.ProtustrankaIDrugiAdressOIB>
    <izvorni_sadrzaj>BASARIĆ d.o.o., OIB 60828889652, Ante Starčevića 58, 44000 Sisak</izvorni_sadrzaj>
    <derivirana_varijabla naziv="DomainObject.Predmet.ProtustrankaIDrugiAdressOIB_1">BASARIĆ d.o.o., OIB 60828889652, Ante Starčevića 58,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BASARIĆ d.o.o.</item>
      <item>BASARIĆ d.o.o.</item>
      <item>Zdenko Basarić</item>
    </izvorni_sadrzaj>
    <derivirana_varijabla naziv="DomainObject.Predmet.SudioniciListNaziv_1">
      <item>BASARIĆ d.o.o.</item>
      <item>BASARIĆ d.o.o.</item>
      <item>Zdenko Basarić</item>
    </derivirana_varijabla>
  </DomainObject.Predmet.SudioniciListNaziv>
  <DomainObject.Predmet.SudioniciListAdressOIB>
    <izvorni_sadrzaj>
      <item>BASARIĆ d.o.o., OIB 60828889652, Ante Starčevića 58,44000 Sisak</item>
      <item>BASARIĆ d.o.o., OIB 60828889652, Ante Starčevića 58,44000 Sisak</item>
      <item>Zdenko Basarić, OIB 47420317066, Odra Sisačka 86,44000 Odra Sisačka</item>
    </izvorni_sadrzaj>
    <derivirana_varijabla naziv="DomainObject.Predmet.SudioniciListAdressOIB_1">
      <item>BASARIĆ d.o.o., OIB 60828889652, Ante Starčevića 58,44000 Sisak</item>
      <item>BASARIĆ d.o.o., OIB 60828889652, Ante Starčevića 58,44000 Sisak</item>
      <item>Zdenko Basarić, OIB 47420317066, Odra Sisačka 86,44000 Odra Sisačka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60828889652</item>
      <item>, OIB 60828889652</item>
      <item>, OIB 47420317066</item>
    </izvorni_sadrzaj>
    <derivirana_varijabla naziv="DomainObject.Predmet.SudioniciListNazivOIB_1">
      <item>, OIB 60828889652</item>
      <item>, OIB 60828889652</item>
      <item>, OIB 47420317066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St-1116/2018-6</izvorni_sadrzaj>
    <derivirana_varijabla naziv="DomainObject.PredzadnjaOdlukaIzPredmeta.Oznaka_1">St-1116/2018-6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852</properties:Words>
  <properties:Characters>4664</properties:Characters>
  <properties:Lines>100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2018-10-25T12:27:00Z</dcterms:created>
  <dc:creator>nribaric</dc:creator>
  <cp:lastModifiedBy>Nikolina Krunić</cp:lastModifiedBy>
  <cp:lastPrinted>2019-01-02T07:29:00Z</cp:lastPrinted>
  <dcterms:modified xmlns:xsi="http://www.w3.org/2001/XMLSchema-instance" xsi:type="dcterms:W3CDTF">2019-01-02T07:29:00Z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St-1116/2018-8 / Odluka - Rješenje (3._Rješenje_POZIV_DUŽNIKU_NA_PREDUJAM__FOND._rješenje_poziv_dužniku_na_predujam__fond)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