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d4cb" w14:paraId="127d4c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1960" w:rsidP="00891960" w:rsidR="00891960" w:rsidRPr="00891960">
      <w:pPr>
        <w:spacing w:after="0"/>
        <w:ind w:left="5664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       Poslovni broj 3. St-286/2017-6</w:t>
      </w:r>
    </w:p>
    <w:p w:rsidRDefault="00891960" w:rsidP="00891960" w:rsidR="008919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</w:t>
      </w: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891960">
        <w:rPr>
          <w:rFonts w:cs="Times New Roman" w:eastAsia="Times New Roman"/>
          <w:lang w:eastAsia="hr-HR"/>
        </w:rPr>
        <w:t>REPUBLIKA HRVATSKA</w:t>
      </w:r>
    </w:p>
    <w:p w:rsidRDefault="00891960" w:rsidP="00891960" w:rsidR="00891960" w:rsidRPr="00891960">
      <w:pPr>
        <w:spacing w:after="0"/>
        <w:ind w:firstLine="708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>TRGOVAČKI SUD U ZADRU</w:t>
      </w:r>
    </w:p>
    <w:p w:rsidRDefault="00891960" w:rsidP="00891960" w:rsidR="00891960" w:rsidRPr="00891960">
      <w:pPr>
        <w:spacing w:after="0"/>
        <w:ind w:firstLine="708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>Zadar, Dr. Franje Tuđmana 35</w:t>
      </w:r>
    </w:p>
    <w:p w:rsidRDefault="00891960" w:rsidP="00891960" w:rsidR="00891960" w:rsidRPr="008919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jc w:val="center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R E P U B L I K A  H R V A T S K A </w:t>
      </w:r>
    </w:p>
    <w:p w:rsidRDefault="00891960" w:rsidP="00891960" w:rsidR="00891960" w:rsidRPr="008919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jc w:val="center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R J E Š E NJ E </w:t>
      </w:r>
    </w:p>
    <w:p w:rsidRDefault="00891960" w:rsidP="00891960" w:rsidR="00891960" w:rsidRPr="0089196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FIDUS d.o.o. sa sjedištem u </w:t>
      </w:r>
      <w:proofErr w:type="spellStart"/>
      <w:r w:rsidRPr="00891960">
        <w:rPr>
          <w:rFonts w:cs="Times New Roman" w:eastAsia="Times New Roman"/>
          <w:lang w:eastAsia="hr-HR"/>
        </w:rPr>
        <w:t>Bibinjama</w:t>
      </w:r>
      <w:proofErr w:type="spellEnd"/>
      <w:r w:rsidRPr="00891960">
        <w:rPr>
          <w:rFonts w:cs="Times New Roman" w:eastAsia="Times New Roman"/>
          <w:lang w:eastAsia="hr-HR"/>
        </w:rPr>
        <w:t xml:space="preserve">, Vila </w:t>
      </w:r>
      <w:proofErr w:type="spellStart"/>
      <w:r w:rsidRPr="00891960">
        <w:rPr>
          <w:rFonts w:cs="Times New Roman" w:eastAsia="Times New Roman"/>
          <w:lang w:eastAsia="hr-HR"/>
        </w:rPr>
        <w:t>velebita</w:t>
      </w:r>
      <w:proofErr w:type="spellEnd"/>
      <w:r w:rsidRPr="00891960">
        <w:rPr>
          <w:rFonts w:cs="Times New Roman" w:eastAsia="Times New Roman"/>
          <w:lang w:eastAsia="hr-HR"/>
        </w:rPr>
        <w:t xml:space="preserve"> 5, OIB: 24850186100, kojeg zastupa direktor Ante Knez iz Bibinja, 12. rujna 2017. </w:t>
      </w:r>
    </w:p>
    <w:p w:rsidRDefault="00891960" w:rsidP="00891960" w:rsidR="00891960" w:rsidRPr="00891960">
      <w:pPr>
        <w:spacing w:after="0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jc w:val="center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>r i je š i o   j e</w:t>
      </w:r>
    </w:p>
    <w:p w:rsidRDefault="00891960" w:rsidP="00891960" w:rsidR="00891960" w:rsidRPr="008919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891960">
        <w:rPr>
          <w:rFonts w:cs="Times New Roman" w:eastAsia="Times New Roman"/>
          <w:b/>
          <w:lang w:eastAsia="hr-HR"/>
        </w:rPr>
        <w:t>ročište koje se zakazuje za dan 3. listopada 2017. u 10,15 sati u zgradi ovog suda, sudnica broj 34/I (Trgovački sud u Zadru, Dr. Franje Tuđmana 35, Zadar).</w:t>
      </w: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Ante Knez,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IV. </w:t>
      </w:r>
      <w:r w:rsidRPr="00891960">
        <w:rPr>
          <w:rFonts w:cs="Times New Roman" w:eastAsia="Times New Roman"/>
          <w:b/>
          <w:lang w:eastAsia="hr-HR"/>
        </w:rPr>
        <w:t>Ako osoba ovlaštena za zastupanje dužnika po zakonu Ante Knez ne pristupi na navedeno ročište ili u daljnjem tijeku postupka odbije davanje odgovarajućih obavijesti sudu i drugim tijelima stečajnog postupka, kaznit će se novčanom kaznom u iznosu od 10.000,00 kuna te će se za iduće ročište odrediti njezino   prisilno dovođenje od strane policijskih službenika sukladno odredbama čl. 178. i 180. Stečajnog zakona.</w:t>
      </w: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jc w:val="center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>U Zadru 12. rujna 2017.</w:t>
      </w:r>
    </w:p>
    <w:p w:rsidRDefault="00891960" w:rsidP="00891960" w:rsidR="00891960" w:rsidRPr="00891960">
      <w:pPr>
        <w:spacing w:after="0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ind w:left="708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   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891960" w:rsidP="00891960" w:rsidR="00891960" w:rsidRPr="0089196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ind w:firstLine="708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UPUTA O PRAVNOM LIJEKU: </w:t>
      </w: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1960" w:rsidP="00891960" w:rsidR="00891960" w:rsidRPr="008919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Dostaviti: </w:t>
      </w:r>
    </w:p>
    <w:p w:rsidRDefault="00891960" w:rsidP="00891960" w:rsidR="00891960" w:rsidRPr="00891960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Osobi </w:t>
      </w:r>
      <w:proofErr w:type="spellStart"/>
      <w:r w:rsidRPr="00891960">
        <w:rPr>
          <w:rFonts w:cs="Times New Roman" w:eastAsia="Times New Roman"/>
          <w:lang w:eastAsia="hr-HR"/>
        </w:rPr>
        <w:t>ovl</w:t>
      </w:r>
      <w:proofErr w:type="spellEnd"/>
      <w:r w:rsidRPr="00891960">
        <w:rPr>
          <w:rFonts w:cs="Times New Roman" w:eastAsia="Times New Roman"/>
          <w:lang w:eastAsia="hr-HR"/>
        </w:rPr>
        <w:t xml:space="preserve">. za zastupanje dužnika Anti Knezu na adresu iz neposredno uz upozorenja i napomenu </w:t>
      </w:r>
    </w:p>
    <w:p w:rsidRDefault="00891960" w:rsidP="00891960" w:rsidR="00891960" w:rsidRPr="00891960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Dužniku i </w:t>
      </w:r>
    </w:p>
    <w:p w:rsidRDefault="00891960" w:rsidP="00891960" w:rsidR="00891960" w:rsidRPr="00891960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891960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891960" w:rsidP="00891960" w:rsidR="00891960" w:rsidRPr="0089196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742" w:rsidP="00537B78" w:rsidR="00742742">
      <w:r>
        <w:separator/>
      </w:r>
    </w:p>
  </w:endnote>
  <w:endnote w:id="0" w:type="continuationSeparator">
    <w:p w:rsidRDefault="00742742" w:rsidP="00537B78" w:rsidR="00742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742" w:rsidP="00537B78" w:rsidR="00742742">
      <w:r>
        <w:separator/>
      </w:r>
    </w:p>
  </w:footnote>
  <w:footnote w:id="0" w:type="continuationSeparator">
    <w:p w:rsidRDefault="00742742" w:rsidP="00537B78" w:rsidR="00742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742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96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St-286/2017-4</izvorni_sadrzaj>
    <derivirana_varijabla naziv="DomainObject.Oznaka_1">St-286/2017-4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FIDUS društvo s ograničenom odgovornošću za građenje, trgovinu i djelatnosti putničke agencije</izvorni_sadrzaj>
    <derivirana_varijabla naziv="DomainObject.Predmet.ProtustrankaFormated_1">  FIDUS društvo s ograničenom odgovornošću za građenje, trgovinu i djelatnosti putničke agencije</derivirana_varijabla>
  </DomainObject.Predmet.ProtustrankaFormated>
  <DomainObject.Predmet.ProtustrankaFormatedOIB>
    <izvorni_sadrzaj>  FIDUS društvo s ograničenom odgovornošću za građenje, trgovinu i djelatnosti putničke agencije, OIB 24850186100</izvorni_sadrzaj>
    <derivirana_varijabla naziv="DomainObject.Predmet.ProtustrankaFormatedOIB_1">  FIDUS društvo s ograničenom odgovornošću za građenje, trgovinu i djelatnosti putničke agencije, OIB 24850186100</derivirana_varijabla>
  </DomainObject.Predmet.ProtustrankaFormatedOIB>
  <DomainObject.Predmet.ProtustrankaFormatedWithAdress>
    <izvorni_sadrzaj> FIDUS društvo s ograničenom odgovornošću za građenje, trgovinu i djelatnosti putničke agencije, Vila Velebita 5, 23205 Bibinje</izvorni_sadrzaj>
    <derivirana_varijabla naziv="DomainObject.Predmet.ProtustrankaFormatedWithAdress_1"> FIDUS društvo s ograničenom odgovornošću za građenje, trgovinu i djelatnosti putničke agencije, Vila Velebita 5, 23205 Bibinje</derivirana_varijabla>
  </DomainObject.Predmet.ProtustrankaFormatedWithAdress>
  <DomainObject.Predmet.ProtustrankaFormatedWithAdressOIB>
    <izvorni_sadrzaj> FIDUS društvo s ograničenom odgovornošću za građenje, trgovinu i djelatnosti putničke agencije, OIB 24850186100, Vila Velebita 5, 23205 Bibinje</izvorni_sadrzaj>
    <derivirana_varijabla naziv="DomainObject.Predmet.ProtustrankaFormatedWithAdressOIB_1"> FIDUS društvo s ograničenom odgovornošću za građenje, trgovinu i djelatnosti putničke agencije, OIB 24850186100, Vila Velebita 5, 23205 Bibinje</derivirana_varijabla>
  </DomainObject.Predmet.ProtustrankaFormatedWithAdressOIB>
  <DomainObject.Predmet.ProtustrankaWithAdress>
    <izvorni_sadrzaj>FIDUS društvo s ograničenom odgovornošću za građenje, trgovinu i djelatnosti putničke agencije Vila Velebita 5, 23205 Bibinje</izvorni_sadrzaj>
    <derivirana_varijabla naziv="DomainObject.Predmet.ProtustrankaWithAdress_1">FIDUS društvo s ograničenom odgovornošću za građenje, trgovinu i djelatnosti putničke agencije Vila Velebita 5, 23205 Bibinje</derivirana_varijabla>
  </DomainObject.Predmet.ProtustrankaWithAdress>
  <DomainObject.Predmet.ProtustrankaWithAdressOIB>
    <izvorni_sadrzaj>FIDUS društvo s ograničenom odgovornošću za građenje, trgovinu i djelatnosti putničke agencije, OIB 24850186100, Vila Velebita 5, 23205 Bibinje</izvorni_sadrzaj>
    <derivirana_varijabla naziv="DomainObject.Predmet.ProtustrankaWithAdressOIB_1">FIDUS društvo s ograničenom odgovornošću za građenje, trgovinu i djelatnosti putničke agencije, OIB 24850186100, Vila Velebita 5, 23205 Bibinje</derivirana_varijabla>
  </DomainObject.Predmet.ProtustrankaWithAdressOIB>
  <DomainObject.Predmet.ProtustrankaNazivFormated>
    <izvorni_sadrzaj>FIDUS društvo s ograničenom odgovornošću za građenje, trgovinu i djelatnosti putničke agencije</izvorni_sadrzaj>
    <derivirana_varijabla naziv="DomainObject.Predmet.ProtustrankaNazivFormated_1">FIDUS društvo s ograničenom odgovornošću za građenje, trgovinu i djelatnosti putničke agencije</derivirana_varijabla>
  </DomainObject.Predmet.ProtustrankaNazivFormated>
  <DomainObject.Predmet.ProtustrankaNazivFormatedOIB>
    <izvorni_sadrzaj>FIDUS društvo s ograničenom odgovornošću za građenje, trgovinu i djelatnosti putničke agencije, OIB 24850186100</izvorni_sadrzaj>
    <derivirana_varijabla naziv="DomainObject.Predmet.ProtustrankaNazivFormatedOIB_1">FIDUS društvo s ograničenom odgovornošću za građenje, trgovinu i djelatnosti putničke agencije, OIB 24850186100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Knez</izvorni_sadrzaj>
    <derivirana_varijabla naziv="DomainObject.Predmet.StrankaFormated_1">  FINA; Ante Knez</derivirana_varijabla>
  </DomainObject.Predmet.StrankaFormated>
  <DomainObject.Predmet.StrankaFormatedOIB>
    <izvorni_sadrzaj>  FINA, OIB 85821130368; Ante Knez</izvorni_sadrzaj>
    <derivirana_varijabla naziv="DomainObject.Predmet.StrankaFormatedOIB_1">  FINA, OIB 85821130368; Ante Knez</derivirana_varijabla>
  </DomainObject.Predmet.StrankaFormatedOIB>
  <DomainObject.Predmet.StrankaFormatedWithAdress>
    <izvorni_sadrzaj> FINA; Ante Knez, Ante Starčevića 15, 23205 Bibinje</izvorni_sadrzaj>
    <derivirana_varijabla naziv="DomainObject.Predmet.StrankaFormatedWithAdress_1"> FINA; Ante Knez, Ante Starčevića 15, 23205 Bibinje</derivirana_varijabla>
  </DomainObject.Predmet.StrankaFormatedWithAdress>
  <DomainObject.Predmet.StrankaFormatedWithAdressOIB>
    <izvorni_sadrzaj> FINA, OIB 85821130368; Ante Knez, Ante Starčevića 15, 23205 Bibinje</izvorni_sadrzaj>
    <derivirana_varijabla naziv="DomainObject.Predmet.StrankaFormatedWithAdressOIB_1"> FINA, OIB 85821130368; Ante Knez, Ante Starčevića 15, 23205 Bibinje</derivirana_varijabla>
  </DomainObject.Predmet.StrankaFormatedWithAdressOIB>
  <DomainObject.Predmet.StrankaWithAdress>
    <izvorni_sadrzaj>FINA ,Ante Knez Ante Starčevića 15,23205 Bibinje</izvorni_sadrzaj>
    <derivirana_varijabla naziv="DomainObject.Predmet.StrankaWithAdress_1">FINA ,Ante Knez Ante Starčevića 15,23205 Bibinje</derivirana_varijabla>
  </DomainObject.Predmet.StrankaWithAdress>
  <DomainObject.Predmet.StrankaWithAdressOIB>
    <izvorni_sadrzaj>FINA, OIB 85821130368,Ante Knez, Ante Starčevića 15,23205 Bibinje</izvorni_sadrzaj>
    <derivirana_varijabla naziv="DomainObject.Predmet.StrankaWithAdressOIB_1">FINA, OIB 85821130368,Ante Knez, Ante Starčevića 15,23205 Bibinje</derivirana_varijabla>
  </DomainObject.Predmet.StrankaWithAdressOIB>
  <DomainObject.Predmet.StrankaNazivFormated>
    <izvorni_sadrzaj>FINA,Ante Knez</izvorni_sadrzaj>
    <derivirana_varijabla naziv="DomainObject.Predmet.StrankaNazivFormated_1">FINA,Ante Knez</derivirana_varijabla>
  </DomainObject.Predmet.StrankaNazivFormated>
  <DomainObject.Predmet.StrankaNazivFormatedOIB>
    <izvorni_sadrzaj>FINA, OIB 85821130368,Ante Knez</izvorni_sadrzaj>
    <derivirana_varijabla naziv="DomainObject.Predmet.StrankaNazivFormatedOIB_1">FINA, OIB 85821130368,Ante Knez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Ante Knez</item>
    </izvorni_sadrzaj>
    <derivirana_varijabla naziv="DomainObject.Predmet.StrankaListFormated_1">
      <item>FINA</item>
      <item>Ante Knez</item>
    </derivirana_varijabla>
  </DomainObject.Predmet.StrankaListFormated>
  <DomainObject.Predmet.StrankaListFormatedOIB>
    <izvorni_sadrzaj>
      <item>FINA, OIB 85821130368</item>
      <item>Ante Knez</item>
    </izvorni_sadrzaj>
    <derivirana_varijabla naziv="DomainObject.Predmet.StrankaListFormatedOIB_1">
      <item>FINA, OIB 85821130368</item>
      <item>Ante Knez</item>
    </derivirana_varijabla>
  </DomainObject.Predmet.StrankaListFormatedOIB>
  <DomainObject.Predmet.StrankaListFormatedWithAdress>
    <izvorni_sadrzaj>
      <item>FINA</item>
      <item>Ante Knez, Ante Starčevića 15, 23205 Bibinje</item>
    </izvorni_sadrzaj>
    <derivirana_varijabla naziv="DomainObject.Predmet.StrankaListFormatedWithAdress_1">
      <item>FINA</item>
      <item>Ante Knez, Ante Starčevića 15, 23205 Bibinje</item>
    </derivirana_varijabla>
  </DomainObject.Predmet.StrankaListFormatedWithAdress>
  <DomainObject.Predmet.StrankaListFormatedWithAdressOIB>
    <izvorni_sadrzaj>
      <item>FINA, OIB 85821130368</item>
      <item>Ante Knez, Ante Starčevića 15, 23205 Bibinje</item>
    </izvorni_sadrzaj>
    <derivirana_varijabla naziv="DomainObject.Predmet.StrankaListFormatedWithAdressOIB_1">
      <item>FINA, OIB 85821130368</item>
      <item>Ante Knez, Ante Starčevića 15, 23205 Bibinje</item>
    </derivirana_varijabla>
  </DomainObject.Predmet.StrankaListFormatedWithAdressOIB>
  <DomainObject.Predmet.StrankaListNazivFormated>
    <izvorni_sadrzaj>
      <item>FINA</item>
      <item>Ante Knez</item>
    </izvorni_sadrzaj>
    <derivirana_varijabla naziv="DomainObject.Predmet.StrankaListNazivFormated_1">
      <item>FINA</item>
      <item>Ante Knez</item>
    </derivirana_varijabla>
  </DomainObject.Predmet.StrankaListNazivFormated>
  <DomainObject.Predmet.StrankaListNazivFormatedOIB>
    <izvorni_sadrzaj>
      <item>FINA, OIB 85821130368</item>
      <item>Ante Knez</item>
    </izvorni_sadrzaj>
    <derivirana_varijabla naziv="DomainObject.Predmet.StrankaListNazivFormatedOIB_1">
      <item>FINA, OIB 85821130368</item>
      <item>Ante Knez</item>
    </derivirana_varijabla>
  </DomainObject.Predmet.StrankaListNazivFormatedOIB>
  <DomainObject.Predmet.ProtuStrankaListFormated>
    <izvorni_sadrzaj>
      <item>FIDUS društvo s ograničenom odgovornošću za građenje, trgovinu i djelatnosti putničke agencije</item>
    </izvorni_sadrzaj>
    <derivirana_varijabla naziv="DomainObject.Predmet.ProtuStrankaListFormated_1">
      <item>FIDUS društvo s ograničenom odgovornošću za građenje, trgovinu i djelatnosti putničke agencije</item>
    </derivirana_varijabla>
  </DomainObject.Predmet.ProtuStrankaListFormated>
  <DomainObject.Predmet.ProtuStrankaListFormatedOIB>
    <izvorni_sadrzaj>
      <item>FIDUS društvo s ograničenom odgovornošću za građenje, trgovinu i djelatnosti putničke agencije, OIB 24850186100</item>
    </izvorni_sadrzaj>
    <derivirana_varijabla naziv="DomainObject.Predmet.ProtuStrankaListFormatedOIB_1">
      <item>FIDUS društvo s ograničenom odgovornošću za građenje, trgovinu i djelatnosti putničke agencije, OIB 24850186100</item>
    </derivirana_varijabla>
  </DomainObject.Predmet.ProtuStrankaListFormatedOIB>
  <DomainObject.Predmet.ProtuStrankaListFormatedWithAdress>
    <izvorni_sadrzaj>
      <item>FIDUS društvo s ograničenom odgovornošću za građenje, trgovinu i djelatnosti putničke agencije, Vila Velebita 5, 23205 Bibinje</item>
    </izvorni_sadrzaj>
    <derivirana_varijabla naziv="DomainObject.Predmet.ProtuStrankaListFormatedWithAdress_1">
      <item>FIDUS društvo s ograničenom odgovornošću za građenje, trgovinu i djelatnosti putničke agencije, Vila Velebita 5, 23205 Bibinje</item>
    </derivirana_varijabla>
  </DomainObject.Predmet.ProtuStrankaListFormatedWithAdress>
  <DomainObject.Predmet.ProtuStrankaListFormatedWithAdressOIB>
    <izvorni_sadrzaj>
      <item>FIDUS društvo s ograničenom odgovornošću za građenje, trgovinu i djelatnosti putničke agencije, OIB 24850186100, Vila Velebita 5, 23205 Bibinje</item>
    </izvorni_sadrzaj>
    <derivirana_varijabla naziv="DomainObject.Predmet.ProtuStrankaListFormatedWithAdressOIB_1">
      <item>FIDUS društvo s ograničenom odgovornošću za građenje, trgovinu i djelatnosti putničke agencije, OIB 24850186100, Vila Velebita 5, 23205 Bibinje</item>
    </derivirana_varijabla>
  </DomainObject.Predmet.ProtuStrankaListFormatedWithAdressOIB>
  <DomainObject.Predmet.ProtuStrankaListNazivFormated>
    <izvorni_sadrzaj>
      <item>FIDUS društvo s ograničenom odgovornošću za građenje, trgovinu i djelatnosti putničke agencije</item>
    </izvorni_sadrzaj>
    <derivirana_varijabla naziv="DomainObject.Predmet.ProtuStrankaListNazivFormated_1">
      <item>FIDUS društvo s ograničenom odgovornošću za građenje, trgovinu i djelatnosti putničke agencije</item>
    </derivirana_varijabla>
  </DomainObject.Predmet.ProtuStrankaListNazivFormated>
  <DomainObject.Predmet.ProtuStrankaListNazivFormatedOIB>
    <izvorni_sadrzaj>
      <item>FIDUS društvo s ograničenom odgovornošću za građenje, trgovinu i djelatnosti putničke agencije, OIB 24850186100</item>
    </izvorni_sadrzaj>
    <derivirana_varijabla naziv="DomainObject.Predmet.ProtuStrankaListNazivFormatedOIB_1">
      <item>FIDUS društvo s ograničenom odgovornošću za građenje, trgovinu i djelatnosti putničke agencije, OIB 24850186100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St-286/2017-4</izvorni_sadrzaj>
    <derivirana_varijabla naziv="DomainObject.PoslovniBrojDokumenta_1">St-286/2017-4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FIDUS društvo s ograničenom odgovornošću za građenje, trgovinu i djelatnosti putničke agencije</izvorni_sadrzaj>
    <derivirana_varijabla naziv="DomainObject.Predmet.ProtustrankaIDrugi_1">FIDUS društvo s ograničenom odgovornošću za građenje, trgovinu i djelatnosti putničke agencije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FIDUS društvo s ograničenom odgovornošću za građenje, trgovinu i djelatnosti putničke agencije, OIB 24850186100, Vila Velebita 5, 23205 Bibinje</izvorni_sadrzaj>
    <derivirana_varijabla naziv="DomainObject.Predmet.ProtustrankaIDrugiAdressOIB_1">FIDUS društvo s ograničenom odgovornošću za građenje, trgovinu i djelatnosti putničke agencije, OIB 24850186100,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FIDUS društvo s ograničenom odgovornošću za građenje, trgovinu i djelatnosti putničke agencije</item>
      <item>Ante Knez</item>
    </izvorni_sadrzaj>
    <derivirana_varijabla naziv="DomainObject.Predmet.SudioniciListNaziv_1">
      <item>FINA</item>
      <item>FIDUS društvo s ograničenom odgovornošću za građenje, trgovinu i djelatnosti putničke agencije</item>
      <item>Ante Knez</item>
    </derivirana_varijabla>
  </DomainObject.Predmet.SudioniciListNaziv>
  <DomainObject.Predmet.SudioniciListAdressOIB>
    <izvorni_sadrzaj>
      <item>FINA, OIB 85821130368</item>
      <item>FIDUS društvo s ograničenom odgovornošću za građenje, trgovinu i djelatnosti putničke agencije, OIB 24850186100, Vila Velebita 5,23205 Bibinje</item>
      <item>Ante Knez, Ante Starčevića 15,23205 Bibinje</item>
    </izvorni_sadrzaj>
    <derivirana_varijabla naziv="DomainObject.Predmet.SudioniciListAdressOIB_1">
      <item>FINA, OIB 85821130368</item>
      <item>FIDUS društvo s ograničenom odgovornošću za građenje, trgovinu i djelatnosti putničke agencije, OIB 24850186100, Vila Velebita 5,23205 Bibinje</item>
      <item>Ante Knez, Ante Starčevića 15,23205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74EC4-EA27-4EBE-BB0A-EE2BBB096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1653</properties:Characters>
  <properties:Lines>54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2017-09-12T09:12:00Z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St-286/2017-4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