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e06c8" w14:paraId="60e06c8"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8F7BC0">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TRGOVAČKI SUD U DUBROVNIK</w:t>
      </w:r>
      <w:r w:rsidR="008F7BC0">
        <w:rPr>
          <w:b/>
        </w:rPr>
        <w:t>U</w:t>
      </w:r>
    </w:p>
    <w:p w:rsidRDefault="0092184E" w:rsidP="00DC0444" w:rsidR="0092184E" w:rsidRPr="008E012A">
      <w:pPr>
        <w:rPr>
          <w:b/>
        </w:rPr>
      </w:pPr>
      <w:r w:rsidRPr="008E012A">
        <w:rPr>
          <w:b/>
        </w:rPr>
        <w:t xml:space="preserve">  </w:t>
      </w:r>
      <w:r w:rsidR="008F7BC0">
        <w:rPr>
          <w:b/>
        </w:rPr>
        <w:t xml:space="preserve">  </w:t>
      </w: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8F7BC0">
        <w:rPr>
          <w:b/>
          <w:sz w:val="22"/>
          <w:szCs w:val="22"/>
        </w:rPr>
        <w:t>2</w:t>
      </w:r>
      <w:r w:rsidR="00A32866">
        <w:rPr>
          <w:b/>
          <w:sz w:val="22"/>
          <w:szCs w:val="22"/>
        </w:rPr>
        <w:t>4</w:t>
      </w:r>
      <w:r w:rsidRPr="006604E9">
        <w:rPr>
          <w:b/>
          <w:sz w:val="22"/>
          <w:szCs w:val="22"/>
        </w:rPr>
        <w:t>/</w:t>
      </w:r>
      <w:r w:rsidR="00666945">
        <w:rPr>
          <w:b/>
          <w:sz w:val="22"/>
          <w:szCs w:val="22"/>
        </w:rPr>
        <w:t>201</w:t>
      </w:r>
      <w:r w:rsidR="008F7BC0">
        <w:rPr>
          <w:b/>
          <w:sz w:val="22"/>
          <w:szCs w:val="22"/>
        </w:rPr>
        <w:t>9</w:t>
      </w:r>
      <w:r w:rsidRPr="006604E9">
        <w:rPr>
          <w:b/>
          <w:sz w:val="22"/>
          <w:szCs w:val="22"/>
        </w:rPr>
        <w:t>-</w:t>
      </w:r>
      <w:r w:rsidR="008F7BC0">
        <w:rPr>
          <w:b/>
          <w:sz w:val="22"/>
          <w:szCs w:val="22"/>
        </w:rPr>
        <w:t>5</w:t>
      </w:r>
      <w:r w:rsidR="00B72CE4">
        <w:rPr>
          <w:b/>
          <w:sz w:val="22"/>
          <w:szCs w:val="22"/>
        </w:rPr>
        <w:t>12</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8F7BC0">
        <w:rPr>
          <w:sz w:val="22"/>
          <w:szCs w:val="22"/>
        </w:rPr>
        <w:t>1</w:t>
      </w:r>
      <w:r w:rsidR="00A32866">
        <w:rPr>
          <w:sz w:val="22"/>
          <w:szCs w:val="22"/>
        </w:rPr>
        <w:t xml:space="preserve">. </w:t>
      </w:r>
      <w:r w:rsidR="00B72CE4">
        <w:rPr>
          <w:sz w:val="22"/>
          <w:szCs w:val="22"/>
        </w:rPr>
        <w:t>travnja</w:t>
      </w:r>
      <w:r w:rsidR="00872A4C">
        <w:rPr>
          <w:sz w:val="22"/>
          <w:szCs w:val="22"/>
        </w:rPr>
        <w:t xml:space="preserve"> 201</w:t>
      </w:r>
      <w:r w:rsidR="008F7BC0">
        <w:rPr>
          <w:sz w:val="22"/>
          <w:szCs w:val="22"/>
        </w:rPr>
        <w:t>9</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B72CE4" w:rsidRPr="00B72CE4">
        <w:rPr>
          <w:sz w:val="22"/>
          <w:szCs w:val="22"/>
        </w:rPr>
        <w:t>MODNE KREACIJE d.o.o. Zagreb, Kaptol 11, OIB: 68516920516</w:t>
      </w:r>
      <w:r w:rsidR="00E07738" w:rsidRPr="00E07738">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D97AB4" w:rsidP="00D97AB4" w:rsidR="00D97AB4">
      <w:pPr>
        <w:ind w:left="709"/>
        <w:jc w:val="both"/>
        <w:rPr>
          <w:sz w:val="22"/>
          <w:szCs w:val="22"/>
        </w:rPr>
      </w:pPr>
      <w:r w:rsidRPr="00D97AB4">
        <w:rPr>
          <w:sz w:val="22"/>
          <w:szCs w:val="22"/>
        </w:rPr>
        <w:t xml:space="preserve">- 791 oranica, z.ul. 605 K.O. Čibača, 1008 potok i 1009 potok, z.ul. 605 K.O. </w:t>
      </w:r>
      <w:r w:rsidR="00994961">
        <w:rPr>
          <w:sz w:val="22"/>
          <w:szCs w:val="22"/>
        </w:rPr>
        <w:t>Čibača,</w:t>
      </w:r>
    </w:p>
    <w:p w:rsidRDefault="00994961" w:rsidP="00D97AB4" w:rsidR="00994961" w:rsidRPr="00D97AB4">
      <w:pPr>
        <w:ind w:left="709"/>
        <w:jc w:val="both"/>
        <w:rPr>
          <w:sz w:val="22"/>
          <w:szCs w:val="22"/>
        </w:rPr>
      </w:pPr>
      <w:r>
        <w:rPr>
          <w:sz w:val="22"/>
          <w:szCs w:val="22"/>
        </w:rPr>
        <w:t>prema rješenju ovog suda posl.br. St. 444/2013-4</w:t>
      </w:r>
      <w:r w:rsidR="00A429E5">
        <w:rPr>
          <w:sz w:val="22"/>
          <w:szCs w:val="22"/>
        </w:rPr>
        <w:t>40</w:t>
      </w:r>
      <w:r>
        <w:rPr>
          <w:sz w:val="22"/>
          <w:szCs w:val="22"/>
        </w:rPr>
        <w:t xml:space="preserve"> od </w:t>
      </w:r>
      <w:r w:rsidR="00A429E5">
        <w:rPr>
          <w:sz w:val="22"/>
          <w:szCs w:val="22"/>
        </w:rPr>
        <w:t xml:space="preserve">17. rujna 2018. godine s ispravkom prema rješenju posl.br. st. 444/2013-445 od </w:t>
      </w:r>
      <w:r w:rsidR="0075252C">
        <w:rPr>
          <w:sz w:val="22"/>
          <w:szCs w:val="22"/>
        </w:rPr>
        <w:t>24. rujna 2018.</w:t>
      </w:r>
      <w:r w:rsidR="00F51DE7">
        <w:rPr>
          <w:sz w:val="22"/>
          <w:szCs w:val="22"/>
        </w:rPr>
        <w:t xml:space="preserve"> godine</w:t>
      </w:r>
      <w:r>
        <w:rPr>
          <w:sz w:val="22"/>
          <w:szCs w:val="22"/>
        </w:rPr>
        <w:t>.</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2777EC" w:rsidRPr="002777EC">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B72CE4" w:rsidRPr="00B72CE4">
        <w:rPr>
          <w:sz w:val="22"/>
          <w:szCs w:val="22"/>
        </w:rPr>
        <w:t>MODNE KREACIJE d.o.o. Zagreb, Kaptol 11, OIB: 68516920516</w:t>
      </w:r>
      <w:r w:rsidR="00E07738" w:rsidRPr="00E07738">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302590">
        <w:rPr>
          <w:sz w:val="22"/>
          <w:szCs w:val="22"/>
        </w:rPr>
        <w:t xml:space="preserve">Viktora Bubića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E735E6">
        <w:rPr>
          <w:sz w:val="22"/>
          <w:szCs w:val="22"/>
        </w:rPr>
        <w:t>ZVUČNI ZID d.o.o., Preradovićeva ulica 25, Zagreb</w:t>
      </w:r>
      <w:r w:rsidR="00E62A28">
        <w:rPr>
          <w:sz w:val="22"/>
          <w:szCs w:val="22"/>
        </w:rPr>
        <w:t xml:space="preserve">, OIB: </w:t>
      </w:r>
      <w:r w:rsidR="00E735E6">
        <w:rPr>
          <w:sz w:val="22"/>
          <w:szCs w:val="22"/>
        </w:rPr>
        <w:t>944238</w:t>
      </w:r>
      <w:r w:rsidR="00AF1439">
        <w:rPr>
          <w:sz w:val="22"/>
          <w:szCs w:val="22"/>
        </w:rPr>
        <w:t>00056</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D97AB4" w:rsidP="00D97AB4" w:rsidR="00D97AB4" w:rsidRPr="00D97AB4">
      <w:pPr>
        <w:ind w:left="709"/>
        <w:jc w:val="both"/>
        <w:rPr>
          <w:sz w:val="22"/>
          <w:szCs w:val="22"/>
        </w:rPr>
      </w:pPr>
      <w:r w:rsidRPr="00D97AB4">
        <w:rPr>
          <w:sz w:val="22"/>
          <w:szCs w:val="22"/>
        </w:rPr>
        <w:t>- 791 oranica, z.ul. 605 K.O. Čibača, 1008 potok i 1009 potok, z.ul. 605 K.O. Čibača,</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957F14" w:rsidRPr="00957F14">
        <w:rPr>
          <w:sz w:val="22"/>
          <w:szCs w:val="22"/>
        </w:rPr>
        <w:t xml:space="preserve">.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CE5601" w:rsidR="006111A2">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AF1439" w:rsidRPr="00AF1439">
        <w:rPr>
          <w:sz w:val="22"/>
          <w:szCs w:val="22"/>
        </w:rPr>
        <w:t>ZVUČNI ZID d.o.o., Preradovićeva ulica 25, Zagreb, OIB: 94423800056</w:t>
      </w:r>
      <w:r w:rsidR="007B6849" w:rsidRPr="007B6849">
        <w:rPr>
          <w:sz w:val="22"/>
          <w:szCs w:val="22"/>
        </w:rPr>
        <w:t>,</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0F19FA">
        <w:rPr>
          <w:sz w:val="22"/>
          <w:szCs w:val="22"/>
        </w:rPr>
        <w:t>1</w:t>
      </w:r>
      <w:r w:rsidR="00AF1439">
        <w:rPr>
          <w:sz w:val="22"/>
          <w:szCs w:val="22"/>
        </w:rPr>
        <w:t>0</w:t>
      </w:r>
      <w:r w:rsidR="000F19FA">
        <w:rPr>
          <w:sz w:val="22"/>
          <w:szCs w:val="22"/>
        </w:rPr>
        <w:t>0</w:t>
      </w:r>
      <w:r w:rsidR="00E62A28">
        <w:rPr>
          <w:sz w:val="22"/>
          <w:szCs w:val="22"/>
        </w:rPr>
        <w:t>.</w:t>
      </w:r>
      <w:r w:rsidR="00BE60EE">
        <w:rPr>
          <w:sz w:val="22"/>
          <w:szCs w:val="22"/>
        </w:rPr>
        <w:t>001,00</w:t>
      </w:r>
      <w:r w:rsidR="00114BF5">
        <w:rPr>
          <w:sz w:val="22"/>
          <w:szCs w:val="22"/>
        </w:rPr>
        <w:t xml:space="preserve"> </w:t>
      </w:r>
      <w:r w:rsidR="00262A21" w:rsidRPr="00E03763">
        <w:rPr>
          <w:sz w:val="22"/>
          <w:szCs w:val="22"/>
        </w:rPr>
        <w:t xml:space="preserve">kuna </w:t>
      </w:r>
      <w:r w:rsidRPr="00E03763">
        <w:rPr>
          <w:sz w:val="22"/>
          <w:szCs w:val="22"/>
        </w:rPr>
        <w:t xml:space="preserve">(slovima: </w:t>
      </w:r>
      <w:r w:rsidR="0014076A">
        <w:rPr>
          <w:sz w:val="22"/>
          <w:szCs w:val="22"/>
        </w:rPr>
        <w:t>jednu-</w:t>
      </w:r>
      <w:r w:rsidR="00AF1439">
        <w:rPr>
          <w:sz w:val="22"/>
          <w:szCs w:val="22"/>
        </w:rPr>
        <w:t>sto</w:t>
      </w:r>
      <w:r w:rsidR="0014076A">
        <w:rPr>
          <w:sz w:val="22"/>
          <w:szCs w:val="22"/>
        </w:rPr>
        <w:t>tinu-</w:t>
      </w:r>
      <w:r w:rsidR="005B5A5D">
        <w:rPr>
          <w:sz w:val="22"/>
          <w:szCs w:val="22"/>
        </w:rPr>
        <w:t>tisuća-jednu kunu</w:t>
      </w:r>
      <w:r w:rsidRPr="00E03763">
        <w:rPr>
          <w:sz w:val="22"/>
          <w:szCs w:val="22"/>
        </w:rPr>
        <w:t xml:space="preserve">) </w:t>
      </w:r>
      <w:r w:rsidR="006111A2" w:rsidRPr="006111A2">
        <w:rPr>
          <w:sz w:val="22"/>
          <w:szCs w:val="22"/>
        </w:rPr>
        <w:t xml:space="preserve">u korist računa IBAN: HR1123900011300028787 Model: HR11 poziv na broj (P1) </w:t>
      </w:r>
      <w:r w:rsidR="007F73EB">
        <w:rPr>
          <w:sz w:val="22"/>
          <w:szCs w:val="22"/>
        </w:rPr>
        <w:t>78077</w:t>
      </w:r>
      <w:r w:rsidR="006111A2" w:rsidRPr="006111A2">
        <w:rPr>
          <w:sz w:val="22"/>
          <w:szCs w:val="22"/>
        </w:rPr>
        <w:t xml:space="preserve">, te kao podatak drugi broj (P2) odvojen crticom (-) </w:t>
      </w:r>
      <w:r w:rsidR="00FD4C53">
        <w:rPr>
          <w:sz w:val="22"/>
          <w:szCs w:val="22"/>
        </w:rPr>
        <w:t>3</w:t>
      </w:r>
      <w:r w:rsidR="0014076A">
        <w:rPr>
          <w:sz w:val="22"/>
          <w:szCs w:val="22"/>
        </w:rPr>
        <w:t>2913</w:t>
      </w:r>
      <w:r w:rsidR="006111A2" w:rsidRPr="006111A2">
        <w:rPr>
          <w:sz w:val="22"/>
          <w:szCs w:val="22"/>
        </w:rPr>
        <w:t xml:space="preserve">, a u </w:t>
      </w:r>
      <w:r w:rsidR="007F73EB" w:rsidRPr="007F73EB">
        <w:rPr>
          <w:sz w:val="22"/>
          <w:szCs w:val="22"/>
        </w:rPr>
        <w:t>polje 71A na swiftu ili u polje "Opcija troška" u nalogu za plaćanje naznači "OUR", a kao opis plaćanja uplata cijene za St-</w:t>
      </w:r>
      <w:r w:rsidR="004728AD">
        <w:rPr>
          <w:sz w:val="22"/>
          <w:szCs w:val="22"/>
        </w:rPr>
        <w:t>24</w:t>
      </w:r>
      <w:r w:rsidR="007F73EB" w:rsidRPr="007F73EB">
        <w:rPr>
          <w:sz w:val="22"/>
          <w:szCs w:val="22"/>
        </w:rPr>
        <w:t>/201</w:t>
      </w:r>
      <w:r w:rsidR="004728AD">
        <w:rPr>
          <w:sz w:val="22"/>
          <w:szCs w:val="22"/>
        </w:rPr>
        <w:t>9</w:t>
      </w:r>
      <w:r w:rsidR="007F73EB" w:rsidRPr="007F73EB">
        <w:rPr>
          <w:sz w:val="22"/>
          <w:szCs w:val="22"/>
        </w:rPr>
        <w:t xml:space="preserve"> i nakon što ovo rješenje postane pravomoćno.</w:t>
      </w:r>
      <w:r w:rsidR="006111A2" w:rsidRPr="006111A2">
        <w:rPr>
          <w:sz w:val="22"/>
          <w:szCs w:val="22"/>
        </w:rPr>
        <w:t>.</w:t>
      </w:r>
    </w:p>
    <w:p w:rsidRDefault="006111A2" w:rsidP="00CE5601" w:rsidR="00CE5601" w:rsidRPr="00CE5601">
      <w:pPr>
        <w:tabs>
          <w:tab w:pos="709" w:val="num"/>
        </w:tabs>
        <w:ind w:hanging="709" w:left="709"/>
        <w:jc w:val="both"/>
        <w:rPr>
          <w:sz w:val="22"/>
          <w:szCs w:val="22"/>
        </w:rPr>
      </w:pPr>
      <w:r>
        <w:rPr>
          <w:b/>
          <w:sz w:val="22"/>
          <w:szCs w:val="22"/>
        </w:rPr>
        <w:tab/>
      </w:r>
      <w:r w:rsidR="00CE5601" w:rsidRPr="00CE5601">
        <w:rPr>
          <w:sz w:val="22"/>
          <w:szCs w:val="22"/>
        </w:rPr>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1811ED">
      <w:pPr>
        <w:pStyle w:val="Tijeloteksta"/>
        <w:ind w:hanging="720" w:left="720"/>
        <w:rPr>
          <w:sz w:val="16"/>
          <w:szCs w:val="16"/>
        </w:rPr>
      </w:pPr>
    </w:p>
    <w:p w:rsidRDefault="00872A4C" w:rsidP="00D1672D" w:rsidR="00D1672D" w:rsidRPr="00CF2821">
      <w:pPr>
        <w:tabs>
          <w:tab w:pos="709" w:val="num"/>
        </w:tabs>
        <w:ind w:hanging="709" w:left="709"/>
        <w:jc w:val="both"/>
        <w:rPr>
          <w:sz w:val="22"/>
          <w:szCs w:val="22"/>
        </w:rPr>
      </w:pPr>
      <w:r w:rsidRPr="00E03763">
        <w:rPr>
          <w:b/>
          <w:sz w:val="22"/>
          <w:szCs w:val="22"/>
        </w:rPr>
        <w:lastRenderedPageBreak/>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rsidRPr="00421428">
      <w:pPr>
        <w:pStyle w:val="Tijeloteksta"/>
        <w:ind w:hanging="720" w:left="720"/>
        <w:rPr>
          <w:b/>
          <w:sz w:val="16"/>
          <w:szCs w:val="16"/>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E315A9" w:rsidR="00E315A9" w:rsidRPr="00E315A9">
      <w:pPr>
        <w:pStyle w:val="Tijeloteksta"/>
        <w:rPr>
          <w:sz w:val="22"/>
          <w:szCs w:val="22"/>
        </w:rPr>
      </w:pPr>
      <w:r w:rsidRPr="006604E9">
        <w:rPr>
          <w:sz w:val="22"/>
          <w:szCs w:val="22"/>
        </w:rPr>
        <w:tab/>
      </w:r>
      <w:r w:rsidR="00E315A9" w:rsidRPr="00E315A9">
        <w:rPr>
          <w:sz w:val="22"/>
          <w:szCs w:val="22"/>
        </w:rPr>
        <w:t>Zaključkom posl.br. St.444/2013-346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D64601" w:rsidP="005F406A" w:rsidR="00FF79C4" w:rsidRPr="00FF79C4">
      <w:pPr>
        <w:ind w:firstLine="709"/>
        <w:jc w:val="both"/>
        <w:rPr>
          <w:sz w:val="22"/>
          <w:szCs w:val="22"/>
        </w:rPr>
      </w:pPr>
      <w:r w:rsidRPr="00D64601">
        <w:rPr>
          <w:sz w:val="22"/>
          <w:szCs w:val="22"/>
        </w:rPr>
        <w:t>Prema izvješću Financijske agencije (list spisa 1873-1914) dražba je počela 9. svibnja 2018. godine u 00,00 sati i uplaćena je jamčevina po: Kristina Ljubičić, Osijek, Goran Glažar, Kostrena, Siniša Elčić, Pardubice, Goran Justinić, Njivice, CVIJETA NEKRETNINE d.o.o., Dubrovnik, Branimir Vrnoga, Vidonje, MODNE KREACIJE d.o.o., Zagreb, Lukrecija Dragić, Dubrovnik, Iva Pinjuh Stjepović, Odranski Obrež, PRIMA CAPITALE d.o.o., Zagreb, ZVUČNI ZID d.o.o., Zagreb, Maroje Stjepović, Zagreb, Željko Moslavac, Virovitica, Goran Čuljak, Zagreb, 4D VISION d.o.o., Rijeka, Darjan Davidović, Kupinečki Kraljevec, PRVI SAVJET d.o.o., Zagreb, Branko Valentić, Virovitica, TERRA FIRMA d.o.o., Zagreb, PANDO NEKRETINE d.o.o., Miličani, Mirsad Mezet, Dubrovnik, Dušanka Bubić, Solin, Viktor Bubić, Solin, RILIA d.o.o., Solin, KOREL d.o.o. Zagreb, KORBOX d.o.o., Zagreb, FRIGO-KOR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Podstrana, Domagoj Mihalic, Mala Subotica, SPORTMAR d.o.o., Njivice, Predrag Mihaljević, Njivice, PRESUMA d.o.o., Njivice, MICROTEH d.o.o., Zagreb, Igor Jurišić, Lozica, Ivica Švogor, Beretinec, te izvan roka po Mateu Erceg, Josipu Surjanu, TONIKOM d.o.o., Nikši Obuljen i Mariu Obuljen.</w:t>
      </w:r>
      <w:r>
        <w:rPr>
          <w:sz w:val="22"/>
          <w:szCs w:val="22"/>
        </w:rPr>
        <w:t xml:space="preserve"> </w:t>
      </w:r>
      <w:r w:rsidRPr="00D64601">
        <w:rPr>
          <w:sz w:val="22"/>
          <w:szCs w:val="22"/>
        </w:rPr>
        <w:t>Na dražbi zaključenoj 22. svibnja 2018. godine u 23:59:59 sati ponudio najviši iznos valjane ponude u iznosu od 395.001,00 kuna je stavio ponuditelj: Anto Babić, Sesvete.</w:t>
      </w:r>
      <w:r w:rsidR="001944F8">
        <w:rPr>
          <w:sz w:val="22"/>
          <w:szCs w:val="22"/>
        </w:rPr>
        <w:t xml:space="preserve"> </w:t>
      </w:r>
      <w:r w:rsidR="00FF79C4" w:rsidRPr="00FF79C4">
        <w:rPr>
          <w:sz w:val="22"/>
          <w:szCs w:val="22"/>
        </w:rPr>
        <w:t xml:space="preserve">Prvi slijedeći ponuditelj, redom prema veličini ponuđene cijene, bio je </w:t>
      </w:r>
      <w:r w:rsidR="001944F8">
        <w:rPr>
          <w:sz w:val="22"/>
          <w:szCs w:val="22"/>
        </w:rPr>
        <w:t>CVIJETA NEKRETNINE d.o.o., Dubrovnik,</w:t>
      </w:r>
      <w:r w:rsidR="00FF79C4" w:rsidRPr="00FF79C4">
        <w:rPr>
          <w:sz w:val="22"/>
          <w:szCs w:val="22"/>
        </w:rPr>
        <w:t xml:space="preserve"> s ponuđenim iznosom od </w:t>
      </w:r>
      <w:r w:rsidR="001944F8">
        <w:rPr>
          <w:sz w:val="22"/>
          <w:szCs w:val="22"/>
        </w:rPr>
        <w:t>39</w:t>
      </w:r>
      <w:r w:rsidR="00EE5A76">
        <w:rPr>
          <w:sz w:val="22"/>
          <w:szCs w:val="22"/>
        </w:rPr>
        <w:t>0</w:t>
      </w:r>
      <w:r w:rsidR="005F406A">
        <w:rPr>
          <w:sz w:val="22"/>
          <w:szCs w:val="22"/>
        </w:rPr>
        <w:t>.001,00 kuna</w:t>
      </w:r>
      <w:r w:rsidR="00E315A9">
        <w:rPr>
          <w:sz w:val="22"/>
          <w:szCs w:val="22"/>
        </w:rPr>
        <w:t>,</w:t>
      </w:r>
      <w:r w:rsidR="00421428">
        <w:rPr>
          <w:sz w:val="22"/>
          <w:szCs w:val="22"/>
        </w:rPr>
        <w:t xml:space="preserve"> </w:t>
      </w:r>
      <w:r w:rsidR="00EE5A76">
        <w:rPr>
          <w:sz w:val="22"/>
          <w:szCs w:val="22"/>
        </w:rPr>
        <w:t>pa</w:t>
      </w:r>
      <w:r w:rsidR="00421428">
        <w:rPr>
          <w:sz w:val="22"/>
          <w:szCs w:val="22"/>
        </w:rPr>
        <w:t xml:space="preserve"> R</w:t>
      </w:r>
      <w:r w:rsidR="00E315A9">
        <w:rPr>
          <w:sz w:val="22"/>
          <w:szCs w:val="22"/>
        </w:rPr>
        <w:t>obert Marinić</w:t>
      </w:r>
      <w:r w:rsidR="00E315A9" w:rsidRPr="00E315A9">
        <w:rPr>
          <w:sz w:val="22"/>
          <w:szCs w:val="22"/>
        </w:rPr>
        <w:t>, Zagreb, s ponuđen</w:t>
      </w:r>
      <w:r w:rsidR="00CF56B5">
        <w:rPr>
          <w:sz w:val="22"/>
          <w:szCs w:val="22"/>
        </w:rPr>
        <w:t>om cijenom od 3</w:t>
      </w:r>
      <w:r w:rsidR="007861D4">
        <w:rPr>
          <w:sz w:val="22"/>
          <w:szCs w:val="22"/>
        </w:rPr>
        <w:t>8</w:t>
      </w:r>
      <w:r w:rsidR="00CF56B5">
        <w:rPr>
          <w:sz w:val="22"/>
          <w:szCs w:val="22"/>
        </w:rPr>
        <w:t>5.</w:t>
      </w:r>
      <w:r w:rsidR="00E315A9" w:rsidRPr="00E315A9">
        <w:rPr>
          <w:sz w:val="22"/>
          <w:szCs w:val="22"/>
        </w:rPr>
        <w:t>001,00 kuna</w:t>
      </w:r>
      <w:r w:rsidR="00421428">
        <w:rPr>
          <w:sz w:val="22"/>
          <w:szCs w:val="22"/>
        </w:rPr>
        <w:t>,</w:t>
      </w:r>
      <w:r w:rsidR="00421428" w:rsidRPr="00421428">
        <w:rPr>
          <w:sz w:val="22"/>
          <w:szCs w:val="22"/>
        </w:rPr>
        <w:t xml:space="preserve"> </w:t>
      </w:r>
      <w:r w:rsidR="00421428" w:rsidRPr="00E315A9">
        <w:rPr>
          <w:sz w:val="22"/>
          <w:szCs w:val="22"/>
        </w:rPr>
        <w:t>potom</w:t>
      </w:r>
      <w:r w:rsidR="00421428">
        <w:rPr>
          <w:sz w:val="22"/>
          <w:szCs w:val="22"/>
        </w:rPr>
        <w:t xml:space="preserve"> RILIA d.o.o., Solin, s ponuđenom cijenom 38</w:t>
      </w:r>
      <w:r w:rsidR="00745136">
        <w:rPr>
          <w:sz w:val="22"/>
          <w:szCs w:val="22"/>
        </w:rPr>
        <w:t>0.001,00 kuna,</w:t>
      </w:r>
      <w:r w:rsidR="008F35E8">
        <w:rPr>
          <w:sz w:val="22"/>
          <w:szCs w:val="22"/>
        </w:rPr>
        <w:t xml:space="preserve"> </w:t>
      </w:r>
      <w:r w:rsidR="00745136">
        <w:rPr>
          <w:sz w:val="22"/>
          <w:szCs w:val="22"/>
        </w:rPr>
        <w:t>zatim</w:t>
      </w:r>
      <w:r w:rsidR="007861D4">
        <w:rPr>
          <w:sz w:val="22"/>
          <w:szCs w:val="22"/>
        </w:rPr>
        <w:t xml:space="preserve"> Maroje Stjepvoić, s ponuđenom cijenom 370.001.00 kuna</w:t>
      </w:r>
      <w:r w:rsidR="00745136">
        <w:rPr>
          <w:sz w:val="22"/>
          <w:szCs w:val="22"/>
        </w:rPr>
        <w:t xml:space="preserve">, </w:t>
      </w:r>
      <w:r w:rsidR="00A27631">
        <w:rPr>
          <w:sz w:val="22"/>
          <w:szCs w:val="22"/>
        </w:rPr>
        <w:t>te Vikto</w:t>
      </w:r>
      <w:r w:rsidR="008F35E8">
        <w:rPr>
          <w:sz w:val="22"/>
          <w:szCs w:val="22"/>
        </w:rPr>
        <w:t>r Bubić s ponuđeni iznosom od 365.001,00 kuna</w:t>
      </w:r>
      <w:r w:rsidR="00A27631">
        <w:rPr>
          <w:sz w:val="22"/>
          <w:szCs w:val="22"/>
        </w:rPr>
        <w:t xml:space="preserve"> </w:t>
      </w:r>
      <w:r w:rsidR="008E31CE">
        <w:rPr>
          <w:sz w:val="22"/>
          <w:szCs w:val="22"/>
        </w:rPr>
        <w:t>i</w:t>
      </w:r>
      <w:r w:rsidR="004728AD">
        <w:rPr>
          <w:sz w:val="22"/>
          <w:szCs w:val="22"/>
        </w:rPr>
        <w:t xml:space="preserve"> MODNE KREACIJE d.o.o., s</w:t>
      </w:r>
      <w:r w:rsidR="00A27631">
        <w:rPr>
          <w:sz w:val="22"/>
          <w:szCs w:val="22"/>
        </w:rPr>
        <w:t xml:space="preserve"> </w:t>
      </w:r>
      <w:r w:rsidR="004728AD">
        <w:rPr>
          <w:sz w:val="22"/>
          <w:szCs w:val="22"/>
        </w:rPr>
        <w:t>ponuđenim iznosom 190.001,00 kuna.</w:t>
      </w:r>
    </w:p>
    <w:p w:rsidRDefault="00FF79C4" w:rsidP="00130F01" w:rsidR="00FF79C4" w:rsidRPr="00421428">
      <w:pPr>
        <w:ind w:firstLine="709"/>
        <w:jc w:val="both"/>
        <w:rPr>
          <w:sz w:val="16"/>
          <w:szCs w:val="16"/>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 xml:space="preserve">dalje u tekstu SZ) na odgovarajući način primjenjuje, kupac je dužan položiti </w:t>
      </w:r>
      <w:r w:rsidRPr="00EC6B38">
        <w:rPr>
          <w:sz w:val="22"/>
          <w:szCs w:val="22"/>
        </w:rPr>
        <w:lastRenderedPageBreak/>
        <w:t>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CF56B5" w:rsidP="00CF56B5" w:rsidR="00CF56B5" w:rsidRPr="00CF56B5">
      <w:pPr>
        <w:ind w:firstLine="709"/>
        <w:jc w:val="both"/>
        <w:rPr>
          <w:sz w:val="22"/>
          <w:szCs w:val="22"/>
        </w:rPr>
      </w:pPr>
      <w:r w:rsidRPr="00CF56B5">
        <w:rPr>
          <w:sz w:val="22"/>
          <w:szCs w:val="22"/>
        </w:rPr>
        <w:t xml:space="preserve">Ponuditelj </w:t>
      </w:r>
      <w:r w:rsidR="008E31CE">
        <w:rPr>
          <w:sz w:val="22"/>
          <w:szCs w:val="22"/>
        </w:rPr>
        <w:t>MODNE KREACIJE d.o.o.</w:t>
      </w:r>
      <w:r w:rsidR="008F35E8">
        <w:rPr>
          <w:sz w:val="22"/>
          <w:szCs w:val="22"/>
        </w:rPr>
        <w:t>, Zagreb</w:t>
      </w:r>
      <w:r>
        <w:rPr>
          <w:sz w:val="22"/>
          <w:szCs w:val="22"/>
        </w:rPr>
        <w:t xml:space="preserve">, </w:t>
      </w:r>
      <w:r w:rsidR="007861D4">
        <w:rPr>
          <w:sz w:val="22"/>
          <w:szCs w:val="22"/>
        </w:rPr>
        <w:t xml:space="preserve"> nije u roku uplatilo</w:t>
      </w:r>
      <w:r w:rsidRPr="00CF56B5">
        <w:rPr>
          <w:sz w:val="22"/>
          <w:szCs w:val="22"/>
        </w:rPr>
        <w:t xml:space="preserve"> kupovninu prema rješenju ovog suda posl.br. St.</w:t>
      </w:r>
      <w:r w:rsidR="0075252C" w:rsidRPr="0075252C">
        <w:rPr>
          <w:sz w:val="22"/>
          <w:szCs w:val="22"/>
        </w:rPr>
        <w:t xml:space="preserve"> </w:t>
      </w:r>
      <w:r w:rsidR="003A411E">
        <w:rPr>
          <w:sz w:val="22"/>
          <w:szCs w:val="22"/>
        </w:rPr>
        <w:t>24</w:t>
      </w:r>
      <w:r w:rsidR="0075252C" w:rsidRPr="0075252C">
        <w:rPr>
          <w:sz w:val="22"/>
          <w:szCs w:val="22"/>
        </w:rPr>
        <w:t>/201</w:t>
      </w:r>
      <w:r w:rsidR="003A411E">
        <w:rPr>
          <w:sz w:val="22"/>
          <w:szCs w:val="22"/>
        </w:rPr>
        <w:t>9</w:t>
      </w:r>
      <w:r w:rsidR="0075252C" w:rsidRPr="0075252C">
        <w:rPr>
          <w:sz w:val="22"/>
          <w:szCs w:val="22"/>
        </w:rPr>
        <w:t>-</w:t>
      </w:r>
      <w:r w:rsidR="00A27631">
        <w:rPr>
          <w:sz w:val="22"/>
          <w:szCs w:val="22"/>
        </w:rPr>
        <w:t>50</w:t>
      </w:r>
      <w:r w:rsidR="008E31CE">
        <w:rPr>
          <w:sz w:val="22"/>
          <w:szCs w:val="22"/>
        </w:rPr>
        <w:t>8</w:t>
      </w:r>
      <w:r w:rsidR="0075252C" w:rsidRPr="0075252C">
        <w:rPr>
          <w:sz w:val="22"/>
          <w:szCs w:val="22"/>
        </w:rPr>
        <w:t xml:space="preserve"> od </w:t>
      </w:r>
      <w:r w:rsidR="008E31CE">
        <w:rPr>
          <w:sz w:val="22"/>
          <w:szCs w:val="22"/>
        </w:rPr>
        <w:t>15</w:t>
      </w:r>
      <w:r w:rsidR="0075252C" w:rsidRPr="0075252C">
        <w:rPr>
          <w:sz w:val="22"/>
          <w:szCs w:val="22"/>
        </w:rPr>
        <w:t xml:space="preserve">. </w:t>
      </w:r>
      <w:r w:rsidR="008E31CE">
        <w:rPr>
          <w:sz w:val="22"/>
          <w:szCs w:val="22"/>
        </w:rPr>
        <w:t>veljače</w:t>
      </w:r>
      <w:r w:rsidR="0075252C" w:rsidRPr="0075252C">
        <w:rPr>
          <w:sz w:val="22"/>
          <w:szCs w:val="22"/>
        </w:rPr>
        <w:t xml:space="preserve"> 201</w:t>
      </w:r>
      <w:r w:rsidR="003A411E">
        <w:rPr>
          <w:sz w:val="22"/>
          <w:szCs w:val="22"/>
        </w:rPr>
        <w:t>9</w:t>
      </w:r>
      <w:r w:rsidR="0075252C" w:rsidRPr="0075252C">
        <w:rPr>
          <w:sz w:val="22"/>
          <w:szCs w:val="22"/>
        </w:rPr>
        <w:t>. godine</w:t>
      </w:r>
      <w:r w:rsidRPr="00CF56B5">
        <w:rPr>
          <w:sz w:val="22"/>
          <w:szCs w:val="22"/>
        </w:rPr>
        <w:t>.</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75252C">
        <w:rPr>
          <w:sz w:val="22"/>
          <w:szCs w:val="22"/>
        </w:rPr>
        <w:t>2</w:t>
      </w:r>
      <w:r w:rsidR="002E2E98">
        <w:rPr>
          <w:sz w:val="22"/>
          <w:szCs w:val="22"/>
        </w:rPr>
        <w:t>2</w:t>
      </w:r>
      <w:r w:rsidR="003A411E">
        <w:rPr>
          <w:sz w:val="22"/>
          <w:szCs w:val="22"/>
        </w:rPr>
        <w:t>21</w:t>
      </w:r>
      <w:r w:rsidRPr="003B5C0F">
        <w:rPr>
          <w:sz w:val="22"/>
          <w:szCs w:val="22"/>
        </w:rPr>
        <w:t>)</w:t>
      </w:r>
      <w:r>
        <w:rPr>
          <w:sz w:val="22"/>
          <w:szCs w:val="22"/>
        </w:rPr>
        <w:t xml:space="preserve"> da u</w:t>
      </w:r>
      <w:r w:rsidR="00CB49B1">
        <w:rPr>
          <w:sz w:val="22"/>
          <w:szCs w:val="22"/>
        </w:rPr>
        <w:t xml:space="preserve"> roku određenom za plaćanje kupovnine </w:t>
      </w:r>
      <w:r w:rsidR="009D496B" w:rsidRPr="009D496B">
        <w:rPr>
          <w:sz w:val="22"/>
          <w:szCs w:val="22"/>
        </w:rPr>
        <w:t xml:space="preserve">po rješenju posl.br. </w:t>
      </w:r>
      <w:r w:rsidR="0075252C" w:rsidRPr="0075252C">
        <w:rPr>
          <w:sz w:val="22"/>
          <w:szCs w:val="22"/>
        </w:rPr>
        <w:t xml:space="preserve">St. </w:t>
      </w:r>
      <w:r w:rsidR="00C27E30" w:rsidRPr="00C27E30">
        <w:rPr>
          <w:sz w:val="22"/>
          <w:szCs w:val="22"/>
        </w:rPr>
        <w:t xml:space="preserve">24/2019-508 od 15. veljače 2019. godine </w:t>
      </w:r>
      <w:r w:rsidR="009D496B" w:rsidRPr="009D496B">
        <w:rPr>
          <w:sz w:val="22"/>
          <w:szCs w:val="22"/>
        </w:rPr>
        <w:t>nije evidentirana uplata kupovnine</w:t>
      </w:r>
      <w:r>
        <w:rPr>
          <w:sz w:val="22"/>
          <w:szCs w:val="22"/>
        </w:rPr>
        <w:t>.</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C27E30">
        <w:rPr>
          <w:sz w:val="22"/>
          <w:szCs w:val="22"/>
        </w:rPr>
        <w:t>90</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2E2E98">
        <w:rPr>
          <w:b/>
          <w:sz w:val="22"/>
          <w:szCs w:val="22"/>
        </w:rPr>
        <w:t>1</w:t>
      </w:r>
      <w:r w:rsidR="00F77956">
        <w:rPr>
          <w:b/>
          <w:sz w:val="22"/>
          <w:szCs w:val="22"/>
        </w:rPr>
        <w:t xml:space="preserve">. </w:t>
      </w:r>
      <w:r w:rsidR="00C27E30">
        <w:rPr>
          <w:b/>
          <w:sz w:val="22"/>
          <w:szCs w:val="22"/>
        </w:rPr>
        <w:t>travnja</w:t>
      </w:r>
      <w:r w:rsidR="00F77956">
        <w:rPr>
          <w:b/>
          <w:sz w:val="22"/>
          <w:szCs w:val="22"/>
        </w:rPr>
        <w:t xml:space="preserve"> </w:t>
      </w:r>
      <w:r w:rsidRPr="00E03763">
        <w:rPr>
          <w:b/>
          <w:sz w:val="22"/>
          <w:szCs w:val="22"/>
        </w:rPr>
        <w:t>201</w:t>
      </w:r>
      <w:r w:rsidR="002E2E98">
        <w:rPr>
          <w:b/>
          <w:sz w:val="22"/>
          <w:szCs w:val="22"/>
        </w:rPr>
        <w:t>9</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2E2E98">
        <w:rPr>
          <w:sz w:val="22"/>
          <w:szCs w:val="22"/>
        </w:rPr>
        <w:t>15</w:t>
      </w:r>
      <w:r w:rsidR="00F77956">
        <w:rPr>
          <w:sz w:val="22"/>
          <w:szCs w:val="22"/>
        </w:rPr>
        <w:t>.</w:t>
      </w:r>
      <w:r w:rsidR="002E2E98">
        <w:rPr>
          <w:sz w:val="22"/>
          <w:szCs w:val="22"/>
        </w:rPr>
        <w:t>0</w:t>
      </w:r>
      <w:r w:rsidR="00815D91">
        <w:rPr>
          <w:sz w:val="22"/>
          <w:szCs w:val="22"/>
        </w:rPr>
        <w:t>2</w:t>
      </w:r>
      <w:r w:rsidRPr="00920D17">
        <w:rPr>
          <w:sz w:val="22"/>
          <w:szCs w:val="22"/>
        </w:rPr>
        <w:t>.201</w:t>
      </w:r>
      <w:r w:rsidR="002E2E98">
        <w:rPr>
          <w:sz w:val="22"/>
          <w:szCs w:val="22"/>
        </w:rPr>
        <w:t>9</w:t>
      </w:r>
      <w:r w:rsidRPr="00920D17">
        <w:rPr>
          <w:sz w:val="22"/>
          <w:szCs w:val="22"/>
        </w:rPr>
        <w:t>.g.)</w:t>
      </w:r>
      <w:r w:rsidRPr="00920D17">
        <w:rPr>
          <w:b/>
          <w:sz w:val="22"/>
          <w:szCs w:val="22"/>
        </w:rPr>
        <w:t>:</w:t>
      </w:r>
    </w:p>
    <w:p w:rsidRDefault="00493430" w:rsidP="008E48BE" w:rsidR="008E48BE">
      <w:pPr>
        <w:numPr>
          <w:ilvl w:val="0"/>
          <w:numId w:val="1"/>
        </w:numPr>
        <w:jc w:val="both"/>
      </w:pPr>
      <w:r w:rsidRPr="004A71CD">
        <w:t>stečajnom upravitelju, putem e oglasne ploče,</w:t>
      </w:r>
      <w:r w:rsidR="008E48BE" w:rsidRPr="008E48BE">
        <w:t xml:space="preserve"> </w:t>
      </w:r>
    </w:p>
    <w:p w:rsidRDefault="00C27E30" w:rsidP="00C27E30" w:rsidR="00C27E30">
      <w:pPr>
        <w:numPr>
          <w:ilvl w:val="0"/>
          <w:numId w:val="1"/>
        </w:numPr>
        <w:jc w:val="both"/>
      </w:pPr>
      <w:r w:rsidRPr="00C27E30">
        <w:t xml:space="preserve">ZVUČNI ZID d.o.o., Zagreb, </w:t>
      </w:r>
      <w:r w:rsidR="000459AE">
        <w:t xml:space="preserve">Preradovićeva ulica 25, Zagreb i </w:t>
      </w:r>
      <w:r w:rsidRPr="00C27E30">
        <w:t>putem e oglasne ploče,</w:t>
      </w:r>
    </w:p>
    <w:p w:rsidRDefault="00F95D25" w:rsidP="00F95D25" w:rsidR="00F95D25" w:rsidRPr="00F95D25">
      <w:pPr>
        <w:numPr>
          <w:ilvl w:val="0"/>
          <w:numId w:val="1"/>
        </w:numPr>
        <w:jc w:val="both"/>
      </w:pPr>
      <w:r w:rsidRPr="00F95D25">
        <w:t>MODNE KREACIJE d.o.o., Zagreb</w:t>
      </w:r>
      <w:r w:rsidR="00EB441B">
        <w:t>, K</w:t>
      </w:r>
      <w:r>
        <w:t>aptol 11,</w:t>
      </w:r>
    </w:p>
    <w:p w:rsidRDefault="00493430" w:rsidP="00493430" w:rsidR="00493430">
      <w:pPr>
        <w:numPr>
          <w:ilvl w:val="0"/>
          <w:numId w:val="1"/>
        </w:numPr>
        <w:jc w:val="both"/>
      </w:pPr>
      <w:r w:rsidRPr="00421554">
        <w:t xml:space="preserve">Kristina Ljubičić, Osijek, </w:t>
      </w:r>
      <w:r w:rsidRPr="00F43534">
        <w:t>putem e oglasne ploče,</w:t>
      </w:r>
    </w:p>
    <w:p w:rsidRDefault="00493430" w:rsidP="00493430" w:rsidR="00493430">
      <w:pPr>
        <w:numPr>
          <w:ilvl w:val="0"/>
          <w:numId w:val="1"/>
        </w:numPr>
        <w:jc w:val="both"/>
      </w:pPr>
      <w:r w:rsidRPr="00421554">
        <w:t xml:space="preserve">Goran Glažar, Kostrena, </w:t>
      </w:r>
      <w:r w:rsidRPr="00F43534">
        <w:t>putem e oglasne ploče,</w:t>
      </w:r>
    </w:p>
    <w:p w:rsidRDefault="00493430" w:rsidP="00493430" w:rsidR="00493430">
      <w:pPr>
        <w:numPr>
          <w:ilvl w:val="0"/>
          <w:numId w:val="1"/>
        </w:numPr>
        <w:jc w:val="both"/>
      </w:pPr>
      <w:r w:rsidRPr="00421554">
        <w:t xml:space="preserve">Siniša Elčić, Pardubice, </w:t>
      </w:r>
      <w:r w:rsidRPr="00F43534">
        <w:t>putem e oglasne ploče,</w:t>
      </w:r>
    </w:p>
    <w:p w:rsidRDefault="00493430" w:rsidP="00493430" w:rsidR="00493430">
      <w:pPr>
        <w:numPr>
          <w:ilvl w:val="0"/>
          <w:numId w:val="1"/>
        </w:numPr>
        <w:jc w:val="both"/>
      </w:pPr>
      <w:r w:rsidRPr="00421554">
        <w:t xml:space="preserve">Goran Justinić, Njivice, </w:t>
      </w:r>
      <w:r w:rsidRPr="00F43534">
        <w:t>putem e oglasne ploče,</w:t>
      </w:r>
    </w:p>
    <w:p w:rsidRDefault="00493430" w:rsidP="00493430" w:rsidR="00493430">
      <w:pPr>
        <w:numPr>
          <w:ilvl w:val="0"/>
          <w:numId w:val="1"/>
        </w:numPr>
        <w:jc w:val="both"/>
      </w:pPr>
      <w:r w:rsidRPr="00421554">
        <w:t xml:space="preserve">Branimir Vrnoga, Vidonje, </w:t>
      </w:r>
      <w:r w:rsidRPr="00F43534">
        <w:t>putem e oglasne ploče,</w:t>
      </w:r>
    </w:p>
    <w:p w:rsidRDefault="00493430" w:rsidP="00493430" w:rsidR="00493430">
      <w:pPr>
        <w:numPr>
          <w:ilvl w:val="0"/>
          <w:numId w:val="1"/>
        </w:numPr>
        <w:jc w:val="both"/>
      </w:pPr>
      <w:r w:rsidRPr="00421554">
        <w:t>Lukrecija Dragić, Dubrovnik,</w:t>
      </w:r>
      <w:r w:rsidRPr="00F43534">
        <w:t xml:space="preserve"> putem e oglasne ploče,</w:t>
      </w:r>
    </w:p>
    <w:p w:rsidRDefault="00493430" w:rsidP="00493430" w:rsidR="00493430">
      <w:pPr>
        <w:numPr>
          <w:ilvl w:val="0"/>
          <w:numId w:val="1"/>
        </w:numPr>
        <w:jc w:val="both"/>
      </w:pPr>
      <w:r w:rsidRPr="00421554">
        <w:t xml:space="preserve">Iva Pinjuh Stjepović, Odranski Obrež, </w:t>
      </w:r>
      <w:r w:rsidRPr="00F43534">
        <w:t>putem e oglasne ploče,</w:t>
      </w:r>
    </w:p>
    <w:p w:rsidRDefault="00493430" w:rsidP="00493430" w:rsidR="00493430">
      <w:pPr>
        <w:numPr>
          <w:ilvl w:val="0"/>
          <w:numId w:val="1"/>
        </w:numPr>
        <w:jc w:val="both"/>
      </w:pPr>
      <w:r w:rsidRPr="00421554">
        <w:lastRenderedPageBreak/>
        <w:t xml:space="preserve">PRIMA CAPITALE d.o.o., Zagreb, </w:t>
      </w:r>
      <w:r w:rsidRPr="00F43534">
        <w:t>putem e oglasne ploče,</w:t>
      </w:r>
    </w:p>
    <w:p w:rsidRDefault="00493430" w:rsidP="00493430" w:rsidR="00493430">
      <w:pPr>
        <w:numPr>
          <w:ilvl w:val="0"/>
          <w:numId w:val="1"/>
        </w:numPr>
        <w:jc w:val="both"/>
      </w:pPr>
      <w:r w:rsidRPr="00421554">
        <w:t xml:space="preserve">Željko Moslavac, Virovitica, </w:t>
      </w:r>
      <w:r w:rsidRPr="00F43534">
        <w:t>putem e oglasne ploče,</w:t>
      </w:r>
    </w:p>
    <w:p w:rsidRDefault="00493430" w:rsidP="00493430" w:rsidR="00493430">
      <w:pPr>
        <w:numPr>
          <w:ilvl w:val="0"/>
          <w:numId w:val="1"/>
        </w:numPr>
        <w:jc w:val="both"/>
      </w:pPr>
      <w:r w:rsidRPr="00421554">
        <w:t>Goran Čuljak, Zagreb,</w:t>
      </w:r>
      <w:r w:rsidRPr="00F43534">
        <w:t xml:space="preserve"> putem e oglasne ploče,</w:t>
      </w:r>
    </w:p>
    <w:p w:rsidRDefault="00493430" w:rsidP="00493430" w:rsidR="00493430">
      <w:pPr>
        <w:numPr>
          <w:ilvl w:val="0"/>
          <w:numId w:val="1"/>
        </w:numPr>
        <w:jc w:val="both"/>
      </w:pPr>
      <w:r w:rsidRPr="00421554">
        <w:t xml:space="preserve">4D VISION d.o.o., Rijeka, </w:t>
      </w:r>
      <w:r w:rsidRPr="00F43534">
        <w:t>putem e oglasne ploče,</w:t>
      </w:r>
    </w:p>
    <w:p w:rsidRDefault="00493430" w:rsidP="00493430" w:rsidR="00493430">
      <w:pPr>
        <w:numPr>
          <w:ilvl w:val="0"/>
          <w:numId w:val="1"/>
        </w:numPr>
        <w:jc w:val="both"/>
      </w:pPr>
      <w:r w:rsidRPr="00421554">
        <w:t xml:space="preserve">Darjan Davidović, Kupinečki Kraljevec, </w:t>
      </w:r>
      <w:r w:rsidRPr="00F43534">
        <w:t>putem e oglasne ploče,</w:t>
      </w:r>
    </w:p>
    <w:p w:rsidRDefault="00493430" w:rsidP="00493430" w:rsidR="00493430">
      <w:pPr>
        <w:numPr>
          <w:ilvl w:val="0"/>
          <w:numId w:val="1"/>
        </w:numPr>
        <w:jc w:val="both"/>
      </w:pPr>
      <w:r w:rsidRPr="00421554">
        <w:t xml:space="preserve">PRVI SAVJET d.o.o., Zagreb, </w:t>
      </w:r>
      <w:r w:rsidRPr="00F43534">
        <w:t>putem e oglasne ploče,</w:t>
      </w:r>
    </w:p>
    <w:p w:rsidRDefault="00493430" w:rsidP="00493430" w:rsidR="00493430">
      <w:pPr>
        <w:numPr>
          <w:ilvl w:val="0"/>
          <w:numId w:val="1"/>
        </w:numPr>
        <w:jc w:val="both"/>
      </w:pPr>
      <w:r w:rsidRPr="00421554">
        <w:t xml:space="preserve">Branko Valentić, Virovitica, </w:t>
      </w:r>
      <w:r w:rsidRPr="00F43534">
        <w:t>putem e oglasne ploče,</w:t>
      </w:r>
    </w:p>
    <w:p w:rsidRDefault="00493430" w:rsidP="00493430" w:rsidR="00493430">
      <w:pPr>
        <w:numPr>
          <w:ilvl w:val="0"/>
          <w:numId w:val="1"/>
        </w:numPr>
        <w:jc w:val="both"/>
      </w:pPr>
      <w:r w:rsidRPr="00421554">
        <w:t xml:space="preserve">TERRA FIRMA d.o.o., Zagreb, </w:t>
      </w:r>
      <w:r w:rsidRPr="00FE1B25">
        <w:t>putem e oglasne ploče,</w:t>
      </w:r>
    </w:p>
    <w:p w:rsidRDefault="00493430" w:rsidP="00493430" w:rsidR="00493430">
      <w:pPr>
        <w:numPr>
          <w:ilvl w:val="0"/>
          <w:numId w:val="1"/>
        </w:numPr>
        <w:jc w:val="both"/>
      </w:pPr>
      <w:r w:rsidRPr="00421554">
        <w:t xml:space="preserve">PANDO NEKRETINE d.o.o., Miličani, </w:t>
      </w:r>
      <w:r w:rsidRPr="00FE1B25">
        <w:t>putem e oglasne ploče,</w:t>
      </w:r>
    </w:p>
    <w:p w:rsidRDefault="00493430" w:rsidP="00493430" w:rsidR="00493430">
      <w:pPr>
        <w:numPr>
          <w:ilvl w:val="0"/>
          <w:numId w:val="1"/>
        </w:numPr>
        <w:jc w:val="both"/>
      </w:pPr>
      <w:r w:rsidRPr="00421554">
        <w:t xml:space="preserve">Mirsad Mezet, Dubrovnik, </w:t>
      </w:r>
      <w:r w:rsidRPr="00FE1B25">
        <w:t>putem e oglasne ploče,</w:t>
      </w:r>
    </w:p>
    <w:p w:rsidRDefault="00493430" w:rsidP="00493430" w:rsidR="00493430">
      <w:pPr>
        <w:numPr>
          <w:ilvl w:val="0"/>
          <w:numId w:val="1"/>
        </w:numPr>
        <w:jc w:val="both"/>
      </w:pPr>
      <w:r w:rsidRPr="00421554">
        <w:t xml:space="preserve">Dušanka Bubić, Solin, </w:t>
      </w:r>
      <w:r w:rsidRPr="00FE1B25">
        <w:t>putem e oglasne ploče,</w:t>
      </w:r>
    </w:p>
    <w:p w:rsidRDefault="00493430" w:rsidP="00493430" w:rsidR="00493430">
      <w:pPr>
        <w:numPr>
          <w:ilvl w:val="0"/>
          <w:numId w:val="1"/>
        </w:numPr>
        <w:jc w:val="both"/>
      </w:pPr>
      <w:r w:rsidRPr="00421554">
        <w:t xml:space="preserve">KOREL d.o.o. Zagreb, </w:t>
      </w:r>
      <w:r w:rsidRPr="00FE1B25">
        <w:t>putem e oglasne ploče,</w:t>
      </w:r>
    </w:p>
    <w:p w:rsidRDefault="00493430" w:rsidP="00493430" w:rsidR="00493430">
      <w:pPr>
        <w:numPr>
          <w:ilvl w:val="0"/>
          <w:numId w:val="1"/>
        </w:numPr>
        <w:jc w:val="both"/>
      </w:pPr>
      <w:r w:rsidRPr="00421554">
        <w:t xml:space="preserve">KORBOX d.o.o., Zagreb, </w:t>
      </w:r>
      <w:r w:rsidRPr="00FE1B25">
        <w:t>putem e oglasne ploče,</w:t>
      </w:r>
    </w:p>
    <w:p w:rsidRDefault="00493430" w:rsidP="00493430" w:rsidR="00493430">
      <w:pPr>
        <w:numPr>
          <w:ilvl w:val="0"/>
          <w:numId w:val="1"/>
        </w:numPr>
        <w:jc w:val="both"/>
      </w:pPr>
      <w:r w:rsidRPr="00421554">
        <w:t xml:space="preserve">FRIGO-KOR d.o.o., Zagreb, </w:t>
      </w:r>
      <w:r w:rsidRPr="00FE1B25">
        <w:t>putem e oglasne ploče,</w:t>
      </w:r>
    </w:p>
    <w:p w:rsidRDefault="00493430" w:rsidP="00493430" w:rsidR="00493430">
      <w:pPr>
        <w:numPr>
          <w:ilvl w:val="0"/>
          <w:numId w:val="1"/>
        </w:numPr>
        <w:jc w:val="both"/>
      </w:pPr>
      <w:r w:rsidRPr="00421554">
        <w:t xml:space="preserve">Dominik Pažin, Opatija, </w:t>
      </w:r>
      <w:r w:rsidRPr="00FE1B25">
        <w:t>putem e oglasne ploče,</w:t>
      </w:r>
    </w:p>
    <w:p w:rsidRDefault="00493430" w:rsidP="00493430" w:rsidR="00493430">
      <w:pPr>
        <w:numPr>
          <w:ilvl w:val="0"/>
          <w:numId w:val="1"/>
        </w:numPr>
        <w:jc w:val="both"/>
      </w:pPr>
      <w:r w:rsidRPr="00421554">
        <w:t xml:space="preserve">Marija Račić, Dubrovnik, </w:t>
      </w:r>
      <w:r w:rsidRPr="00FE1B25">
        <w:t>putem e oglasne ploče,</w:t>
      </w:r>
    </w:p>
    <w:p w:rsidRDefault="00493430" w:rsidP="00493430" w:rsidR="00493430">
      <w:pPr>
        <w:numPr>
          <w:ilvl w:val="0"/>
          <w:numId w:val="1"/>
        </w:numPr>
        <w:jc w:val="both"/>
      </w:pPr>
      <w:r w:rsidRPr="00421554">
        <w:t xml:space="preserve">Kristina Maleš, Split, </w:t>
      </w:r>
      <w:r w:rsidRPr="00FE1B25">
        <w:t>putem e oglasne ploče,</w:t>
      </w:r>
    </w:p>
    <w:p w:rsidRDefault="00493430" w:rsidP="00493430" w:rsidR="00493430">
      <w:pPr>
        <w:numPr>
          <w:ilvl w:val="0"/>
          <w:numId w:val="1"/>
        </w:numPr>
        <w:jc w:val="both"/>
      </w:pPr>
      <w:r w:rsidRPr="00421554">
        <w:t xml:space="preserve">Željko Maleš, Split, </w:t>
      </w:r>
      <w:r w:rsidRPr="00FE1B25">
        <w:t>putem e oglasne ploče,</w:t>
      </w:r>
    </w:p>
    <w:p w:rsidRDefault="00493430" w:rsidP="00493430" w:rsidR="00493430">
      <w:pPr>
        <w:numPr>
          <w:ilvl w:val="0"/>
          <w:numId w:val="1"/>
        </w:numPr>
        <w:jc w:val="both"/>
      </w:pPr>
      <w:r w:rsidRPr="00421554">
        <w:t xml:space="preserve">Mladen Pavičić, Split, </w:t>
      </w:r>
      <w:r w:rsidRPr="00FE1B25">
        <w:t>putem e oglasne ploče,</w:t>
      </w:r>
    </w:p>
    <w:p w:rsidRDefault="00493430" w:rsidP="00493430" w:rsidR="00493430">
      <w:pPr>
        <w:numPr>
          <w:ilvl w:val="0"/>
          <w:numId w:val="1"/>
        </w:numPr>
        <w:jc w:val="both"/>
      </w:pPr>
      <w:r w:rsidRPr="00421554">
        <w:t xml:space="preserve">ALFA NEKRETNINE d.o.o., Zagreb, </w:t>
      </w:r>
      <w:r w:rsidRPr="00FE1B25">
        <w:t>putem e oglasne ploče,</w:t>
      </w:r>
    </w:p>
    <w:p w:rsidRDefault="00493430" w:rsidP="00493430" w:rsidR="00493430">
      <w:pPr>
        <w:numPr>
          <w:ilvl w:val="0"/>
          <w:numId w:val="1"/>
        </w:numPr>
        <w:jc w:val="both"/>
      </w:pPr>
      <w:r w:rsidRPr="00421554">
        <w:t xml:space="preserve">Krunoslav Pokos, Varaždin, </w:t>
      </w:r>
      <w:r w:rsidRPr="00FE1B25">
        <w:t>putem e oglasne ploče,</w:t>
      </w:r>
    </w:p>
    <w:p w:rsidRDefault="00493430" w:rsidP="00493430" w:rsidR="00493430">
      <w:pPr>
        <w:numPr>
          <w:ilvl w:val="0"/>
          <w:numId w:val="1"/>
        </w:numPr>
        <w:jc w:val="both"/>
      </w:pPr>
      <w:r w:rsidRPr="00421554">
        <w:t xml:space="preserve">VRTLAR - SVE ZA VRT d.o.o., Split, </w:t>
      </w:r>
      <w:r w:rsidRPr="00FE1B25">
        <w:t>putem e oglasne ploče,</w:t>
      </w:r>
    </w:p>
    <w:p w:rsidRDefault="00493430" w:rsidP="00493430" w:rsidR="00493430">
      <w:pPr>
        <w:numPr>
          <w:ilvl w:val="0"/>
          <w:numId w:val="1"/>
        </w:numPr>
        <w:jc w:val="both"/>
      </w:pPr>
      <w:r w:rsidRPr="00421554">
        <w:t xml:space="preserve">TOP KRAFT d.o.o., Zagreb, </w:t>
      </w:r>
      <w:r w:rsidRPr="00FE1B25">
        <w:t>putem e oglasne ploče,</w:t>
      </w:r>
    </w:p>
    <w:p w:rsidRDefault="00493430" w:rsidP="00493430" w:rsidR="00493430">
      <w:pPr>
        <w:numPr>
          <w:ilvl w:val="0"/>
          <w:numId w:val="1"/>
        </w:numPr>
        <w:jc w:val="both"/>
      </w:pPr>
      <w:r w:rsidRPr="00421554">
        <w:t>Iva Čengić, Grubišno polje,</w:t>
      </w:r>
      <w:r w:rsidRPr="00FE1B25">
        <w:t xml:space="preserve"> putem e oglasne ploče,</w:t>
      </w:r>
      <w:r w:rsidRPr="00421554">
        <w:t xml:space="preserve"> </w:t>
      </w:r>
    </w:p>
    <w:p w:rsidRDefault="00493430" w:rsidP="00493430" w:rsidR="00493430">
      <w:pPr>
        <w:numPr>
          <w:ilvl w:val="0"/>
          <w:numId w:val="1"/>
        </w:numPr>
        <w:jc w:val="both"/>
      </w:pPr>
      <w:r w:rsidRPr="00421554">
        <w:t xml:space="preserve">Anto Babić, Sesvete, </w:t>
      </w:r>
      <w:r w:rsidRPr="00FE1B25">
        <w:t>putem e oglasne ploče,</w:t>
      </w:r>
    </w:p>
    <w:p w:rsidRDefault="00493430" w:rsidP="00493430" w:rsidR="00493430">
      <w:pPr>
        <w:numPr>
          <w:ilvl w:val="0"/>
          <w:numId w:val="1"/>
        </w:numPr>
        <w:jc w:val="both"/>
      </w:pPr>
      <w:r w:rsidRPr="00421554">
        <w:t xml:space="preserve">NENO NEKRETNINE j.d.o.o. Split, </w:t>
      </w:r>
      <w:r w:rsidRPr="00FE1B25">
        <w:t>putem e oglasne ploče,</w:t>
      </w:r>
    </w:p>
    <w:p w:rsidRDefault="00493430" w:rsidP="00493430" w:rsidR="00493430">
      <w:pPr>
        <w:numPr>
          <w:ilvl w:val="0"/>
          <w:numId w:val="1"/>
        </w:numPr>
        <w:jc w:val="both"/>
      </w:pPr>
      <w:r w:rsidRPr="00421554">
        <w:t xml:space="preserve">Mateo-Teo Juradin, </w:t>
      </w:r>
      <w:r>
        <w:t xml:space="preserve">Podstrana, </w:t>
      </w:r>
      <w:r w:rsidRPr="007B048E">
        <w:t>putem e oglasne ploče,</w:t>
      </w:r>
    </w:p>
    <w:p w:rsidRDefault="00493430" w:rsidP="00493430" w:rsidR="00493430">
      <w:pPr>
        <w:numPr>
          <w:ilvl w:val="0"/>
          <w:numId w:val="1"/>
        </w:numPr>
        <w:jc w:val="both"/>
      </w:pPr>
      <w:r w:rsidRPr="00421554">
        <w:t xml:space="preserve">Domagoj Mihalic, Mala Subotica, </w:t>
      </w:r>
      <w:r w:rsidRPr="007B048E">
        <w:t>putem e oglasne ploče,</w:t>
      </w:r>
    </w:p>
    <w:p w:rsidRDefault="00493430" w:rsidP="00493430" w:rsidR="00493430">
      <w:pPr>
        <w:numPr>
          <w:ilvl w:val="0"/>
          <w:numId w:val="1"/>
        </w:numPr>
        <w:jc w:val="both"/>
      </w:pPr>
      <w:r w:rsidRPr="00421554">
        <w:t xml:space="preserve">SPORTMAR d.o.o., Njivice, </w:t>
      </w:r>
      <w:r w:rsidRPr="007B048E">
        <w:t>putem e oglasne ploče,</w:t>
      </w:r>
    </w:p>
    <w:p w:rsidRDefault="00493430" w:rsidP="00493430" w:rsidR="00493430">
      <w:pPr>
        <w:numPr>
          <w:ilvl w:val="0"/>
          <w:numId w:val="1"/>
        </w:numPr>
        <w:jc w:val="both"/>
      </w:pPr>
      <w:r w:rsidRPr="00421554">
        <w:t xml:space="preserve">Predrag Mihaljević, Njivice, </w:t>
      </w:r>
      <w:r w:rsidRPr="007B048E">
        <w:t>putem e oglasne ploče,</w:t>
      </w:r>
    </w:p>
    <w:p w:rsidRDefault="00493430" w:rsidP="00493430" w:rsidR="00493430">
      <w:pPr>
        <w:numPr>
          <w:ilvl w:val="0"/>
          <w:numId w:val="1"/>
        </w:numPr>
        <w:jc w:val="both"/>
      </w:pPr>
      <w:r w:rsidRPr="00421554">
        <w:t xml:space="preserve">PRESUMA d.o.o., Njivice, </w:t>
      </w:r>
      <w:r w:rsidRPr="007B048E">
        <w:t>putem e oglasne ploče,</w:t>
      </w:r>
    </w:p>
    <w:p w:rsidRDefault="00493430" w:rsidP="00493430" w:rsidR="00493430">
      <w:pPr>
        <w:numPr>
          <w:ilvl w:val="0"/>
          <w:numId w:val="1"/>
        </w:numPr>
        <w:jc w:val="both"/>
      </w:pPr>
      <w:r w:rsidRPr="00421554">
        <w:t xml:space="preserve">MICROTEH d.o.o., Zagreb, </w:t>
      </w:r>
      <w:r w:rsidRPr="003C1641">
        <w:t>putem e oglasne ploče,</w:t>
      </w:r>
    </w:p>
    <w:p w:rsidRDefault="00493430" w:rsidP="00493430" w:rsidR="00493430">
      <w:pPr>
        <w:numPr>
          <w:ilvl w:val="0"/>
          <w:numId w:val="1"/>
        </w:numPr>
        <w:jc w:val="both"/>
      </w:pPr>
      <w:r w:rsidRPr="00421554">
        <w:t xml:space="preserve">Igor Jurišić, Lozica, </w:t>
      </w:r>
      <w:r w:rsidRPr="003C1641">
        <w:t>putem e oglasne ploče,</w:t>
      </w:r>
    </w:p>
    <w:p w:rsidRDefault="00493430" w:rsidP="00493430" w:rsidR="00493430">
      <w:pPr>
        <w:numPr>
          <w:ilvl w:val="0"/>
          <w:numId w:val="1"/>
        </w:numPr>
        <w:jc w:val="both"/>
      </w:pPr>
      <w:r w:rsidRPr="00421554">
        <w:t>Ivica Švogor, Beretinec,</w:t>
      </w:r>
      <w:r w:rsidRPr="003C1641">
        <w:t xml:space="preserve"> putem e oglasne ploče,</w:t>
      </w:r>
    </w:p>
    <w:p w:rsidRDefault="00493430" w:rsidP="00493430" w:rsidR="00493430" w:rsidRPr="004A71CD">
      <w:pPr>
        <w:numPr>
          <w:ilvl w:val="0"/>
          <w:numId w:val="1"/>
        </w:numPr>
        <w:jc w:val="both"/>
      </w:pPr>
      <w:r w:rsidRPr="004A71CD">
        <w:t>Općinski sud u Dubrovniku, zemljišnoknjižni odjel,</w:t>
      </w:r>
    </w:p>
    <w:p w:rsidRDefault="00493430" w:rsidP="00493430" w:rsidR="00493430" w:rsidRPr="004A71CD">
      <w:pPr>
        <w:numPr>
          <w:ilvl w:val="0"/>
          <w:numId w:val="1"/>
        </w:numPr>
        <w:jc w:val="both"/>
      </w:pPr>
      <w:r w:rsidRPr="004A71CD">
        <w:t>Porezna uprava Dubrovnik,</w:t>
      </w:r>
      <w:r w:rsidR="00A62621">
        <w:t xml:space="preserve"> nakon pravomoćnosti,</w:t>
      </w:r>
    </w:p>
    <w:p w:rsidRDefault="00493430" w:rsidP="00493430" w:rsidR="00493430" w:rsidRPr="004A71CD">
      <w:pPr>
        <w:numPr>
          <w:ilvl w:val="0"/>
          <w:numId w:val="1"/>
        </w:numPr>
        <w:jc w:val="both"/>
      </w:pPr>
      <w:r w:rsidRPr="004A71CD">
        <w:t>e-oglasna ploča suda,</w:t>
      </w:r>
    </w:p>
    <w:p w:rsidRDefault="00493430" w:rsidP="00493430" w:rsidR="00493430"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493430" w:rsidP="00493430" w:rsidR="00493430" w:rsidRPr="000F7677">
      <w:pPr>
        <w:jc w:val="both"/>
        <w:rPr>
          <w:sz w:val="16"/>
          <w:szCs w:val="16"/>
        </w:rPr>
      </w:pPr>
    </w:p>
    <w:p w:rsidRDefault="00493430" w:rsidP="00493430" w:rsidR="00493430" w:rsidRPr="009858ED">
      <w:pPr>
        <w:jc w:val="both"/>
      </w:pPr>
    </w:p>
    <w:p w:rsidRDefault="00493430" w:rsidP="00493430" w:rsidR="00493430" w:rsidRPr="009858ED">
      <w:pPr>
        <w:jc w:val="both"/>
      </w:pPr>
      <w:r w:rsidRPr="009858ED">
        <w:t>Na znanje:</w:t>
      </w:r>
    </w:p>
    <w:p w:rsidRDefault="00493430" w:rsidP="00493430" w:rsidR="00493430" w:rsidRPr="00655D1D">
      <w:pPr>
        <w:numPr>
          <w:ilvl w:val="0"/>
          <w:numId w:val="4"/>
        </w:numPr>
        <w:tabs>
          <w:tab w:pos="720" w:val="clear"/>
          <w:tab w:pos="0" w:val="num"/>
          <w:tab w:pos="142" w:val="left"/>
          <w:tab w:pos="426" w:val="num"/>
        </w:tabs>
        <w:ind w:firstLine="0" w:left="0"/>
        <w:jc w:val="both"/>
      </w:pPr>
      <w:r w:rsidRPr="00655D1D">
        <w:t>Republika Hrvatska po ŽDO Dubrovnik, Građansko upravni odjel, putem e-oglasna ploče suda,</w:t>
      </w:r>
    </w:p>
    <w:p w:rsidRDefault="00493430" w:rsidP="00493430" w:rsidR="00493430" w:rsidRPr="00D52CD8">
      <w:pPr>
        <w:numPr>
          <w:ilvl w:val="0"/>
          <w:numId w:val="4"/>
        </w:numPr>
        <w:tabs>
          <w:tab w:pos="720" w:val="clear"/>
          <w:tab w:pos="0" w:val="num"/>
          <w:tab w:pos="142" w:val="left"/>
          <w:tab w:pos="426" w:val="num"/>
        </w:tabs>
        <w:ind w:firstLine="0" w:left="0"/>
        <w:jc w:val="both"/>
      </w:pPr>
      <w:r w:rsidRPr="00655D1D">
        <w:t>Raiffeisenbank Austria d.d., Zagreb, putem e-oglasne ploče suda.</w:t>
      </w:r>
    </w:p>
    <w:p w:rsidRDefault="00E62F80" w:rsidP="0027536E" w:rsidR="00E62F80" w:rsidRPr="005117EE">
      <w:pPr>
        <w:jc w:val="both"/>
        <w:rPr>
          <w:sz w:val="22"/>
          <w:szCs w:val="22"/>
        </w:rPr>
      </w:pP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2A68">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8F7BC0">
      <w:rPr>
        <w:b/>
        <w:sz w:val="22"/>
        <w:szCs w:val="22"/>
      </w:rPr>
      <w:t>2</w:t>
    </w:r>
    <w:r w:rsidR="00CE5601">
      <w:rPr>
        <w:b/>
        <w:sz w:val="22"/>
        <w:szCs w:val="22"/>
      </w:rPr>
      <w:t>4</w:t>
    </w:r>
    <w:r w:rsidRPr="006604E9">
      <w:rPr>
        <w:b/>
        <w:sz w:val="22"/>
        <w:szCs w:val="22"/>
      </w:rPr>
      <w:t>/</w:t>
    </w:r>
    <w:r>
      <w:rPr>
        <w:b/>
        <w:sz w:val="22"/>
        <w:szCs w:val="22"/>
      </w:rPr>
      <w:t>201</w:t>
    </w:r>
    <w:r w:rsidR="008F7BC0">
      <w:rPr>
        <w:b/>
        <w:sz w:val="22"/>
        <w:szCs w:val="22"/>
      </w:rPr>
      <w:t>9</w:t>
    </w:r>
    <w:r w:rsidRPr="006604E9">
      <w:rPr>
        <w:b/>
        <w:sz w:val="22"/>
        <w:szCs w:val="22"/>
      </w:rPr>
      <w:t>-</w:t>
    </w:r>
    <w:r w:rsidR="0097021C">
      <w:rPr>
        <w:b/>
        <w:sz w:val="22"/>
        <w:szCs w:val="22"/>
      </w:rPr>
      <w:t>5</w:t>
    </w:r>
    <w:r w:rsidR="000769DE">
      <w:rPr>
        <w:b/>
        <w:sz w:val="22"/>
        <w:szCs w:val="22"/>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F53"/>
    <w:rsid w:val="00030C35"/>
    <w:rsid w:val="00033F5E"/>
    <w:rsid w:val="00044DAA"/>
    <w:rsid w:val="000459AE"/>
    <w:rsid w:val="00045CD1"/>
    <w:rsid w:val="0006765A"/>
    <w:rsid w:val="00074B8D"/>
    <w:rsid w:val="000769DE"/>
    <w:rsid w:val="00077207"/>
    <w:rsid w:val="000927B0"/>
    <w:rsid w:val="00095535"/>
    <w:rsid w:val="000A0DD9"/>
    <w:rsid w:val="000B54B8"/>
    <w:rsid w:val="000B66BE"/>
    <w:rsid w:val="000C554D"/>
    <w:rsid w:val="000D38B2"/>
    <w:rsid w:val="000E206D"/>
    <w:rsid w:val="000E5055"/>
    <w:rsid w:val="000F19FA"/>
    <w:rsid w:val="001102D1"/>
    <w:rsid w:val="00111405"/>
    <w:rsid w:val="00114BF5"/>
    <w:rsid w:val="00127261"/>
    <w:rsid w:val="00130F01"/>
    <w:rsid w:val="00134DFA"/>
    <w:rsid w:val="0014076A"/>
    <w:rsid w:val="001427B6"/>
    <w:rsid w:val="0014662E"/>
    <w:rsid w:val="00151B09"/>
    <w:rsid w:val="001609AD"/>
    <w:rsid w:val="00166314"/>
    <w:rsid w:val="00166A92"/>
    <w:rsid w:val="001800D7"/>
    <w:rsid w:val="001811ED"/>
    <w:rsid w:val="001944F8"/>
    <w:rsid w:val="001A713A"/>
    <w:rsid w:val="001B3919"/>
    <w:rsid w:val="001C42A4"/>
    <w:rsid w:val="001D4B7D"/>
    <w:rsid w:val="001D4F8B"/>
    <w:rsid w:val="001D5A2E"/>
    <w:rsid w:val="001E4E5C"/>
    <w:rsid w:val="001E7DF6"/>
    <w:rsid w:val="00217C60"/>
    <w:rsid w:val="00221FC8"/>
    <w:rsid w:val="00225B26"/>
    <w:rsid w:val="00241814"/>
    <w:rsid w:val="00252DF1"/>
    <w:rsid w:val="00262A21"/>
    <w:rsid w:val="00270A51"/>
    <w:rsid w:val="002745B0"/>
    <w:rsid w:val="0027536E"/>
    <w:rsid w:val="002777EC"/>
    <w:rsid w:val="00283EC4"/>
    <w:rsid w:val="002951EC"/>
    <w:rsid w:val="002A12E7"/>
    <w:rsid w:val="002B2CFD"/>
    <w:rsid w:val="002B7081"/>
    <w:rsid w:val="002C0D1E"/>
    <w:rsid w:val="002C62C6"/>
    <w:rsid w:val="002E2E98"/>
    <w:rsid w:val="002E34C8"/>
    <w:rsid w:val="002E622B"/>
    <w:rsid w:val="002F03FF"/>
    <w:rsid w:val="002F3D27"/>
    <w:rsid w:val="003011BB"/>
    <w:rsid w:val="00302590"/>
    <w:rsid w:val="003045B8"/>
    <w:rsid w:val="00307166"/>
    <w:rsid w:val="00310928"/>
    <w:rsid w:val="0031137F"/>
    <w:rsid w:val="0031199D"/>
    <w:rsid w:val="003133ED"/>
    <w:rsid w:val="00331A8E"/>
    <w:rsid w:val="00332E2D"/>
    <w:rsid w:val="003334D3"/>
    <w:rsid w:val="00340ED7"/>
    <w:rsid w:val="003538B1"/>
    <w:rsid w:val="003549B4"/>
    <w:rsid w:val="00390D6F"/>
    <w:rsid w:val="003A411E"/>
    <w:rsid w:val="003A6681"/>
    <w:rsid w:val="003B5BEB"/>
    <w:rsid w:val="003B5C0F"/>
    <w:rsid w:val="003C5B09"/>
    <w:rsid w:val="003F2E99"/>
    <w:rsid w:val="003F64AC"/>
    <w:rsid w:val="003F7007"/>
    <w:rsid w:val="0040120B"/>
    <w:rsid w:val="00404A85"/>
    <w:rsid w:val="00407F29"/>
    <w:rsid w:val="004155F7"/>
    <w:rsid w:val="00421428"/>
    <w:rsid w:val="004355A3"/>
    <w:rsid w:val="0044039E"/>
    <w:rsid w:val="00445657"/>
    <w:rsid w:val="00447071"/>
    <w:rsid w:val="00447FC7"/>
    <w:rsid w:val="004621AC"/>
    <w:rsid w:val="004728AD"/>
    <w:rsid w:val="004738EE"/>
    <w:rsid w:val="00483769"/>
    <w:rsid w:val="00493430"/>
    <w:rsid w:val="00493F36"/>
    <w:rsid w:val="004A28C4"/>
    <w:rsid w:val="004B3A42"/>
    <w:rsid w:val="004B492E"/>
    <w:rsid w:val="004C2A68"/>
    <w:rsid w:val="004C4109"/>
    <w:rsid w:val="004D1228"/>
    <w:rsid w:val="004E20F5"/>
    <w:rsid w:val="004E38F4"/>
    <w:rsid w:val="004E512C"/>
    <w:rsid w:val="005066E0"/>
    <w:rsid w:val="005117EE"/>
    <w:rsid w:val="005120D4"/>
    <w:rsid w:val="005158B2"/>
    <w:rsid w:val="00517F5D"/>
    <w:rsid w:val="005222D6"/>
    <w:rsid w:val="005301C6"/>
    <w:rsid w:val="005403EF"/>
    <w:rsid w:val="00545B27"/>
    <w:rsid w:val="005559FC"/>
    <w:rsid w:val="005748BD"/>
    <w:rsid w:val="005755C0"/>
    <w:rsid w:val="00586D6D"/>
    <w:rsid w:val="00587EE5"/>
    <w:rsid w:val="00590EBF"/>
    <w:rsid w:val="00594FEB"/>
    <w:rsid w:val="005A1C49"/>
    <w:rsid w:val="005A20AB"/>
    <w:rsid w:val="005A338B"/>
    <w:rsid w:val="005A5839"/>
    <w:rsid w:val="005A7AAB"/>
    <w:rsid w:val="005B11AD"/>
    <w:rsid w:val="005B35C7"/>
    <w:rsid w:val="005B5A5D"/>
    <w:rsid w:val="005D2A74"/>
    <w:rsid w:val="005E767C"/>
    <w:rsid w:val="005F406A"/>
    <w:rsid w:val="005F7A7E"/>
    <w:rsid w:val="00601652"/>
    <w:rsid w:val="00604D90"/>
    <w:rsid w:val="006111A2"/>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C3C69"/>
    <w:rsid w:val="006D0FD8"/>
    <w:rsid w:val="006D5606"/>
    <w:rsid w:val="006F15DB"/>
    <w:rsid w:val="006F2C23"/>
    <w:rsid w:val="007152C6"/>
    <w:rsid w:val="00715436"/>
    <w:rsid w:val="007245FA"/>
    <w:rsid w:val="007301B3"/>
    <w:rsid w:val="00732829"/>
    <w:rsid w:val="00745136"/>
    <w:rsid w:val="007479F0"/>
    <w:rsid w:val="0075252C"/>
    <w:rsid w:val="0075456A"/>
    <w:rsid w:val="00754E83"/>
    <w:rsid w:val="0075567F"/>
    <w:rsid w:val="00765C59"/>
    <w:rsid w:val="007667A3"/>
    <w:rsid w:val="00774376"/>
    <w:rsid w:val="007744B3"/>
    <w:rsid w:val="007861D4"/>
    <w:rsid w:val="007A613E"/>
    <w:rsid w:val="007B5762"/>
    <w:rsid w:val="007B6849"/>
    <w:rsid w:val="007D5D76"/>
    <w:rsid w:val="007D79C9"/>
    <w:rsid w:val="007E20A2"/>
    <w:rsid w:val="007F73EB"/>
    <w:rsid w:val="0080638D"/>
    <w:rsid w:val="00810257"/>
    <w:rsid w:val="00815D91"/>
    <w:rsid w:val="008218B7"/>
    <w:rsid w:val="00835907"/>
    <w:rsid w:val="00845CDC"/>
    <w:rsid w:val="00847355"/>
    <w:rsid w:val="00851A44"/>
    <w:rsid w:val="0085661E"/>
    <w:rsid w:val="008609CA"/>
    <w:rsid w:val="00866068"/>
    <w:rsid w:val="00872A4C"/>
    <w:rsid w:val="00880CE9"/>
    <w:rsid w:val="00881448"/>
    <w:rsid w:val="00896E42"/>
    <w:rsid w:val="008B5AF1"/>
    <w:rsid w:val="008D27E7"/>
    <w:rsid w:val="008E012A"/>
    <w:rsid w:val="008E10A9"/>
    <w:rsid w:val="008E31CE"/>
    <w:rsid w:val="008E48BE"/>
    <w:rsid w:val="008E56F1"/>
    <w:rsid w:val="008F2E2C"/>
    <w:rsid w:val="008F35E8"/>
    <w:rsid w:val="008F418D"/>
    <w:rsid w:val="008F6F47"/>
    <w:rsid w:val="008F7BC0"/>
    <w:rsid w:val="00920D17"/>
    <w:rsid w:val="0092184E"/>
    <w:rsid w:val="00921F4D"/>
    <w:rsid w:val="00927143"/>
    <w:rsid w:val="009330BC"/>
    <w:rsid w:val="00942B63"/>
    <w:rsid w:val="00957F14"/>
    <w:rsid w:val="009608E4"/>
    <w:rsid w:val="0097021C"/>
    <w:rsid w:val="00987FBA"/>
    <w:rsid w:val="00994961"/>
    <w:rsid w:val="009A1E1C"/>
    <w:rsid w:val="009B29B5"/>
    <w:rsid w:val="009B3A3D"/>
    <w:rsid w:val="009C6833"/>
    <w:rsid w:val="009D496B"/>
    <w:rsid w:val="009F2C00"/>
    <w:rsid w:val="009F722C"/>
    <w:rsid w:val="009F75DC"/>
    <w:rsid w:val="009F7A75"/>
    <w:rsid w:val="00A20BEB"/>
    <w:rsid w:val="00A22422"/>
    <w:rsid w:val="00A22B1A"/>
    <w:rsid w:val="00A260C2"/>
    <w:rsid w:val="00A27631"/>
    <w:rsid w:val="00A32866"/>
    <w:rsid w:val="00A33897"/>
    <w:rsid w:val="00A429E5"/>
    <w:rsid w:val="00A44777"/>
    <w:rsid w:val="00A52F0F"/>
    <w:rsid w:val="00A62621"/>
    <w:rsid w:val="00A66D6E"/>
    <w:rsid w:val="00A72BF5"/>
    <w:rsid w:val="00A851EF"/>
    <w:rsid w:val="00A96471"/>
    <w:rsid w:val="00AA1B26"/>
    <w:rsid w:val="00AB1728"/>
    <w:rsid w:val="00AC12D4"/>
    <w:rsid w:val="00AC15F1"/>
    <w:rsid w:val="00AC390D"/>
    <w:rsid w:val="00AD61A5"/>
    <w:rsid w:val="00AE7ED0"/>
    <w:rsid w:val="00AF1439"/>
    <w:rsid w:val="00AF4BD5"/>
    <w:rsid w:val="00B00771"/>
    <w:rsid w:val="00B046BB"/>
    <w:rsid w:val="00B10EAD"/>
    <w:rsid w:val="00B21B3D"/>
    <w:rsid w:val="00B3729B"/>
    <w:rsid w:val="00B472B9"/>
    <w:rsid w:val="00B53025"/>
    <w:rsid w:val="00B53A2B"/>
    <w:rsid w:val="00B67F71"/>
    <w:rsid w:val="00B72CE4"/>
    <w:rsid w:val="00B739F7"/>
    <w:rsid w:val="00B74EBE"/>
    <w:rsid w:val="00B778B1"/>
    <w:rsid w:val="00B90C31"/>
    <w:rsid w:val="00BA0B87"/>
    <w:rsid w:val="00BA666B"/>
    <w:rsid w:val="00BB36ED"/>
    <w:rsid w:val="00BC3E54"/>
    <w:rsid w:val="00BC5226"/>
    <w:rsid w:val="00BC7C68"/>
    <w:rsid w:val="00BE60EE"/>
    <w:rsid w:val="00BF2DAF"/>
    <w:rsid w:val="00C04636"/>
    <w:rsid w:val="00C14199"/>
    <w:rsid w:val="00C17513"/>
    <w:rsid w:val="00C27E30"/>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1F7B"/>
    <w:rsid w:val="00CD6169"/>
    <w:rsid w:val="00CE539D"/>
    <w:rsid w:val="00CE5601"/>
    <w:rsid w:val="00CF2821"/>
    <w:rsid w:val="00CF56B5"/>
    <w:rsid w:val="00D0677F"/>
    <w:rsid w:val="00D1672D"/>
    <w:rsid w:val="00D17023"/>
    <w:rsid w:val="00D2069E"/>
    <w:rsid w:val="00D2288D"/>
    <w:rsid w:val="00D2730D"/>
    <w:rsid w:val="00D432D8"/>
    <w:rsid w:val="00D61C47"/>
    <w:rsid w:val="00D64601"/>
    <w:rsid w:val="00D746CE"/>
    <w:rsid w:val="00D774F3"/>
    <w:rsid w:val="00D802F8"/>
    <w:rsid w:val="00D97AB4"/>
    <w:rsid w:val="00DA00A1"/>
    <w:rsid w:val="00DA1A89"/>
    <w:rsid w:val="00DB0E17"/>
    <w:rsid w:val="00DC0444"/>
    <w:rsid w:val="00DD1E38"/>
    <w:rsid w:val="00DD7B11"/>
    <w:rsid w:val="00DF02C9"/>
    <w:rsid w:val="00DF7A69"/>
    <w:rsid w:val="00E01F0D"/>
    <w:rsid w:val="00E07738"/>
    <w:rsid w:val="00E101C1"/>
    <w:rsid w:val="00E12D29"/>
    <w:rsid w:val="00E229F5"/>
    <w:rsid w:val="00E2369A"/>
    <w:rsid w:val="00E30180"/>
    <w:rsid w:val="00E315A9"/>
    <w:rsid w:val="00E32AA0"/>
    <w:rsid w:val="00E41571"/>
    <w:rsid w:val="00E44503"/>
    <w:rsid w:val="00E57A8D"/>
    <w:rsid w:val="00E62A28"/>
    <w:rsid w:val="00E62F80"/>
    <w:rsid w:val="00E6360D"/>
    <w:rsid w:val="00E67CBA"/>
    <w:rsid w:val="00E67F32"/>
    <w:rsid w:val="00E735E6"/>
    <w:rsid w:val="00E75AB2"/>
    <w:rsid w:val="00E773AA"/>
    <w:rsid w:val="00E85C3E"/>
    <w:rsid w:val="00EA50F7"/>
    <w:rsid w:val="00EA7331"/>
    <w:rsid w:val="00EB1AB8"/>
    <w:rsid w:val="00EB1F3E"/>
    <w:rsid w:val="00EB441B"/>
    <w:rsid w:val="00EC3D87"/>
    <w:rsid w:val="00EC4651"/>
    <w:rsid w:val="00EC4A2A"/>
    <w:rsid w:val="00EC6B38"/>
    <w:rsid w:val="00ED1EB4"/>
    <w:rsid w:val="00ED24BE"/>
    <w:rsid w:val="00EE1585"/>
    <w:rsid w:val="00EE5A76"/>
    <w:rsid w:val="00EF18D3"/>
    <w:rsid w:val="00EF4591"/>
    <w:rsid w:val="00F043FD"/>
    <w:rsid w:val="00F06E94"/>
    <w:rsid w:val="00F22AB0"/>
    <w:rsid w:val="00F23440"/>
    <w:rsid w:val="00F24B16"/>
    <w:rsid w:val="00F26209"/>
    <w:rsid w:val="00F30A7C"/>
    <w:rsid w:val="00F321DF"/>
    <w:rsid w:val="00F32459"/>
    <w:rsid w:val="00F33005"/>
    <w:rsid w:val="00F41662"/>
    <w:rsid w:val="00F444B5"/>
    <w:rsid w:val="00F51DE7"/>
    <w:rsid w:val="00F541EA"/>
    <w:rsid w:val="00F548AE"/>
    <w:rsid w:val="00F5799E"/>
    <w:rsid w:val="00F711D7"/>
    <w:rsid w:val="00F7362B"/>
    <w:rsid w:val="00F77956"/>
    <w:rsid w:val="00F800B5"/>
    <w:rsid w:val="00F81516"/>
    <w:rsid w:val="00F91B98"/>
    <w:rsid w:val="00F95D25"/>
    <w:rsid w:val="00F97676"/>
    <w:rsid w:val="00FA348D"/>
    <w:rsid w:val="00FA5396"/>
    <w:rsid w:val="00FB3212"/>
    <w:rsid w:val="00FC0186"/>
    <w:rsid w:val="00FC05D7"/>
    <w:rsid w:val="00FC530C"/>
    <w:rsid w:val="00FD2801"/>
    <w:rsid w:val="00FD4C53"/>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4C2A68"/>
    <w:rPr>
      <w:color w:val="808080"/>
      <w:bdr w:space="0" w:sz="0" w:color="auto" w:val="none"/>
      <w:shd w:fill="auto" w:color="auto" w:val="clear"/>
    </w:rPr>
  </w:style>
  <w:style w:customStyle="true" w:styleId="eSPISCCParagraphDefaultFont" w:type="character">
    <w:name w:val="eSPIS_CC_Paragraph Default Font"/>
    <w:basedOn w:val="Zadanifontodlomka"/>
    <w:rsid w:val="004C2A68"/>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4C2A68"/>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C2A68"/>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C2A68"/>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4C2A68"/>
    <w:rPr>
      <w:color w:val="808080"/>
      <w:bdr w:color="auto" w:space="0" w:sz="0" w:val="none"/>
      <w:shd w:color="auto" w:fill="auto" w:val="clear"/>
    </w:rPr>
  </w:style>
  <w:style w:customStyle="1" w:styleId="eSPISCCParagraphDefaultFont" w:type="character">
    <w:name w:val="eSPIS_CC_Paragraph Default Font"/>
    <w:basedOn w:val="Zadanifontodlomka"/>
    <w:rsid w:val="004C2A68"/>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4C2A68"/>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C2A68"/>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C2A68"/>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St-24/2019</izvorni_sadrzaj>
    <derivirana_varijabla naziv="DomainObject.Predmet.OznakaBroj_1">St-24/2019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2-9 tom u arh kor ispod stola
ostatak u ref 28.3</izvorni_sadrzaj>
    <derivirana_varijabla naziv="DomainObject.Predmet.PrimjedbaSuca_1">2-9 tom u arh kor ispod stola
ostatak u ref 28.3</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OstaliListFormated_1">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derivirana_varijabla>
  </DomainObject.Predmet.OstaliListFormated>
  <DomainObject.Predmet.OstaliListFormatedOIB>
    <izvorni_sadrzaj>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izvorni_sadrzaj>
    <derivirana_varijabla naziv="DomainObject.Predmet.OstaliListFormatedOIB_1">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derivirana_varijabla>
  </DomainObject.Predmet.OstaliListFormatedOIB>
  <DomainObject.Predmet.OstaliListFormatedWithAdress>
    <izvorni_sadrzaj>
      <item>Narodne novine d.d., Savski Gaj XIII, 10000 Zagreb</item>
      <item>ŽDO Građansko upravni odjel</item>
      <item>Damir Kravar, Slađenovići 10, 20232 Slano</item>
      <item>Jakov Plećaš</item>
      <item>Merica Ritter</item>
      <item>EOS MATRIX d.o.o. za poslovne usluge, Horvatova 82, 10000 Zagreb</item>
      <item>Ivanka Sušić, Gornji Kono 56, 20000 Dubrovnik</item>
      <item>ERSTE&amp;STEIERMÄRKISCHE BANKA dioničko društvo, Jadranski Trg 3/a, Rijeka</item>
      <item>Raiffeisenbank Austria d.d., Petrinjska 59, 10000 Zagreb</item>
      <item>Sberbank d.d., Varšavska 9, Zagreb</item>
      <item>Odvjetnik Igor Borovina, Dr. Ante starčevića 20, 20000 Dubrovnik</item>
      <item>Tomislav Vuličević, 20000 Dubrovnik</item>
      <item>Miljenko Miljak, 20000 Dubrovnik</item>
    </izvorni_sadrzaj>
    <derivirana_varijabla naziv="DomainObject.Predmet.OstaliListFormatedWithAdress_1">
      <item>Narodne novine d.d., Savski Gaj XIII, 10000 Zagreb</item>
      <item>ŽDO Građansko upravni odjel</item>
      <item>Damir Kravar, Slađenovići 10, 20232 Slano</item>
      <item>Jakov Plećaš</item>
      <item>Merica Ritter</item>
      <item>EOS MATRIX d.o.o. za poslovne usluge, Horvatova 82, 10000 Zagreb</item>
      <item>Ivanka Sušić, Gornji Kono 56, 20000 Dubrovnik</item>
      <item>ERSTE&amp;STEIERMÄRKISCHE BANKA dioničko društvo, Jadranski Trg 3/a, Rijeka</item>
      <item>Raiffeisenbank Austria d.d., Petrinjska 59, 10000 Zagreb</item>
      <item>Sberbank d.d., Varšavska 9, Zagreb</item>
      <item>Odvjetnik Igor Borovina, Dr. Ante starčevića 20, 20000 Dubrovnik</item>
      <item>Tomislav Vuličević, 20000 Dubrovnik</item>
      <item>Miljenko Miljak, 20000 Dubrovnik</item>
    </derivirana_varijabla>
  </DomainObject.Predmet.OstaliListFormatedWithAdress>
  <DomainObject.Predmet.OstaliListFormatedWithAdressOIB>
    <izvorni_sadrzaj>
      <item>Narodne novine d.d., OIB 64546066176, Savski Gaj XIII, 10000 Zagreb</item>
      <item>ŽDO Građansko upravni odjel</item>
      <item>Damir Kravar, OIB 22006651343, Slađenovići 10, 20232 Slano</item>
      <item>Jakov Plećaš</item>
      <item>Merica Ritter</item>
      <item>EOS MATRIX d.o.o. za poslovne usluge, OIB 76674680107, Horvatova 82, 10000 Zagreb</item>
      <item>Ivanka Sušić, OIB 74811324266, Gornji Kono 56, 20000 Dubrovnik</item>
      <item>ERSTE&amp;STEIERMÄRKISCHE BANKA dioničko društvo, OIB 23057039320, Jadranski Trg 3/a, Rijeka</item>
      <item>Raiffeisenbank Austria d.d., OIB 53056966535, Petrinjska 59, 10000 Zagreb</item>
      <item>Sberbank d.d., OIB 78427478595, Varšavska 9, Zagreb</item>
      <item>Odvjetnik Igor Borovina, Dr. Ante starčevića 20, 20000 Dubrovnik</item>
      <item>Tomislav Vuličević, 20000 Dubrovnik</item>
      <item>Miljenko Miljak, 20000 Dubrovnik</item>
    </izvorni_sadrzaj>
    <derivirana_varijabla naziv="DomainObject.Predmet.OstaliListFormatedWithAdressOIB_1">
      <item>Narodne novine d.d., OIB 64546066176, Savski Gaj XIII, 10000 Zagreb</item>
      <item>ŽDO Građansko upravni odjel</item>
      <item>Damir Kravar, OIB 22006651343, Slađenovići 10, 20232 Slano</item>
      <item>Jakov Plećaš</item>
      <item>Merica Ritter</item>
      <item>EOS MATRIX d.o.o. za poslovne usluge, OIB 76674680107, Horvatova 82, 10000 Zagreb</item>
      <item>Ivanka Sušić, OIB 74811324266, Gornji Kono 56, 20000 Dubrovnik</item>
      <item>ERSTE&amp;STEIERMÄRKISCHE BANKA dioničko društvo, OIB 23057039320, Jadranski Trg 3/a, Rijeka</item>
      <item>Raiffeisenbank Austria d.d., OIB 53056966535, Petrinjska 59, 10000 Zagreb</item>
      <item>Sberbank d.d., OIB 78427478595, Varšavska 9, Zagreb</item>
      <item>Odvjetnik Igor Borovina, Dr. Ante starčevića 20, 20000 Dubrovnik</item>
      <item>Tomislav Vuličević, 20000 Dubrovnik</item>
      <item>Miljenko Miljak, 20000 Dubrovnik</item>
    </derivirana_varijabla>
  </DomainObject.Predmet.OstaliListFormatedWithAdressOIB>
  <DomainObject.Predmet.OstaliListNazivFormated>
    <izvorni_sadrzaj>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OstaliListNazivFormated_1">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derivirana_varijabla>
  </DomainObject.Predmet.OstaliListNazivFormated>
  <DomainObject.Predmet.OstaliListNazivFormatedOIB>
    <izvorni_sadrzaj>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izvorni_sadrzaj>
    <derivirana_varijabla naziv="DomainObject.Predmet.OstaliListNazivFormatedOIB_1">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CVIJETA društvo s ograničenom odgovornošću za poslovanje nekretninama - "u stečaju"</item>
      <item>Narodne novine d.d.</item>
      <item>ŽDO Građansko upravni odjel</item>
      <item>Damir Kravar</item>
      <item>Jakov Plećaš</item>
      <item>Merica Ritter</item>
      <item>EOS MATRIX d.o.o. za poslovne usluge</item>
      <item>Fina,Regionalni centar Zagreb</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SudioniciListNaziv_1">
      <item>CVIJETA društvo s ograničenom odgovornošću za poslovanje nekretninama - "u stečaju"</item>
      <item>Narodne novine d.d.</item>
      <item>ŽDO Građansko upravni odjel</item>
      <item>Damir Kravar</item>
      <item>Jakov Plećaš</item>
      <item>Merica Ritter</item>
      <item>EOS MATRIX d.o.o. za poslovne usluge</item>
      <item>Fina,Regionalni centar Zagreb</item>
      <item>Ivanka Sušić</item>
      <item>ERSTE&amp;STEIERMÄRKISCHE BANKA dioničko društvo</item>
      <item>Raiffeisenbank Austria d.d.</item>
      <item>Sberbank d.d.</item>
      <item>Odvjetnik Igor Borovina</item>
      <item>Tomislav Vuličević</item>
      <item>Miljenko Miljak</item>
    </derivirana_varijabla>
  </DomainObject.Predmet.SudioniciListNaziv>
  <DomainObject.Predmet.SudioniciListAdressOIB>
    <izvorni_sadrzaj>
      <item>CVIJETA društvo s ograničenom odgovornošću za poslovanje nekretninama - "u stečaju", OIB 38062688538, Riječka/bb,20000 Dubrovnik</item>
      <item>Narodne novine d.d., OIB 64546066176, Savski Gaj XIII,10000 Zagreb</item>
      <item>ŽDO Građansko upravni odjel</item>
      <item>Damir Kravar, OIB 22006651343, Slađenovići 10,20232 Slano</item>
      <item>Jakov Plećaš</item>
      <item>Merica Ritter</item>
      <item>EOS MATRIX d.o.o. za poslovne usluge, OIB 76674680107, Horvatova 82,10000 Zagreb</item>
      <item>Fina,Regionalni centar Zagreb, OIB 85821130368, Ilica 307,10000 Zagreb</item>
      <item>Ivanka Sušić, OIB 74811324266, Gornji Kono 56,20000 Dubrovnik</item>
      <item>ERSTE&amp;STEIERMÄRKISCHE BANKA dioničko društvo, OIB 23057039320, Jadranski Trg 3/a,Rijeka</item>
      <item>Raiffeisenbank Austria d.d., OIB 53056966535, Petrinjska 59,10000 Zagreb</item>
      <item>Sberbank d.d., OIB 78427478595, Varšavska 9,Zagreb</item>
      <item>Odvjetnik Igor Borovina, Dr. Ante starčevića 20,20000 Dubrovnik</item>
      <item>Tomislav Vuličević, 20000 Dubrovnik</item>
      <item>Miljenko Miljak, 20000 Dubrovnik</item>
    </izvorni_sadrzaj>
    <derivirana_varijabla naziv="DomainObject.Predmet.SudioniciListAdressOIB_1">
      <item>CVIJETA društvo s ograničenom odgovornošću za poslovanje nekretninama - "u stečaju", OIB 38062688538, Riječka/bb,20000 Dubrovnik</item>
      <item>Narodne novine d.d., OIB 64546066176, Savski Gaj XIII,10000 Zagreb</item>
      <item>ŽDO Građansko upravni odjel</item>
      <item>Damir Kravar, OIB 22006651343, Slađenovići 10,20232 Slano</item>
      <item>Jakov Plećaš</item>
      <item>Merica Ritter</item>
      <item>EOS MATRIX d.o.o. za poslovne usluge, OIB 76674680107, Horvatova 82,10000 Zagreb</item>
      <item>Fina,Regionalni centar Zagreb, OIB 85821130368, Ilica 307,10000 Zagreb</item>
      <item>Ivanka Sušić, OIB 74811324266, Gornji Kono 56,20000 Dubrovnik</item>
      <item>ERSTE&amp;STEIERMÄRKISCHE BANKA dioničko društvo, OIB 23057039320, Jadranski Trg 3/a,Rijeka</item>
      <item>Raiffeisenbank Austria d.d., OIB 53056966535, Petrinjska 59,10000 Zagreb</item>
      <item>Sberbank d.d., OIB 78427478595, Varšavska 9,Zagreb</item>
      <item>Odvjetnik Igor Borovina, Dr. Ante starčevića 20,20000 Dubrovnik</item>
      <item>Tomislav Vuličević, 20000 Dubrovnik</item>
      <item>Miljenko Miljak, 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38062688538</item>
      <item>, OIB 64546066176</item>
      <item>, OIB null</item>
      <item>, OIB 22006651343</item>
      <item>, OIB null</item>
      <item>, OIB null</item>
      <item>, OIB 76674680107</item>
      <item>, OIB 85821130368</item>
      <item>, OIB 74811324266</item>
      <item>, OIB 23057039320</item>
      <item>, OIB 53056966535</item>
      <item>, OIB 78427478595</item>
      <item>, OIB null</item>
      <item>, OIB null</item>
      <item>, OIB null</item>
    </izvorni_sadrzaj>
    <derivirana_varijabla naziv="DomainObject.Predmet.SudioniciListNazivOIB_1">
      <item>, OIB 38062688538</item>
      <item>, OIB 64546066176</item>
      <item>, OIB null</item>
      <item>, OIB 22006651343</item>
      <item>, OIB null</item>
      <item>, OIB null</item>
      <item>, OIB 76674680107</item>
      <item>, OIB 85821130368</item>
      <item>, OIB 74811324266</item>
      <item>, OIB 23057039320</item>
      <item>, OIB 53056966535</item>
      <item>, OIB 78427478595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St-24/2019-507</izvorni_sadrzaj>
    <derivirana_varijabla naziv="DomainObject.PredzadnjaOdlukaIzPredmeta.Oznaka_1">St-24/2019-507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1774</properties:Words>
  <properties:Characters>9846</properties:Characters>
  <properties:Lines>220</properties:Lines>
  <properties:Paragraphs>96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2019-04-01T13:32:00Z</dcterms:created>
  <dc:creator>Ante Kačić</dc:creator>
  <cp:lastModifiedBy>Srđan Gavranić</cp:lastModifiedBy>
  <cp:lastPrinted>2019-04-01T13:32:00Z</cp:lastPrinted>
  <dcterms:modified xmlns:xsi="http://www.w3.org/2001/XMLSchema-instance" xsi:type="dcterms:W3CDTF">2019-04-01T13:52:00Z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(rješenje o oglašavanju dosude nevažećom 791 KO ČIBAČA - MODNE KREACIJE.docx)</vt:lpwstr>
  </prop:property>
  <prop:property name="CC_coloring" pid="4" fmtid="{D5CDD505-2E9C-101B-9397-08002B2CF9AE}">
    <vt:bool>false</vt:bool>
  </prop:property>
  <prop:property name="BrojStranica" pid="5" fmtid="{D5CDD505-2E9C-101B-9397-08002B2CF9AE}">
    <vt:i4>4</vt:i4>
  </prop:property>
</prop:Properties>
</file>