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5e06f" w14:paraId="375e06f" w:rsidRDefault="00D17329" w:rsidP="008D19C2" w:rsidR="00D17329" w:rsidRPr="00492A39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92A39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492A39">
      <w:pPr>
        <w:pStyle w:val="Zaglavlje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492A39">
      <w:pPr>
        <w:pStyle w:val="Zaglavlje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Zagreb, Amruševa 2/II</w:t>
      </w:r>
      <w:r w:rsidR="00D17329" w:rsidRPr="00492A39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492A39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ab/>
        <w:t>89. St-</w:t>
      </w:r>
      <w:r w:rsidR="000449BF" w:rsidRPr="00492A39">
        <w:rPr>
          <w:rFonts w:hAnsi="Times New Roman" w:ascii="Times New Roman"/>
          <w:szCs w:val="24"/>
          <w:lang w:val="hr-HR"/>
        </w:rPr>
        <w:t>985</w:t>
      </w:r>
      <w:r w:rsidR="00847BEA" w:rsidRPr="00492A39">
        <w:rPr>
          <w:rFonts w:hAnsi="Times New Roman" w:ascii="Times New Roman"/>
          <w:szCs w:val="24"/>
          <w:lang w:val="hr-HR"/>
        </w:rPr>
        <w:t>/16-6</w:t>
      </w: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492A39">
      <w:pPr>
        <w:jc w:val="center"/>
        <w:rPr>
          <w:rFonts w:hAnsi="Times New Roman" w:ascii="Times New Roman"/>
          <w:szCs w:val="24"/>
        </w:rPr>
      </w:pPr>
      <w:r w:rsidRPr="00492A39">
        <w:rPr>
          <w:rFonts w:hAnsi="Times New Roman" w:ascii="Times New Roman"/>
          <w:szCs w:val="24"/>
        </w:rPr>
        <w:t xml:space="preserve">U  I M E  </w:t>
      </w:r>
      <w:r w:rsidR="00F43A24" w:rsidRPr="00492A39">
        <w:rPr>
          <w:rFonts w:hAnsi="Times New Roman" w:ascii="Times New Roman"/>
          <w:szCs w:val="24"/>
        </w:rPr>
        <w:t xml:space="preserve"> </w:t>
      </w:r>
      <w:r w:rsidRPr="00492A39">
        <w:rPr>
          <w:rFonts w:hAnsi="Times New Roman" w:ascii="Times New Roman"/>
          <w:szCs w:val="24"/>
        </w:rPr>
        <w:t xml:space="preserve">R E P U B L I K E </w:t>
      </w:r>
      <w:r w:rsidR="00A066C9" w:rsidRPr="00492A39">
        <w:rPr>
          <w:rFonts w:hAnsi="Times New Roman" w:ascii="Times New Roman"/>
          <w:szCs w:val="24"/>
        </w:rPr>
        <w:t xml:space="preserve"> </w:t>
      </w:r>
      <w:r w:rsidRPr="00492A39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492A39">
        <w:rPr>
          <w:rFonts w:hAnsi="Times New Roman" w:ascii="Times New Roman"/>
          <w:szCs w:val="24"/>
          <w:lang w:val="hr-HR"/>
        </w:rPr>
        <w:t>Nikolini Dorić Hadžisejdić</w:t>
      </w:r>
      <w:r w:rsidRPr="00492A39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0449BF" w:rsidRPr="00492A39">
        <w:rPr>
          <w:rFonts w:hAnsi="Times New Roman" w:ascii="Times New Roman"/>
          <w:szCs w:val="24"/>
        </w:rPr>
        <w:t>BUNA UGOSTITELJSTVO j.d.o.o. za ugostiteljstvo i trgovinu, OIB 43859691022, Velika Buna, Turopoljsko posavskog odreda 7</w:t>
      </w:r>
      <w:r w:rsidRPr="00492A39">
        <w:rPr>
          <w:rFonts w:hAnsi="Times New Roman" w:ascii="Times New Roman"/>
          <w:szCs w:val="24"/>
          <w:lang w:val="hr-HR"/>
        </w:rPr>
        <w:t xml:space="preserve">, </w:t>
      </w:r>
      <w:r w:rsidR="00625862" w:rsidRPr="00492A39">
        <w:rPr>
          <w:rFonts w:hAnsi="Times New Roman" w:ascii="Times New Roman"/>
          <w:szCs w:val="24"/>
          <w:lang w:val="hr-HR"/>
        </w:rPr>
        <w:t>9. svibnja</w:t>
      </w:r>
      <w:r w:rsidR="004431B0" w:rsidRPr="00492A39">
        <w:rPr>
          <w:rFonts w:hAnsi="Times New Roman" w:ascii="Times New Roman"/>
          <w:szCs w:val="24"/>
          <w:lang w:val="hr-HR"/>
        </w:rPr>
        <w:t xml:space="preserve"> 2016</w:t>
      </w:r>
      <w:r w:rsidRPr="00492A39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492A3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492A39">
      <w:pPr>
        <w:pStyle w:val="BodyText21"/>
        <w:ind w:firstLine="708" w:left="0"/>
        <w:rPr>
          <w:rFonts w:hAnsi="Times New Roman" w:ascii="Times New Roman"/>
          <w:szCs w:val="24"/>
        </w:rPr>
      </w:pPr>
      <w:r w:rsidRPr="00492A39">
        <w:rPr>
          <w:rFonts w:hAnsi="Times New Roman" w:ascii="Times New Roman"/>
          <w:szCs w:val="24"/>
        </w:rPr>
        <w:t xml:space="preserve">I. Otvara se stečajni postupak nad dužnikom </w:t>
      </w:r>
      <w:r w:rsidR="000449BF" w:rsidRPr="00492A39">
        <w:rPr>
          <w:rFonts w:hAnsi="Times New Roman" w:ascii="Times New Roman"/>
          <w:szCs w:val="24"/>
        </w:rPr>
        <w:t>BUNA UGOSTITELJSTVO j.d.o.o. za ugostiteljstvo i trgovinu, OIB 43859691022, Velika Buna, Turopoljsko posavskog odreda 7</w:t>
      </w:r>
      <w:r w:rsidRPr="00492A39">
        <w:rPr>
          <w:rFonts w:hAnsi="Times New Roman" w:ascii="Times New Roman"/>
          <w:szCs w:val="24"/>
        </w:rPr>
        <w:t xml:space="preserve">. Stečajni postupak otvoren je </w:t>
      </w:r>
      <w:r w:rsidR="00625862" w:rsidRPr="00492A39">
        <w:rPr>
          <w:rFonts w:hAnsi="Times New Roman" w:ascii="Times New Roman"/>
          <w:szCs w:val="24"/>
        </w:rPr>
        <w:t>9. svibnja</w:t>
      </w:r>
      <w:r w:rsidR="004431B0" w:rsidRPr="00492A39">
        <w:rPr>
          <w:rFonts w:hAnsi="Times New Roman" w:ascii="Times New Roman"/>
          <w:szCs w:val="24"/>
        </w:rPr>
        <w:t xml:space="preserve"> 2016</w:t>
      </w:r>
      <w:r w:rsidRPr="00492A39">
        <w:rPr>
          <w:rFonts w:hAnsi="Times New Roman" w:ascii="Times New Roman"/>
          <w:szCs w:val="24"/>
        </w:rPr>
        <w:t>., u 1</w:t>
      </w:r>
      <w:r w:rsidR="00492A39" w:rsidRPr="00492A39">
        <w:rPr>
          <w:rFonts w:hAnsi="Times New Roman" w:ascii="Times New Roman"/>
          <w:szCs w:val="24"/>
        </w:rPr>
        <w:t>1</w:t>
      </w:r>
      <w:r w:rsidRPr="00492A39">
        <w:rPr>
          <w:rFonts w:hAnsi="Times New Roman" w:ascii="Times New Roman"/>
          <w:szCs w:val="24"/>
        </w:rPr>
        <w:t xml:space="preserve"> sati i 3</w:t>
      </w:r>
      <w:r w:rsidR="00492A39" w:rsidRPr="00492A39">
        <w:rPr>
          <w:rFonts w:hAnsi="Times New Roman" w:ascii="Times New Roman"/>
          <w:szCs w:val="24"/>
        </w:rPr>
        <w:t>5</w:t>
      </w:r>
      <w:r w:rsidRPr="00492A39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D17329" w:rsidP="00492A39" w:rsidR="00D17329" w:rsidRPr="00492A39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492A39">
        <w:rPr>
          <w:rFonts w:hAnsi="Times New Roman" w:ascii="Times New Roman"/>
          <w:szCs w:val="24"/>
        </w:rPr>
        <w:t xml:space="preserve">II. Za stečajnog upravitelja imenuje se </w:t>
      </w:r>
      <w:r w:rsidR="00492A39" w:rsidRPr="00492A39">
        <w:rPr>
          <w:rFonts w:hAnsi="Times New Roman" w:ascii="Times New Roman"/>
          <w:szCs w:val="24"/>
        </w:rPr>
        <w:t>Nikola Remenar, OIB 48313195864, Velika Gorica, Dubrovačka 14</w:t>
      </w:r>
      <w:r w:rsidRPr="00492A39">
        <w:rPr>
          <w:rFonts w:hAnsi="Times New Roman" w:ascii="Times New Roman"/>
          <w:szCs w:val="24"/>
        </w:rPr>
        <w:t>.</w:t>
      </w:r>
    </w:p>
    <w:p w:rsidRDefault="00D17329" w:rsidP="008D19C2" w:rsidR="00D17329" w:rsidRPr="00492A3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92A39">
        <w:rPr>
          <w:rFonts w:hAnsi="Times New Roman" w:ascii="Times New Roman"/>
          <w:szCs w:val="24"/>
        </w:rPr>
        <w:t xml:space="preserve"> </w:t>
      </w:r>
      <w:r w:rsidR="000449BF" w:rsidRPr="00492A39">
        <w:rPr>
          <w:rFonts w:hAnsi="Times New Roman" w:ascii="Times New Roman"/>
          <w:szCs w:val="24"/>
        </w:rPr>
        <w:t>BUNA UGOSTITELJSTVO j.d.o.o. za ugostiteljstvo i trgovinu, OIB 43859691022, Velika Buna, Turopoljsko posavskog odreda 7</w:t>
      </w:r>
      <w:r w:rsidRPr="00492A39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492A39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492A39">
        <w:rPr>
          <w:rFonts w:hAnsi="Times New Roman" w:ascii="Times New Roman"/>
          <w:szCs w:val="24"/>
          <w:lang w:val="hr-HR"/>
        </w:rPr>
        <w:t>44</w:t>
      </w:r>
      <w:r w:rsidRPr="00492A39">
        <w:rPr>
          <w:rFonts w:hAnsi="Times New Roman" w:ascii="Times New Roman"/>
          <w:szCs w:val="24"/>
          <w:lang w:val="hr-HR"/>
        </w:rPr>
        <w:t xml:space="preserve">. </w:t>
      </w:r>
      <w:r w:rsidR="004431B0" w:rsidRPr="00492A39">
        <w:rPr>
          <w:rFonts w:hAnsi="Times New Roman" w:ascii="Times New Roman"/>
          <w:szCs w:val="24"/>
          <w:lang w:val="hr-HR"/>
        </w:rPr>
        <w:t>st. 1</w:t>
      </w:r>
      <w:r w:rsidR="00F87648" w:rsidRPr="00492A39">
        <w:rPr>
          <w:rFonts w:hAnsi="Times New Roman" w:ascii="Times New Roman"/>
          <w:szCs w:val="24"/>
          <w:lang w:val="hr-HR"/>
        </w:rPr>
        <w:t>.</w:t>
      </w:r>
      <w:r w:rsidR="004431B0" w:rsidRPr="00492A39">
        <w:rPr>
          <w:rFonts w:hAnsi="Times New Roman" w:ascii="Times New Roman"/>
          <w:szCs w:val="24"/>
          <w:lang w:val="hr-HR"/>
        </w:rPr>
        <w:t xml:space="preserve"> </w:t>
      </w:r>
      <w:r w:rsidRPr="00492A39">
        <w:rPr>
          <w:rFonts w:hAnsi="Times New Roman" w:ascii="Times New Roman"/>
          <w:szCs w:val="24"/>
          <w:lang w:val="hr-HR"/>
        </w:rPr>
        <w:t>Stečajnog zakona (</w:t>
      </w:r>
      <w:r w:rsidR="009F35B4" w:rsidRPr="00492A39">
        <w:rPr>
          <w:rFonts w:hAnsi="Times New Roman" w:ascii="Times New Roman"/>
          <w:szCs w:val="24"/>
          <w:lang w:val="hr-HR"/>
        </w:rPr>
        <w:t>"Narodne novine" broj</w:t>
      </w:r>
      <w:r w:rsidRPr="00492A39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492A39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color w:val="FF0000"/>
          <w:szCs w:val="24"/>
          <w:lang w:val="hr-HR"/>
        </w:rPr>
        <w:tab/>
      </w:r>
      <w:r w:rsidRPr="00492A39">
        <w:rPr>
          <w:rFonts w:hAnsi="Times New Roman" w:ascii="Times New Roman"/>
          <w:szCs w:val="24"/>
          <w:lang w:val="hr-HR"/>
        </w:rPr>
        <w:t xml:space="preserve">Oglasom od </w:t>
      </w:r>
      <w:r w:rsidR="002232B4" w:rsidRPr="00492A39">
        <w:rPr>
          <w:rFonts w:hAnsi="Times New Roman" w:ascii="Times New Roman"/>
          <w:szCs w:val="24"/>
          <w:lang w:val="hr-HR"/>
        </w:rPr>
        <w:t>4. ožujka</w:t>
      </w:r>
      <w:r w:rsidR="009F35B4" w:rsidRPr="00492A39">
        <w:rPr>
          <w:rFonts w:hAnsi="Times New Roman" w:ascii="Times New Roman"/>
          <w:szCs w:val="24"/>
          <w:lang w:val="hr-HR"/>
        </w:rPr>
        <w:t xml:space="preserve"> 2016</w:t>
      </w:r>
      <w:r w:rsidRPr="00492A39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492A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 –a.</w:t>
      </w:r>
    </w:p>
    <w:p w:rsidRDefault="00D17329" w:rsidP="008D19C2" w:rsidR="00D17329" w:rsidRPr="00492A3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lastRenderedPageBreak/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 xml:space="preserve">U Zagrebu, </w:t>
      </w:r>
      <w:r w:rsidR="00625862" w:rsidRPr="00492A39">
        <w:rPr>
          <w:rFonts w:hAnsi="Times New Roman" w:ascii="Times New Roman"/>
          <w:szCs w:val="24"/>
          <w:lang w:val="hr-HR"/>
        </w:rPr>
        <w:t>9. svibnja</w:t>
      </w:r>
      <w:r w:rsidR="00021BBC" w:rsidRPr="00492A39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492A39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492A39">
      <w:pPr>
        <w:jc w:val="right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Nikolina Dorić Hadžisejdić</w:t>
      </w:r>
      <w:r w:rsidR="00FB3E43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492A39">
      <w:pPr>
        <w:jc w:val="both"/>
        <w:rPr>
          <w:rFonts w:hAnsi="Times New Roman" w:ascii="Times New Roman"/>
          <w:szCs w:val="24"/>
          <w:lang w:val="hr-HR"/>
        </w:rPr>
      </w:pPr>
      <w:r w:rsidRPr="00492A39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492A39">
        <w:rPr>
          <w:rFonts w:hAnsi="Times New Roman" w:ascii="Times New Roman"/>
          <w:szCs w:val="24"/>
          <w:lang w:val="hr-HR"/>
        </w:rPr>
        <w:t xml:space="preserve"> po primitku rješenja</w:t>
      </w:r>
      <w:r w:rsidRPr="00492A39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492A3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B3E43" w:rsidR="00FB3E4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FB3E43" w:rsidR="00FB3E43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sectPr w:rsidSect="00840E3D" w:rsidR="00FB3E43" w:rsidRPr="00694D64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7E40" w:rsidR="00280A5F">
    <w:pPr>
      <w:pStyle w:val="Podnoje"/>
      <w:jc w:val="right"/>
    </w:pPr>
  </w:p>
  <w:p w:rsidRDefault="002D7E40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2D7E40" w:rsidRPr="002D7E40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0449BF">
      <w:rPr>
        <w:rFonts w:hAnsi="Times New Roman" w:ascii="Times New Roman"/>
      </w:rPr>
      <w:t>985</w:t>
    </w:r>
    <w:r w:rsidR="00847BEA">
      <w:rPr>
        <w:rFonts w:hAnsi="Times New Roman" w:ascii="Times New Roman"/>
      </w:rPr>
      <w:t>/16-6</w:t>
    </w:r>
  </w:p>
  <w:p w:rsidRDefault="002D7E40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49BF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31581"/>
    <w:rsid w:val="001676D9"/>
    <w:rsid w:val="0018777F"/>
    <w:rsid w:val="00193C86"/>
    <w:rsid w:val="00194DE9"/>
    <w:rsid w:val="001A6C2B"/>
    <w:rsid w:val="001B745C"/>
    <w:rsid w:val="001D30EC"/>
    <w:rsid w:val="001E3D38"/>
    <w:rsid w:val="001E4224"/>
    <w:rsid w:val="001E7D51"/>
    <w:rsid w:val="00213317"/>
    <w:rsid w:val="00215918"/>
    <w:rsid w:val="002232B4"/>
    <w:rsid w:val="00223D41"/>
    <w:rsid w:val="00272C20"/>
    <w:rsid w:val="00272F3F"/>
    <w:rsid w:val="002D4B4D"/>
    <w:rsid w:val="002D769D"/>
    <w:rsid w:val="002D7E40"/>
    <w:rsid w:val="00323874"/>
    <w:rsid w:val="00324EC6"/>
    <w:rsid w:val="003278B1"/>
    <w:rsid w:val="0035767D"/>
    <w:rsid w:val="0038118D"/>
    <w:rsid w:val="00384EF3"/>
    <w:rsid w:val="003B71A4"/>
    <w:rsid w:val="003D5E31"/>
    <w:rsid w:val="004425F4"/>
    <w:rsid w:val="004431B0"/>
    <w:rsid w:val="00492A39"/>
    <w:rsid w:val="00496DD2"/>
    <w:rsid w:val="004B0EC6"/>
    <w:rsid w:val="004B4512"/>
    <w:rsid w:val="004B4B7E"/>
    <w:rsid w:val="004E4D02"/>
    <w:rsid w:val="00516D79"/>
    <w:rsid w:val="00524D3D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25862"/>
    <w:rsid w:val="0064498B"/>
    <w:rsid w:val="00657C7F"/>
    <w:rsid w:val="006604F8"/>
    <w:rsid w:val="00664A2F"/>
    <w:rsid w:val="006B75EC"/>
    <w:rsid w:val="006B76E4"/>
    <w:rsid w:val="00726015"/>
    <w:rsid w:val="007279AF"/>
    <w:rsid w:val="007568FB"/>
    <w:rsid w:val="00757AF6"/>
    <w:rsid w:val="00770FDE"/>
    <w:rsid w:val="007D6D1C"/>
    <w:rsid w:val="007E2E50"/>
    <w:rsid w:val="007E6889"/>
    <w:rsid w:val="007F24AA"/>
    <w:rsid w:val="00800BD5"/>
    <w:rsid w:val="008025A6"/>
    <w:rsid w:val="008212FE"/>
    <w:rsid w:val="00834D60"/>
    <w:rsid w:val="00847BEA"/>
    <w:rsid w:val="00856731"/>
    <w:rsid w:val="00884EDD"/>
    <w:rsid w:val="008C31DE"/>
    <w:rsid w:val="008D19C2"/>
    <w:rsid w:val="008D6207"/>
    <w:rsid w:val="009438A3"/>
    <w:rsid w:val="00972946"/>
    <w:rsid w:val="0098435B"/>
    <w:rsid w:val="0099636C"/>
    <w:rsid w:val="009A248B"/>
    <w:rsid w:val="009A6BF1"/>
    <w:rsid w:val="009D1D22"/>
    <w:rsid w:val="009F35B4"/>
    <w:rsid w:val="00A066C9"/>
    <w:rsid w:val="00A14176"/>
    <w:rsid w:val="00A1480D"/>
    <w:rsid w:val="00A27313"/>
    <w:rsid w:val="00A31634"/>
    <w:rsid w:val="00A8736E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52142"/>
    <w:rsid w:val="00D660C0"/>
    <w:rsid w:val="00D90E8E"/>
    <w:rsid w:val="00DB43F0"/>
    <w:rsid w:val="00E04906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83350"/>
    <w:rsid w:val="00F87648"/>
    <w:rsid w:val="00FB3E43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170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7E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E4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E4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E4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E4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2D7E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E4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E4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E4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E4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DNA:
1.) Podnositelju zahtjeva: FINA-i
2.) Dužnik i zakonski zastupnik dužnika
3.) Ministarstvo pravosuđa po ŽDO u Velikoj Gorici
4.) Sudski registar – elektronski i neposredno po pravomoćnosti
5.) Mrežna stranica e-Oglasne ploče
6.) Porezna uprava
7.) Raiffeisenbank Austria d.d.
8.) Stečajnom upravitelju</izvorni_sadrzaj>
    <derivirana_varijabla naziv="DomainObject.Primjedba_1">DNA:
1.) Podnositelju zahtjeva: FINA-i
2.) Dužnik i zakonski zastupnik dužnika
3.) Ministarstvo pravosuđa po ŽDO u Velikoj Gorici
4.) Sudski registar – elektronski i neposredno po pravomoćnosti
5.) Mrežna stranica e-Oglasne ploče
6.) Porezna uprava
7.) Raiffeisenbank Austria d.d.
8.) Stečajnom upravitelju</derivirana_varijabla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985</izvorni_sadrzaj>
    <derivirana_varijabla naziv="DomainObject.Predmet.Broj_1">985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St-985/2016</izvorni_sadrzaj>
    <derivirana_varijabla naziv="DomainObject.Predmet.OznakaBroj_1">St-985/2016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BUNA UGOSTITELJSTVO j.d.o.o. zastupanog po punomoćniku MANUEL MARIJANOVIĆ</izvorni_sadrzaj>
    <derivirana_varijabla naziv="DomainObject.Predmet.ProtustrankaFormated_1">  BUNA UGOSTITELJSTVO j.d.o.o. zastupanog po punomoćniku MANUEL MARIJANOVIĆ</derivirana_varijabla>
  </DomainObject.Predmet.ProtustrankaFormated>
  <DomainObject.Predmet.ProtustrankaFormatedOIB>
    <izvorni_sadrzaj>  BUNA UGOSTITELJSTVO j.d.o.o., OIB 43859691022 zastupanog po punomoćniku MANUEL MARIJANOVIĆ</izvorni_sadrzaj>
    <derivirana_varijabla naziv="DomainObject.Predmet.ProtustrankaFormatedOIB_1">  BUNA UGOSTITELJSTVO j.d.o.o., OIB 43859691022 zastupanog po punomoćniku MANUEL MARIJANOVIĆ</derivirana_varijabla>
  </DomainObject.Predmet.ProtustrankaFormatedOIB>
  <DomainObject.Predmet.ProtustrankaFormatedWithAdress>
    <izvorni_sadrzaj> BUNA UGOSTITELJSTVO j.d.o.o., Turopoljsko posavskog odreda 7, 10413 Velika Buna zastupanog po punomoćniku MANUEL MARIJANOVIĆ</izvorni_sadrzaj>
    <derivirana_varijabla naziv="DomainObject.Predmet.ProtustrankaFormatedWithAdress_1"> BUNA UGOSTITELJSTVO j.d.o.o., Turopoljsko posavskog odreda 7, 10413 Velika Buna zastupanog po punomoćniku MANUEL MARIJANOVIĆ</derivirana_varijabla>
  </DomainObject.Predmet.ProtustrankaFormatedWithAdress>
  <DomainObject.Predmet.ProtustrankaFormatedWithAdressOIB>
    <izvorni_sadrzaj> BUNA UGOSTITELJSTVO j.d.o.o., OIB 43859691022, Turopoljsko posavskog odreda 7, 10413 Velika Buna zastupanog po punomoćniku MANUEL MARIJANOVIĆ</izvorni_sadrzaj>
    <derivirana_varijabla naziv="DomainObject.Predmet.ProtustrankaFormatedWithAdressOIB_1"> BUNA UGOSTITELJSTVO j.d.o.o., OIB 43859691022, Turopoljsko posavskog odreda 7, 10413 Velika Buna zastupanog po punomoćniku MANUEL MARIJANOVIĆ</derivirana_varijabla>
  </DomainObject.Predmet.ProtustrankaFormatedWithAdressOIB>
  <DomainObject.Predmet.ProtustrankaWithAdress>
    <izvorni_sadrzaj>BUNA UGOSTITELJSTVO j.d.o.o. Turopoljsko posavskog odreda 7, 10413 Velika Buna</izvorni_sadrzaj>
    <derivirana_varijabla naziv="DomainObject.Predmet.ProtustrankaWithAdress_1">BUNA UGOSTITELJSTVO j.d.o.o. Turopoljsko posavskog odreda 7, 10413 Velika Buna</derivirana_varijabla>
  </DomainObject.Predmet.ProtustrankaWithAdress>
  <DomainObject.Predmet.ProtustrankaWithAdressOIB>
    <izvorni_sadrzaj>BUNA UGOSTITELJSTVO j.d.o.o., OIB 43859691022, Turopoljsko posavskog odreda 7, 10413 Velika Buna</izvorni_sadrzaj>
    <derivirana_varijabla naziv="DomainObject.Predmet.ProtustrankaWithAdressOIB_1">BUNA UGOSTITELJSTVO j.d.o.o., OIB 43859691022, Turopoljsko posavskog odreda 7, 10413 Velika Buna</derivirana_varijabla>
  </DomainObject.Predmet.ProtustrankaWithAdressOIB>
  <DomainObject.Predmet.ProtustrankaNazivFormated>
    <izvorni_sadrzaj>BUNA UGOSTITELJSTVO j.d.o.o.</izvorni_sadrzaj>
    <derivirana_varijabla naziv="DomainObject.Predmet.ProtustrankaNazivFormated_1">BUNA UGOSTITELJSTVO j.d.o.o.</derivirana_varijabla>
  </DomainObject.Predmet.ProtustrankaNazivFormated>
  <DomainObject.Predmet.ProtustrankaNazivFormatedOIB>
    <izvorni_sadrzaj>BUNA UGOSTITELJSTVO j.d.o.o., OIB 43859691022</izvorni_sadrzaj>
    <derivirana_varijabla naziv="DomainObject.Predmet.ProtustrankaNazivFormatedOIB_1">BUNA UGOSTITELJSTVO j.d.o.o., OIB 43859691022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BUNA UGOSTITELJSTVO j.d.o.o. zastupanog po punomoćniku MANUEL MARIJANOVIĆ</item>
    </izvorni_sadrzaj>
    <derivirana_varijabla naziv="DomainObject.Predmet.ProtuStrankaListFormated_1">
      <item>BUNA UGOSTITELJSTVO j.d.o.o. zastupanog po punomoćniku MANUEL MARIJANOVIĆ</item>
    </derivirana_varijabla>
  </DomainObject.Predmet.ProtuStrankaListFormated>
  <DomainObject.Predmet.ProtuStrankaListFormatedOIB>
    <izvorni_sadrzaj>
      <item>BUNA UGOSTITELJSTVO j.d.o.o., OIB 43859691022 zastupanog po punomoćniku MANUEL MARIJANOVIĆ</item>
    </izvorni_sadrzaj>
    <derivirana_varijabla naziv="DomainObject.Predmet.ProtuStrankaListFormatedOIB_1">
      <item>BUNA UGOSTITELJSTVO j.d.o.o., OIB 43859691022 zastupanog po punomoćniku MANUEL MARIJANOVIĆ</item>
    </derivirana_varijabla>
  </DomainObject.Predmet.ProtuStrankaListFormatedOIB>
  <DomainObject.Predmet.ProtuStrankaListFormatedWithAdress>
    <izvorni_sadrzaj>
      <item>BUNA UGOSTITELJSTVO j.d.o.o., Turopoljsko posavskog odreda 7, 10413 Velika Buna zastupanog po punomoćniku MANUEL MARIJANOVIĆ</item>
    </izvorni_sadrzaj>
    <derivirana_varijabla naziv="DomainObject.Predmet.ProtuStrankaListFormatedWithAdress_1">
      <item>BUNA UGOSTITELJSTVO j.d.o.o., Turopoljsko posavskog odreda 7, 10413 Velika Buna zastupanog po punomoćniku MANUEL MARIJANOVIĆ</item>
    </derivirana_varijabla>
  </DomainObject.Predmet.ProtuStrankaListFormatedWithAdress>
  <DomainObject.Predmet.ProtuStrankaListFormatedWithAdressOIB>
    <izvorni_sadrzaj>
      <item>BUNA UGOSTITELJSTVO j.d.o.o., OIB 43859691022, Turopoljsko posavskog odreda 7, 10413 Velika Buna zastupanog po punomoćniku MANUEL MARIJANOVIĆ</item>
    </izvorni_sadrzaj>
    <derivirana_varijabla naziv="DomainObject.Predmet.ProtuStrankaListFormatedWithAdressOIB_1">
      <item>BUNA UGOSTITELJSTVO j.d.o.o., OIB 43859691022, Turopoljsko posavskog odreda 7, 10413 Velika Buna zastupanog po punomoćniku MANUEL MARIJANOVIĆ</item>
    </derivirana_varijabla>
  </DomainObject.Predmet.ProtuStrankaListFormatedWithAdressOIB>
  <DomainObject.Predmet.ProtuStrankaListNazivFormated>
    <izvorni_sadrzaj>
      <item>BUNA UGOSTITELJSTVO j.d.o.o.</item>
    </izvorni_sadrzaj>
    <derivirana_varijabla naziv="DomainObject.Predmet.ProtuStrankaListNazivFormated_1">
      <item>BUNA UGOSTITELJSTVO j.d.o.o.</item>
    </derivirana_varijabla>
  </DomainObject.Predmet.ProtuStrankaListNazivFormated>
  <DomainObject.Predmet.ProtuStrankaListNazivFormatedOIB>
    <izvorni_sadrzaj>
      <item>BUNA UGOSTITELJSTVO j.d.o.o., OIB 43859691022</item>
    </izvorni_sadrzaj>
    <derivirana_varijabla naziv="DomainObject.Predmet.ProtuStrankaListNazivFormatedOIB_1">
      <item>BUNA UGOSTITELJSTVO j.d.o.o., OIB 43859691022</item>
    </derivirana_varijabla>
  </DomainObject.Predmet.ProtuStrankaListNazivFormatedOIB>
  <DomainObject.Predmet.OstaliListFormated>
    <izvorni_sadrzaj>
      <item>MANUEL MARIJANOVIĆ punomoćnik sudionika u postupku BUNA UGOSTITELJSTVO j.d.o.o.</item>
    </izvorni_sadrzaj>
    <derivirana_varijabla naziv="DomainObject.Predmet.OstaliListFormated_1">
      <item>MANUEL MARIJANOVIĆ punomoćnik sudionika u postupku BUNA UGOSTITELJSTVO j.d.o.o.</item>
    </derivirana_varijabla>
  </DomainObject.Predmet.OstaliListFormated>
  <DomainObject.Predmet.OstaliListFormatedOIB>
    <izvorni_sadrzaj>
      <item>MANUEL MARIJANOVIĆ, OIB 81012267606 punomoćnik sudionika u postupku BUNA UGOSTITELJSTVO j.d.o.o.</item>
    </izvorni_sadrzaj>
    <derivirana_varijabla naziv="DomainObject.Predmet.OstaliListFormatedOIB_1">
      <item>MANUEL MARIJANOVIĆ, OIB 81012267606 punomoćnik sudionika u postupku BUNA UGOSTITELJSTVO j.d.o.o.</item>
    </derivirana_varijabla>
  </DomainObject.Predmet.OstaliListFormatedOIB>
  <DomainObject.Predmet.OstaliListFormatedWithAdress>
    <izvorni_sadrzaj>
      <item>MANUEL MARIJANOVIĆ, Turopoljsko posavskog odreda 7, 10413 Velika Buna punomoćnik sudionika u postupku BUNA UGOSTITELJSTVO j.d.o.o.</item>
    </izvorni_sadrzaj>
    <derivirana_varijabla naziv="DomainObject.Predmet.OstaliListFormatedWithAdress_1">
      <item>MANUEL MARIJANOVIĆ, Turopoljsko posavskog odreda 7, 10413 Velika Buna punomoćnik sudionika u postupku BUNA UGOSTITELJSTVO j.d.o.o.</item>
    </derivirana_varijabla>
  </DomainObject.Predmet.OstaliListFormatedWithAdress>
  <DomainObject.Predmet.OstaliListFormatedWithAdressOIB>
    <izvorni_sadrzaj>
      <item>MANUEL MARIJANOVIĆ, OIB 81012267606, Turopoljsko posavskog odreda 7, 10413 Velika Buna punomoćnik sudionika u postupku BUNA UGOSTITELJSTVO j.d.o.o.</item>
    </izvorni_sadrzaj>
    <derivirana_varijabla naziv="DomainObject.Predmet.OstaliListFormatedWithAdressOIB_1">
      <item>MANUEL MARIJANOVIĆ, OIB 81012267606, Turopoljsko posavskog odreda 7, 10413 Velika Buna punomoćnik sudionika u postupku BUNA UGOSTITELJSTVO j.d.o.o.</item>
    </derivirana_varijabla>
  </DomainObject.Predmet.OstaliListFormatedWithAdressOIB>
  <DomainObject.Predmet.OstaliListNazivFormated>
    <izvorni_sadrzaj>
      <item>MANUEL MARIJANOVIĆ</item>
    </izvorni_sadrzaj>
    <derivirana_varijabla naziv="DomainObject.Predmet.OstaliListNazivFormated_1">
      <item>MANUEL MARIJANOVIĆ</item>
    </derivirana_varijabla>
  </DomainObject.Predmet.OstaliListNazivFormated>
  <DomainObject.Predmet.OstaliListNazivFormatedOIB>
    <izvorni_sadrzaj>
      <item>MANUEL MARIJANOVIĆ, OIB 81012267606</item>
    </izvorni_sadrzaj>
    <derivirana_varijabla naziv="DomainObject.Predmet.OstaliListNazivFormatedOIB_1">
      <item>MANUEL MARIJANOVIĆ, OIB 81012267606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BUNA UGOSTITELJSTVO j.d.o.o.</izvorni_sadrzaj>
    <derivirana_varijabla naziv="DomainObject.Predmet.ProtustrankaIDrugi_1">BUNA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BUNA UGOSTITELJSTVO j.d.o.o., OIB 43859691022, Turopoljsko posavskog odreda 7, 10413 Velika Buna</izvorni_sadrzaj>
    <derivirana_varijabla naziv="DomainObject.Predmet.ProtustrankaIDrugiAdressOIB_1">BUNA UGOSTITELJSTVO j.d.o.o., OIB 43859691022, Turopoljsko posavskog odreda 7, 10413 Velika Buna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BUNA UGOSTITELJSTVO j.d.o.o.</item>
      <item>MANUEL MARIJANOVIĆ</item>
    </izvorni_sadrzaj>
    <derivirana_varijabla naziv="DomainObject.Predmet.SudioniciListNaziv_1">
      <item>FINA Regionalni centar Zagreb</item>
      <item>BUNA UGOSTITELJSTVO j.d.o.o.</item>
      <item>MANUEL MARIJANOVIĆ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BUNA UGOSTITELJSTVO j.d.o.o., OIB 43859691022, Turopoljsko posavskog odreda 7,10413 Velika Buna</item>
      <item>MANUEL MARIJANOVIĆ, OIB 81012267606, Turopoljsko posavskog odreda 7,10413 Velika Buna</item>
    </izvorni_sadrzaj>
    <derivirana_varijabla naziv="DomainObject.Predmet.SudioniciListAdressOIB_1">
      <item>FINA Regionalni centar Zagreb, OIB 85821130368, Trg svibanjskih žrtava 1995. 1,10000 Zagreb</item>
      <item>BUNA UGOSTITELJSTVO j.d.o.o., OIB 43859691022, Turopoljsko posavskog odreda 7,10413 Velika Buna</item>
      <item>MANUEL MARIJANOVIĆ, OIB 81012267606, Turopoljsko posavskog odreda 7,10413 Velika 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43859691022</item>
      <item>, OIB 81012267606</item>
    </izvorni_sadrzaj>
    <derivirana_varijabla naziv="DomainObject.Predmet.SudioniciListNazivOIB_1">
      <item>, OIB 85821130368</item>
      <item>, OIB 43859691022</item>
      <item>, OIB 81012267606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Dubrovačka 14 Velika Gorica</item>
    </izvorni_sadrzaj>
    <derivirana_varijabla naziv="DomainObject.Predmet.StecajniUpraviteljiListAddressOIB_1">
      <item>Nikola Remenar, OIB 48313195864, Dubrovačka 14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2570</properties:Characters>
  <properties:Lines>65</properties:Lines>
  <properties:Paragraphs>27</properties:Paragraphs>
  <properties:TotalTime>393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2016-05-09T09:28:00Z</cp:lastPrinted>
  <dcterms:modified xmlns:xsi="http://www.w3.org/2001/XMLSchema-instance" xsi:type="dcterms:W3CDTF">2016-05-09T09:29:00Z</dcterms:modified>
  <cp:revision>121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