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806c" w14:paraId="f8c806c" w:rsidRDefault="00F97BBB" w:rsidP="00910611" w:rsidR="00F97B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BBB" w:rsidP="00844874" w:rsidR="00F97BBB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F97BBB" w:rsidP="00844874" w:rsidR="00F97BBB" w:rsidRPr="00844874">
      <w:r>
        <w:rPr>
          <w:rFonts w:eastAsia="MS Mincho"/>
        </w:rPr>
        <w:t>Trgovački sud u Rijeci</w:t>
      </w:r>
    </w:p>
    <w:p w:rsidRDefault="00F97BBB" w:rsidP="00844874" w:rsidR="00F97BBB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8E4BD6">
        <w:t>212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8E4BD6">
        <w:t>12</w:t>
      </w:r>
      <w:r w:rsidRPr="00A94E4D">
        <w:t xml:space="preserve">. </w:t>
      </w:r>
      <w:r w:rsidR="00071C4C">
        <w:t xml:space="preserve">travnja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8E4BD6">
        <w:t xml:space="preserve">FROZEN j.d.o.o. Tršće </w:t>
      </w:r>
      <w:r w:rsidR="008E4BD6" w:rsidRPr="002B06A4">
        <w:t>(OIB:</w:t>
      </w:r>
      <w:r w:rsidR="008E4BD6">
        <w:t>91194316222</w:t>
      </w:r>
      <w:r w:rsidR="008E4BD6" w:rsidRPr="002B06A4">
        <w:t>, MBS:</w:t>
      </w:r>
      <w:r w:rsidR="008E4BD6">
        <w:t>040356241), Frbežari 30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D16D51">
        <w:t>1</w:t>
      </w:r>
      <w:r w:rsidR="008E4BD6">
        <w:t>2</w:t>
      </w:r>
      <w:r w:rsidR="00807E02">
        <w:t xml:space="preserve">. </w:t>
      </w:r>
      <w:r w:rsidR="00D16D51">
        <w:t>ožujka</w:t>
      </w:r>
      <w:r w:rsidR="0061392A">
        <w:t xml:space="preserve">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8E4BD6">
        <w:t>5</w:t>
      </w:r>
      <w:r w:rsidR="00983335">
        <w:t>.</w:t>
      </w:r>
      <w:r w:rsidR="008E4BD6">
        <w:t>691</w:t>
      </w:r>
      <w:r w:rsidR="00E511C2">
        <w:t>,</w:t>
      </w:r>
      <w:r w:rsidR="008E4BD6">
        <w:t>60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8E4BD6">
        <w:t>1</w:t>
      </w:r>
      <w:r w:rsidR="00E511C2">
        <w:t>2</w:t>
      </w:r>
      <w:r w:rsidRPr="00A94E4D">
        <w:t xml:space="preserve">. </w:t>
      </w:r>
      <w:r w:rsidR="008E4BD6">
        <w:t xml:space="preserve">travnja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8E4BD6">
        <w:rPr>
          <w:sz w:val="20"/>
          <w:szCs w:val="20"/>
        </w:rPr>
        <w:t>1</w:t>
      </w:r>
      <w:r w:rsidR="00E511C2">
        <w:rPr>
          <w:sz w:val="20"/>
          <w:szCs w:val="20"/>
        </w:rPr>
        <w:t>2</w:t>
      </w:r>
      <w:r w:rsidRPr="00520908">
        <w:rPr>
          <w:sz w:val="20"/>
          <w:szCs w:val="20"/>
        </w:rPr>
        <w:t>.</w:t>
      </w:r>
      <w:r w:rsidR="008E4BD6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071C4C">
      <w:t>21</w:t>
    </w:r>
    <w:r w:rsidR="008E4BD6">
      <w:t>2</w:t>
    </w:r>
    <w:r w:rsidR="008A57B5">
      <w:t>/</w:t>
    </w:r>
    <w:r>
      <w:t>201</w:t>
    </w:r>
    <w:r w:rsidR="008A57B5">
      <w:t>8</w:t>
    </w:r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47D56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E4BD6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97BB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FROZEN j.d.o.o.</izvorni_sadrzaj>
    <derivirana_varijabla naziv="DomainObject.Predmet.ProtustrankaFormated_1">  FROZEN j.d.o.o.</derivirana_varijabla>
  </DomainObject.Predmet.ProtustrankaFormated>
  <DomainObject.Predmet.ProtustrankaFormatedOIB>
    <izvorni_sadrzaj>  FROZEN j.d.o.o., OIB 91194316222</izvorni_sadrzaj>
    <derivirana_varijabla naziv="DomainObject.Predmet.ProtustrankaFormatedOIB_1">  FROZEN j.d.o.o., OIB 91194316222</derivirana_varijabla>
  </DomainObject.Predmet.ProtustrankaFormatedOIB>
  <DomainObject.Predmet.ProtustrankaFormatedWithAdress>
    <izvorni_sadrzaj> FROZEN j.d.o.o., Frbežari 30, 51305 Tršće</izvorni_sadrzaj>
    <derivirana_varijabla naziv="DomainObject.Predmet.ProtustrankaFormatedWithAdress_1"> FROZEN j.d.o.o., Frbežari 30, 51305 Tršće</derivirana_varijabla>
  </DomainObject.Predmet.ProtustrankaFormatedWithAdress>
  <DomainObject.Predmet.ProtustrankaFormatedWithAdressOIB>
    <izvorni_sadrzaj> FROZEN j.d.o.o., OIB 91194316222, Frbežari 30, 51305 Tršće</izvorni_sadrzaj>
    <derivirana_varijabla naziv="DomainObject.Predmet.ProtustrankaFormatedWithAdressOIB_1"> FROZEN j.d.o.o., OIB 91194316222, Frbežari 30, 51305 Tršće</derivirana_varijabla>
  </DomainObject.Predmet.ProtustrankaFormatedWithAdressOIB>
  <DomainObject.Predmet.ProtustrankaWithAdress>
    <izvorni_sadrzaj>FROZEN j.d.o.o. Frbežari 30, 51305 Tršće</izvorni_sadrzaj>
    <derivirana_varijabla naziv="DomainObject.Predmet.ProtustrankaWithAdress_1">FROZEN j.d.o.o. Frbežari 30, 51305 Tršće</derivirana_varijabla>
  </DomainObject.Predmet.ProtustrankaWithAdress>
  <DomainObject.Predmet.ProtustrankaWithAdressOIB>
    <izvorni_sadrzaj>FROZEN j.d.o.o., OIB 91194316222, Frbežari 30, 51305 Tršće</izvorni_sadrzaj>
    <derivirana_varijabla naziv="DomainObject.Predmet.ProtustrankaWithAdressOIB_1">FROZEN j.d.o.o., OIB 91194316222, Frbežari 30, 51305 Tršće</derivirana_varijabla>
  </DomainObject.Predmet.ProtustrankaWithAdressOIB>
  <DomainObject.Predmet.ProtustrankaNazivFormated>
    <izvorni_sadrzaj>FROZEN j.d.o.o.</izvorni_sadrzaj>
    <derivirana_varijabla naziv="DomainObject.Predmet.ProtustrankaNazivFormated_1">FROZEN j.d.o.o.</derivirana_varijabla>
  </DomainObject.Predmet.ProtustrankaNazivFormated>
  <DomainObject.Predmet.ProtustrankaNazivFormatedOIB>
    <izvorni_sadrzaj>FROZEN j.d.o.o., OIB 91194316222</izvorni_sadrzaj>
    <derivirana_varijabla naziv="DomainObject.Predmet.ProtustrankaNazivFormatedOIB_1">FROZEN j.d.o.o., OIB 91194316222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FROZEN j.d.o.o.</item>
    </izvorni_sadrzaj>
    <derivirana_varijabla naziv="DomainObject.Predmet.ProtuStrankaListFormated_1">
      <item>FROZEN j.d.o.o.</item>
    </derivirana_varijabla>
  </DomainObject.Predmet.ProtuStrankaListFormated>
  <DomainObject.Predmet.ProtuStrankaListFormatedOIB>
    <izvorni_sadrzaj>
      <item>FROZEN j.d.o.o., OIB 91194316222</item>
    </izvorni_sadrzaj>
    <derivirana_varijabla naziv="DomainObject.Predmet.ProtuStrankaListFormatedOIB_1">
      <item>FROZEN j.d.o.o., OIB 91194316222</item>
    </derivirana_varijabla>
  </DomainObject.Predmet.ProtuStrankaListFormatedOIB>
  <DomainObject.Predmet.ProtuStrankaListFormatedWithAdress>
    <izvorni_sadrzaj>
      <item>FROZEN j.d.o.o., Frbežari 30, 51305 Tršće</item>
    </izvorni_sadrzaj>
    <derivirana_varijabla naziv="DomainObject.Predmet.ProtuStrankaListFormatedWithAdress_1">
      <item>FROZEN j.d.o.o., Frbežari 30, 51305 Tršće</item>
    </derivirana_varijabla>
  </DomainObject.Predmet.ProtuStrankaListFormatedWithAdress>
  <DomainObject.Predmet.ProtuStrankaListFormatedWithAdressOIB>
    <izvorni_sadrzaj>
      <item>FROZEN j.d.o.o., OIB 91194316222, Frbežari 30, 51305 Tršće</item>
    </izvorni_sadrzaj>
    <derivirana_varijabla naziv="DomainObject.Predmet.ProtuStrankaListFormatedWithAdressOIB_1">
      <item>FROZEN j.d.o.o., OIB 91194316222, Frbežari 30, 51305 Tršće</item>
    </derivirana_varijabla>
  </DomainObject.Predmet.ProtuStrankaListFormatedWithAdressOIB>
  <DomainObject.Predmet.ProtuStrankaListNazivFormated>
    <izvorni_sadrzaj>
      <item>FROZEN j.d.o.o.</item>
    </izvorni_sadrzaj>
    <derivirana_varijabla naziv="DomainObject.Predmet.ProtuStrankaListNazivFormated_1">
      <item>FROZEN j.d.o.o.</item>
    </derivirana_varijabla>
  </DomainObject.Predmet.ProtuStrankaListNazivFormated>
  <DomainObject.Predmet.ProtuStrankaListNazivFormatedOIB>
    <izvorni_sadrzaj>
      <item>FROZEN j.d.o.o., OIB 91194316222</item>
    </izvorni_sadrzaj>
    <derivirana_varijabla naziv="DomainObject.Predmet.ProtuStrankaListNazivFormatedOIB_1">
      <item>FROZEN j.d.o.o., OIB 91194316222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FROZEN j.d.o.o.</izvorni_sadrzaj>
    <derivirana_varijabla naziv="DomainObject.Predmet.ProtustrankaIDrugi_1">FROZEN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FROZEN j.d.o.o., OIB 91194316222, Frbežari 30, 51305 Tršće</izvorni_sadrzaj>
    <derivirana_varijabla naziv="DomainObject.Predmet.ProtustrankaIDrugiAdressOIB_1">FROZEN j.d.o.o., OIB 91194316222, Frbežari 30,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FROZEN j.d.o.o.</item>
    </izvorni_sadrzaj>
    <derivirana_varijabla naziv="DomainObject.Predmet.SudioniciListNaziv_1">
      <item>FINA Rijeka</item>
      <item>FROZEN j.d.o.o.</item>
    </derivirana_varijabla>
  </DomainObject.Predmet.SudioniciListNaziv>
  <DomainObject.Predmet.SudioniciListAdressOIB>
    <izvorni_sadrzaj>
      <item>FINA Rijeka, OIB 85821130368, Frana Kurelca 8,51000 Rijeka</item>
      <item>FROZEN j.d.o.o., OIB 91194316222, Frbežari 30,51305 Tršće</item>
    </izvorni_sadrzaj>
    <derivirana_varijabla naziv="DomainObject.Predmet.SudioniciListAdressOIB_1">
      <item>FINA Rijeka, OIB 85821130368, Frana Kurelca 8,51000 Rijeka</item>
      <item>FROZEN j.d.o.o., OIB 91194316222, Frbežari 30,51305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91194316222</item>
    </izvorni_sadrzaj>
    <derivirana_varijabla naziv="DomainObject.Predmet.SudioniciListNazivOIB_1">
      <item>, OIB 85821130368</item>
      <item>, OIB 91194316222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09A0A-6EA9-4AA6-9C37-9AA4D47BF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1439</properties:Characters>
  <properties:Lines>59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2018-04-12T13:09:00Z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2018-04-12T13:14:00Z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(212-18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