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9db0" w14:paraId="b5b9db0" w:rsidRDefault="009334B3" w:rsidR="009334B3">
      <w:pPr>
        <w15:collapsed w:val="false"/>
        <w:rPr>
          <w:noProof/>
          <w:lang w:eastAsia="hr-HR"/>
        </w:rPr>
      </w:pPr>
      <w:bookmarkStart w:name="_GoBack" w:id="0"/>
      <w:bookmarkEnd w:id="0"/>
    </w:p>
    <w:p w:rsidRDefault="009334B3" w:rsidR="009334B3">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w:t>
      </w:r>
      <w:r w:rsidR="00FA18AA">
        <w:rPr>
          <w:lang w:val="pt-BR"/>
        </w:rPr>
        <w:t xml:space="preserve">                     </w:t>
      </w:r>
      <w:r w:rsidR="00105C22">
        <w:rPr>
          <w:lang w:val="pt-BR"/>
        </w:rPr>
        <w:t xml:space="preserve">    </w:t>
      </w:r>
      <w:r w:rsidR="00120FF0">
        <w:rPr>
          <w:lang w:val="pt-BR"/>
        </w:rPr>
        <w:t xml:space="preserve"> 70.St-972/</w:t>
      </w:r>
      <w:r w:rsidR="00FA18AA">
        <w:rPr>
          <w:lang w:val="pt-BR"/>
        </w:rPr>
        <w:t>2017</w:t>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9721D" w:rsidR="00371AD7" w:rsidRPr="00371AD7">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684EEF">
        <w:t xml:space="preserve"> </w:t>
      </w:r>
      <w:r w:rsidR="00684EEF" w:rsidRPr="00684EEF">
        <w:t>ELEKTRO INDEKS d.o.o. OIB: 54617627398, MBS: 080795471 iz Zagreba, Brune Bušića 36</w:t>
      </w:r>
      <w:r w:rsidR="004A1D81">
        <w:t>,</w:t>
      </w:r>
      <w:r w:rsidR="00105C22">
        <w:t xml:space="preserve"> 03</w:t>
      </w:r>
      <w:r w:rsidR="00371AD7" w:rsidRPr="00371AD7">
        <w:t xml:space="preserve">. </w:t>
      </w:r>
      <w:r w:rsidR="00371AD7">
        <w:t>listopad</w:t>
      </w:r>
      <w:r w:rsidR="00371AD7" w:rsidRPr="00371AD7">
        <w:t>a 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84EEF" w:rsidRPr="00684EEF">
        <w:t>ELEKTRO INDEKS d.o.o. OIB: 54617627398, MBS: 080795471 iz Zagreba, Brune Bušića 36</w:t>
      </w:r>
      <w:r w:rsidR="00684EEF">
        <w:t>.</w:t>
      </w:r>
    </w:p>
    <w:p w:rsidRDefault="00E43B53" w:rsidP="00E43B53" w:rsidR="00E43B53" w:rsidRPr="00B77765">
      <w:pPr>
        <w:ind w:firstLine="720" w:left="720"/>
        <w:jc w:val="both"/>
      </w:pPr>
    </w:p>
    <w:p w:rsidRDefault="00625FA0" w:rsidP="00625FA0"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E25057">
        <w:rPr>
          <w:rFonts w:hAnsi="Times New Roman" w:ascii="Times New Roman"/>
          <w:b/>
          <w:i w:val="false"/>
          <w:color w:val="auto"/>
          <w:szCs w:val="24"/>
        </w:rPr>
        <w:t>23. studenog</w:t>
      </w:r>
      <w:r w:rsidR="00DC22CF" w:rsidRPr="003D2DFC">
        <w:rPr>
          <w:rFonts w:hAnsi="Times New Roman" w:ascii="Times New Roman"/>
          <w:b/>
          <w:i w:val="false"/>
          <w:color w:val="auto"/>
          <w:szCs w:val="24"/>
        </w:rPr>
        <w:t xml:space="preserve"> 2017</w:t>
      </w:r>
      <w:r w:rsidR="00CE12FE" w:rsidRPr="003D2DFC">
        <w:rPr>
          <w:rFonts w:hAnsi="Times New Roman" w:ascii="Times New Roman"/>
          <w:b/>
          <w:i w:val="false"/>
          <w:color w:val="auto"/>
          <w:szCs w:val="24"/>
        </w:rPr>
        <w:t xml:space="preserve">. u </w:t>
      </w:r>
      <w:r w:rsidR="00684EEF">
        <w:rPr>
          <w:rFonts w:hAnsi="Times New Roman" w:ascii="Times New Roman"/>
          <w:b/>
          <w:i w:val="false"/>
          <w:color w:val="auto"/>
          <w:szCs w:val="24"/>
        </w:rPr>
        <w:t>09,4</w:t>
      </w:r>
      <w:r w:rsidR="003D2DFC" w:rsidRPr="003D2DFC">
        <w:rPr>
          <w:rFonts w:hAnsi="Times New Roman" w:ascii="Times New Roman"/>
          <w:b/>
          <w:i w:val="false"/>
          <w:color w:val="auto"/>
          <w:szCs w:val="24"/>
        </w:rPr>
        <w:t xml:space="preserve">0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625FA0" w:rsidP="00625FA0" w:rsidR="003E15C9" w:rsidRPr="00B77765">
      <w:pPr>
        <w:jc w:val="both"/>
      </w:pPr>
      <w:r>
        <w:t xml:space="preserve">- </w:t>
      </w:r>
      <w:r w:rsidR="009B08E2">
        <w:t xml:space="preserve"> </w:t>
      </w:r>
      <w:r w:rsidR="00E43B53" w:rsidRPr="00B77765">
        <w:t>predlagatelj</w:t>
      </w:r>
      <w:r w:rsidR="0094283E">
        <w:t>,</w:t>
      </w:r>
      <w:r w:rsidR="002D799D" w:rsidRPr="00B77765">
        <w:t xml:space="preserve"> </w:t>
      </w:r>
    </w:p>
    <w:p w:rsidRDefault="00625FA0" w:rsidP="00625FA0" w:rsidR="00494628" w:rsidRPr="00B77765">
      <w:pPr>
        <w:jc w:val="both"/>
      </w:pPr>
      <w:r>
        <w:t xml:space="preserve">- </w:t>
      </w:r>
      <w:r w:rsidR="009B08E2">
        <w:t xml:space="preserve"> </w:t>
      </w:r>
      <w:r w:rsidR="003E15C9" w:rsidRPr="00B77765">
        <w:t>dužnik</w:t>
      </w:r>
      <w:r w:rsidR="0094283E">
        <w:t>,</w:t>
      </w:r>
    </w:p>
    <w:p w:rsidRDefault="009B08E2" w:rsidP="00625FA0" w:rsidR="00FD35EF">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4A1D81">
        <w:t xml:space="preserve"> </w:t>
      </w:r>
      <w:r w:rsidR="006A010C">
        <w:t>V</w:t>
      </w:r>
      <w:r w:rsidR="006A010C" w:rsidRPr="00DE65F7">
        <w:t>ilim</w:t>
      </w:r>
      <w:r w:rsidR="006A010C">
        <w:t xml:space="preserve"> B</w:t>
      </w:r>
      <w:r w:rsidR="006A010C" w:rsidRPr="00DE65F7">
        <w:t>rković</w:t>
      </w:r>
      <w:r w:rsidR="006A010C">
        <w:t xml:space="preserve"> </w:t>
      </w:r>
      <w:r w:rsidR="00BC1C22">
        <w:t xml:space="preserve">OIB: </w:t>
      </w:r>
      <w:r w:rsidR="00DE65F7" w:rsidRPr="00DE65F7">
        <w:t>83322823541</w:t>
      </w:r>
      <w:r w:rsidR="00DE65F7">
        <w:t xml:space="preserve"> </w:t>
      </w:r>
      <w:r w:rsidR="00BC1C22">
        <w:t>iz Zagreba,</w:t>
      </w:r>
      <w:r w:rsidR="00FD35EF" w:rsidRPr="00FD35EF">
        <w:t xml:space="preserve"> </w:t>
      </w:r>
      <w:r w:rsidR="00DE65F7" w:rsidRPr="00DE65F7">
        <w:t>Brune Bušića 36</w:t>
      </w:r>
      <w:r w:rsidR="006A010C">
        <w:t>,</w:t>
      </w:r>
    </w:p>
    <w:p w:rsidRDefault="006A010C" w:rsidP="00625FA0" w:rsidR="006A010C">
      <w:pPr>
        <w:jc w:val="both"/>
      </w:pPr>
      <w:r>
        <w:t>- Splitska banka d.d.</w:t>
      </w:r>
    </w:p>
    <w:p w:rsidRDefault="00625FA0" w:rsidP="00625FA0" w:rsidR="00815321" w:rsidRPr="00B77765">
      <w:pPr>
        <w:jc w:val="both"/>
      </w:pPr>
      <w:r>
        <w:t>-</w:t>
      </w:r>
      <w:r w:rsidR="009B08E2">
        <w:t xml:space="preserve"> FINA</w:t>
      </w:r>
      <w:r w:rsidR="0094283E">
        <w:t>,</w:t>
      </w:r>
    </w:p>
    <w:p w:rsidRDefault="00E43B53" w:rsidP="00E43B53" w:rsidR="007534C1">
      <w:pPr>
        <w:tabs>
          <w:tab w:pos="1440" w:val="num"/>
        </w:tabs>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534C1">
      <w:pPr>
        <w:jc w:val="both"/>
      </w:pPr>
      <w:r w:rsidRPr="00774971">
        <w:rPr>
          <w:lang w:val="en-GB"/>
        </w:rPr>
        <w:tab/>
      </w:r>
      <w:r w:rsidRPr="007534C1">
        <w:t>Financijska agencija podnijela je, na temelju odredbe čl. 444. st. 1. Stečajnog zakona (“Narodne novine” broj 71/15, dalje: SZ), zahtjev za provedbu skraćenog stečajnog postupka nad dužnikom</w:t>
      </w:r>
      <w:r w:rsidR="009B08E2">
        <w:t xml:space="preserve"> </w:t>
      </w:r>
      <w:r w:rsidR="002017A6" w:rsidRPr="002017A6">
        <w:t>ELEKTRO INDEKS d.o.o. OIB: 54617627398, MBS: 080795471 iz Zagreba, Brune Bušića 36</w:t>
      </w:r>
      <w:r w:rsidR="002017A6">
        <w:t>.</w:t>
      </w:r>
    </w:p>
    <w:p w:rsidRDefault="00774971" w:rsidP="00BC0D90" w:rsidR="00BC0D90" w:rsidRPr="007534C1">
      <w:pPr>
        <w:jc w:val="both"/>
      </w:pPr>
      <w:r w:rsidRPr="00774971">
        <w:rPr>
          <w:lang w:val="en-GB"/>
        </w:rPr>
        <w:lastRenderedPageBreak/>
        <w:tab/>
      </w:r>
      <w:r w:rsidR="00BC0D90" w:rsidRPr="007534C1">
        <w:t xml:space="preserve">S obzirom na to da su bile ispunjene pretpostavke, sud je nad navedenim dužnikom pokrenuo skraćeni stečajni postupak te je, potom, </w:t>
      </w:r>
      <w:r w:rsidR="003F2FE3">
        <w:t>04. prosinca 2015</w:t>
      </w:r>
      <w:r w:rsidR="00BC0D90" w:rsidRPr="007534C1">
        <w:t>. objavio oglas kojim je, među ostalim, pozvao vjerovnike dužnika najkasnije u roku od 45 dana od dana objave oglasa predložiti otvaranje stečajnog postupka i po pozivu suda predujmiti sredstva za namirenje troškova postupka.</w:t>
      </w:r>
    </w:p>
    <w:p w:rsidRDefault="00BC0D90" w:rsidP="00BC0D90" w:rsidR="009B4A32">
      <w:pPr>
        <w:jc w:val="both"/>
      </w:pPr>
      <w:r w:rsidRPr="007534C1">
        <w:tab/>
        <w:t xml:space="preserve">Republika Hrvatska,  Ministarstvo financija, Porezna uprava, dostavila je </w:t>
      </w:r>
      <w:r w:rsidRPr="007534C1">
        <w:br/>
      </w:r>
      <w:r w:rsidR="00A95285">
        <w:t>01. ožujka</w:t>
      </w:r>
      <w:r w:rsidR="00245575" w:rsidRPr="00245575">
        <w:t xml:space="preserve">  2016. </w:t>
      </w:r>
      <w:r w:rsidR="00EC129C">
        <w:t xml:space="preserve">podnesak </w:t>
      </w:r>
      <w:r w:rsidR="00245575" w:rsidRPr="00245575">
        <w:t xml:space="preserve">kojim je, kao vjerovnik, predložila nad dužnikom otvoriti stečaj. Nadalje, navedeni vjerovnik obavijestio je sud kako je dužnik vlasnik </w:t>
      </w:r>
      <w:r w:rsidR="00EC129C">
        <w:t xml:space="preserve">teretnog </w:t>
      </w:r>
      <w:r w:rsidR="00245575" w:rsidRPr="00245575">
        <w:t>automobila marke</w:t>
      </w:r>
      <w:r w:rsidR="009B4A32">
        <w:t xml:space="preserve"> Mercedes Vito  CDI, godina proizvodnje 2003.reg oznake ZG 5972 FI</w:t>
      </w:r>
      <w:r w:rsidR="00C001E0">
        <w:t>, a vrijednost vozila iznosi približno 46.000,00 kn.</w:t>
      </w: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7534C1">
        <w:tab/>
      </w:r>
    </w:p>
    <w:p w:rsidRDefault="00BC0D90" w:rsidP="00207251" w:rsidR="00AC37E3" w:rsidRPr="007534C1">
      <w:pPr>
        <w:ind w:firstLine="709"/>
        <w:jc w:val="both"/>
      </w:pPr>
      <w:r w:rsidRPr="007534C1">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w:t>
      </w:r>
      <w:r w:rsidR="00207251">
        <w:t>postupka, sud je rješenjem od 27. siječnja 2017</w:t>
      </w:r>
      <w:r w:rsidRPr="007534C1">
        <w:t xml:space="preserve">. obustavio skraćeni stečajni </w:t>
      </w:r>
      <w:r w:rsidR="00586199" w:rsidRPr="007534C1">
        <w:t>postupak.</w:t>
      </w:r>
    </w:p>
    <w:p w:rsidRDefault="00AC37E3" w:rsidP="00207251" w:rsidR="00AC37E3" w:rsidRPr="007534C1">
      <w:pPr>
        <w:ind w:firstLine="709"/>
        <w:jc w:val="both"/>
      </w:pPr>
      <w:r w:rsidRPr="007534C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850C4" w:rsidR="00762460" w:rsidRPr="00207251">
      <w:pPr>
        <w:ind w:firstLine="709"/>
        <w:jc w:val="both"/>
        <w:rPr>
          <w:b/>
        </w:rPr>
      </w:pPr>
      <w:r w:rsidRPr="00E850C4">
        <w:t xml:space="preserve">S obzirom na to da iz navoda Financijske agencije proizlazi kako dužnik ima evidentirane neizvršene osnove za plaćanje u neprekinutom razdoblju od </w:t>
      </w:r>
      <w:r w:rsidR="00E850C4" w:rsidRPr="00E850C4">
        <w:t>768</w:t>
      </w:r>
      <w:r w:rsidRPr="00E850C4">
        <w:t xml:space="preserve"> dana, a vjerovnik je učinio vjerojatnim postojanje tražbine prema dužniku, sud je na temelju odredbe čl. 109. st. 2. i 115. st. 1. u vezi s čl. 433. SZ-a riješio kao u izreci</w:t>
      </w:r>
      <w:r w:rsidRPr="00207251">
        <w:rPr>
          <w:b/>
        </w:rPr>
        <w:t>.</w:t>
      </w:r>
      <w:r w:rsidR="00762460" w:rsidRPr="00207251">
        <w:rPr>
          <w:b/>
        </w:rPr>
        <w:tab/>
        <w:t xml:space="preserve"> </w:t>
      </w:r>
    </w:p>
    <w:p w:rsidRDefault="00AC37E3" w:rsidP="00AC37E3" w:rsidR="00AC37E3">
      <w:pPr>
        <w:ind w:firstLine="709"/>
        <w:jc w:val="both"/>
      </w:pPr>
      <w:r w:rsidRPr="007534C1">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w:t>
      </w:r>
      <w:r w:rsidRPr="007534C1">
        <w:lastRenderedPageBreak/>
        <w:t>su pozvane na navedeno ročište o prijedlogu mogu se očitovati i pisano (čl. 123. st. 2. SZ-a).</w:t>
      </w:r>
    </w:p>
    <w:p w:rsidRDefault="00C42970" w:rsidP="00AC37E3" w:rsidR="00C42970" w:rsidRPr="007534C1">
      <w:pPr>
        <w:ind w:firstLine="709"/>
        <w:jc w:val="both"/>
      </w:pPr>
    </w:p>
    <w:p w:rsidRDefault="00967701" w:rsidP="007E1191" w:rsidR="00900561" w:rsidRPr="007534C1">
      <w:pPr>
        <w:pStyle w:val="Tijeloteksta"/>
        <w:jc w:val="center"/>
      </w:pPr>
      <w:r w:rsidRPr="007534C1">
        <w:t>U Zag</w:t>
      </w:r>
      <w:r w:rsidR="00762460" w:rsidRPr="007534C1">
        <w:t>rebu</w:t>
      </w:r>
      <w:r w:rsidR="004A1D81">
        <w:t>,</w:t>
      </w:r>
      <w:r w:rsidR="00762460" w:rsidRPr="007534C1">
        <w:t xml:space="preserve"> </w:t>
      </w:r>
      <w:r w:rsidR="004A1D81" w:rsidRPr="004A1D81">
        <w:t>03. listopada 2017.</w:t>
      </w:r>
    </w:p>
    <w:p w:rsidRDefault="00900561" w:rsidP="004A1D81" w:rsidR="00070AA7">
      <w:pPr>
        <w:pStyle w:val="Tijeloteksta"/>
        <w:ind w:firstLine="612" w:left="5760"/>
        <w:jc w:val="right"/>
      </w:pPr>
      <w:r w:rsidRPr="007534C1">
        <w:tab/>
      </w:r>
      <w:r w:rsidR="004467BE" w:rsidRPr="007534C1">
        <w:t xml:space="preserve"> </w:t>
      </w:r>
      <w:r w:rsidR="00070AA7" w:rsidRPr="007534C1">
        <w:t xml:space="preserve"> SUDAC:</w:t>
      </w:r>
    </w:p>
    <w:p w:rsidRDefault="004A1D81" w:rsidP="004A1D81" w:rsidR="004A1D81">
      <w:pPr>
        <w:pStyle w:val="Tijeloteksta"/>
        <w:ind w:firstLine="612" w:left="5760"/>
        <w:jc w:val="right"/>
      </w:pPr>
    </w:p>
    <w:p w:rsidRDefault="004A1D81" w:rsidP="004A1D81" w:rsidR="00C42970" w:rsidRPr="007534C1">
      <w:pPr>
        <w:pStyle w:val="Tijeloteksta"/>
        <w:ind w:firstLine="612" w:left="5760"/>
        <w:jc w:val="right"/>
      </w:pPr>
      <w:r>
        <w:t>Maja Jurovicki</w:t>
      </w:r>
      <w:r w:rsidR="007A5305">
        <w:t xml:space="preserve">,v.r. </w:t>
      </w:r>
    </w:p>
    <w:p w:rsidRDefault="00070AA7" w:rsidP="00F213B6" w:rsidR="00070AA7" w:rsidRPr="007534C1">
      <w:pPr>
        <w:pStyle w:val="Podnaslov"/>
        <w:ind w:firstLine="720" w:left="4320"/>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C42970"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7A5305" w:rsidP="004F5146" w:rsidR="007A5305">
      <w:pPr>
        <w:jc w:val="right"/>
      </w:pPr>
      <w:r>
        <w:t>za točnost otpravka-ovlašteni službenik</w:t>
      </w:r>
    </w:p>
    <w:p w:rsidRDefault="007A5305" w:rsidP="004F5146" w:rsidR="007A5305">
      <w:pPr>
        <w:jc w:val="right"/>
      </w:pPr>
      <w:r>
        <w:t xml:space="preserve">Mirjana Gašparić </w:t>
      </w:r>
    </w:p>
    <w:p w:rsidRDefault="000762BB" w:rsidP="007A5305" w:rsidR="000762BB" w:rsidRPr="007534C1">
      <w:pPr>
        <w:ind w:left="360"/>
        <w:jc w:val="both"/>
      </w:pPr>
    </w:p>
    <w:p w:rsidRDefault="00586199" w:rsidP="00C42970" w:rsidR="00586199" w:rsidRPr="007534C1">
      <w:pPr>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7A5305">
          <w:rPr>
            <w:noProof/>
          </w:rPr>
          <w:t>3</w:t>
        </w:r>
        <w:r>
          <w:fldChar w:fldCharType="end"/>
        </w:r>
        <w:r>
          <w:t xml:space="preserve">                </w:t>
        </w:r>
        <w:r w:rsidR="003F2FE3">
          <w:t xml:space="preserve">                      </w:t>
        </w:r>
        <w:r w:rsidR="000762BB">
          <w:t>70.St-972</w:t>
        </w:r>
        <w:r w:rsidR="003F2FE3">
          <w:t>/2017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62BB"/>
    <w:rsid w:val="000778D8"/>
    <w:rsid w:val="0009721D"/>
    <w:rsid w:val="000A0BD3"/>
    <w:rsid w:val="000E2D4A"/>
    <w:rsid w:val="00105C22"/>
    <w:rsid w:val="00120FF0"/>
    <w:rsid w:val="001269AC"/>
    <w:rsid w:val="00160E65"/>
    <w:rsid w:val="001D11DA"/>
    <w:rsid w:val="001E3B67"/>
    <w:rsid w:val="002017A6"/>
    <w:rsid w:val="00207251"/>
    <w:rsid w:val="00243248"/>
    <w:rsid w:val="00245575"/>
    <w:rsid w:val="00254DC6"/>
    <w:rsid w:val="00294AD4"/>
    <w:rsid w:val="002A6BA6"/>
    <w:rsid w:val="002C0221"/>
    <w:rsid w:val="002D799D"/>
    <w:rsid w:val="002E07CD"/>
    <w:rsid w:val="00330F84"/>
    <w:rsid w:val="003469B5"/>
    <w:rsid w:val="0035690D"/>
    <w:rsid w:val="00371AD7"/>
    <w:rsid w:val="003A630A"/>
    <w:rsid w:val="003D2DFC"/>
    <w:rsid w:val="003E15C9"/>
    <w:rsid w:val="003F2FE3"/>
    <w:rsid w:val="00407A48"/>
    <w:rsid w:val="00445446"/>
    <w:rsid w:val="004467BE"/>
    <w:rsid w:val="00494628"/>
    <w:rsid w:val="004A1D81"/>
    <w:rsid w:val="004E5469"/>
    <w:rsid w:val="004F022B"/>
    <w:rsid w:val="004F7D48"/>
    <w:rsid w:val="0050723D"/>
    <w:rsid w:val="00513FBA"/>
    <w:rsid w:val="00554639"/>
    <w:rsid w:val="00583223"/>
    <w:rsid w:val="00586199"/>
    <w:rsid w:val="005C2C94"/>
    <w:rsid w:val="005F006A"/>
    <w:rsid w:val="005F296E"/>
    <w:rsid w:val="005F3D5C"/>
    <w:rsid w:val="00600173"/>
    <w:rsid w:val="00625FA0"/>
    <w:rsid w:val="00643C23"/>
    <w:rsid w:val="00661F07"/>
    <w:rsid w:val="00684EEF"/>
    <w:rsid w:val="00690E3C"/>
    <w:rsid w:val="006A010C"/>
    <w:rsid w:val="006E6F91"/>
    <w:rsid w:val="0070127D"/>
    <w:rsid w:val="00724315"/>
    <w:rsid w:val="00734AAF"/>
    <w:rsid w:val="00746AF7"/>
    <w:rsid w:val="00751731"/>
    <w:rsid w:val="007534C1"/>
    <w:rsid w:val="00762460"/>
    <w:rsid w:val="00774971"/>
    <w:rsid w:val="00774C28"/>
    <w:rsid w:val="007A5305"/>
    <w:rsid w:val="007A6843"/>
    <w:rsid w:val="007A7FD9"/>
    <w:rsid w:val="007B3F07"/>
    <w:rsid w:val="007E1191"/>
    <w:rsid w:val="00815321"/>
    <w:rsid w:val="00855110"/>
    <w:rsid w:val="008731B1"/>
    <w:rsid w:val="008A1581"/>
    <w:rsid w:val="008C4D21"/>
    <w:rsid w:val="00900561"/>
    <w:rsid w:val="009214EB"/>
    <w:rsid w:val="009334B3"/>
    <w:rsid w:val="0094283E"/>
    <w:rsid w:val="009653B2"/>
    <w:rsid w:val="00967701"/>
    <w:rsid w:val="00987D56"/>
    <w:rsid w:val="009B00D4"/>
    <w:rsid w:val="009B08E2"/>
    <w:rsid w:val="009B4A32"/>
    <w:rsid w:val="009C383A"/>
    <w:rsid w:val="00A04F20"/>
    <w:rsid w:val="00A94094"/>
    <w:rsid w:val="00A95285"/>
    <w:rsid w:val="00AA6FF2"/>
    <w:rsid w:val="00AC37E3"/>
    <w:rsid w:val="00AD1D41"/>
    <w:rsid w:val="00B255D3"/>
    <w:rsid w:val="00B639DE"/>
    <w:rsid w:val="00B64A4C"/>
    <w:rsid w:val="00B77765"/>
    <w:rsid w:val="00B92F04"/>
    <w:rsid w:val="00BC0D90"/>
    <w:rsid w:val="00BC0EE2"/>
    <w:rsid w:val="00BC1C22"/>
    <w:rsid w:val="00BE39EF"/>
    <w:rsid w:val="00C001E0"/>
    <w:rsid w:val="00C42970"/>
    <w:rsid w:val="00CE12FE"/>
    <w:rsid w:val="00CF5DEA"/>
    <w:rsid w:val="00D76DC0"/>
    <w:rsid w:val="00D924AE"/>
    <w:rsid w:val="00DC22CF"/>
    <w:rsid w:val="00DD1566"/>
    <w:rsid w:val="00DE65F7"/>
    <w:rsid w:val="00DF3DF5"/>
    <w:rsid w:val="00E25057"/>
    <w:rsid w:val="00E41EB3"/>
    <w:rsid w:val="00E43B53"/>
    <w:rsid w:val="00E81E49"/>
    <w:rsid w:val="00E850C4"/>
    <w:rsid w:val="00EA2143"/>
    <w:rsid w:val="00EC0000"/>
    <w:rsid w:val="00EC129C"/>
    <w:rsid w:val="00F31E99"/>
    <w:rsid w:val="00F56FDA"/>
    <w:rsid w:val="00F7663E"/>
    <w:rsid w:val="00F874BD"/>
    <w:rsid w:val="00FA16A5"/>
    <w:rsid w:val="00FA18AA"/>
    <w:rsid w:val="00FB5FF2"/>
    <w:rsid w:val="00FD35EF"/>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4F7D48"/>
    <w:rPr>
      <w:color w:val="808080"/>
      <w:bdr w:space="0" w:sz="0" w:color="auto" w:val="none"/>
      <w:shd w:fill="auto" w:color="auto" w:val="clear"/>
    </w:rPr>
  </w:style>
  <w:style w:customStyle="true" w:styleId="eSPISCCParagraphDefaultFont" w:type="character">
    <w:name w:val="eSPIS_CC_Paragraph Default Font"/>
    <w:basedOn w:val="Zadanifontodlomka"/>
    <w:rsid w:val="004F7D4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F7D4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F7D4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7D4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4F7D48"/>
    <w:rPr>
      <w:color w:val="808080"/>
      <w:bdr w:color="auto" w:space="0" w:sz="0" w:val="none"/>
      <w:shd w:color="auto" w:fill="auto" w:val="clear"/>
    </w:rPr>
  </w:style>
  <w:style w:customStyle="1" w:styleId="eSPISCCParagraphDefaultFont" w:type="character">
    <w:name w:val="eSPIS_CC_Paragraph Default Font"/>
    <w:basedOn w:val="Zadanifontodlomka"/>
    <w:rsid w:val="004F7D4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F7D4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F7D4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7D4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St-972/2017</izvorni_sadrzaj>
    <derivirana_varijabla naziv="DomainObject.Predmet.OznakaBroj_1">St-972/2017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INDEKS d.o.o. zastupanog po punomoćniku VILIM BRKOVIĆ</izvorni_sadrzaj>
    <derivirana_varijabla naziv="DomainObject.Predmet.ProtustrankaFormated_1">  ELEKTRO INDEKS d.o.o. zastupanog po punomoćniku VILIM BRKOVIĆ</derivirana_varijabla>
  </DomainObject.Predmet.ProtustrankaFormated>
  <DomainObject.Predmet.ProtustrankaFormatedOIB>
    <izvorni_sadrzaj>  ELEKTRO INDEKS d.o.o., OIB 54617627398 zastupanog po punomoćniku VILIM BRKOVIĆ</izvorni_sadrzaj>
    <derivirana_varijabla naziv="DomainObject.Predmet.ProtustrankaFormatedOIB_1">  ELEKTRO INDEKS d.o.o., OIB 54617627398 zastupanog po punomoćniku VILIM BRKOVIĆ</derivirana_varijabla>
  </DomainObject.Predmet.ProtustrankaFormatedOIB>
  <DomainObject.Predmet.ProtustrankaFormatedWithAdress>
    <izvorni_sadrzaj> ELEKTRO INDEKS d.o.o., Brune Bušića 36, 10000 Zagreb zastupanog po punomoćniku VILIM BRKOVIĆ</izvorni_sadrzaj>
    <derivirana_varijabla naziv="DomainObject.Predmet.ProtustrankaFormatedWithAdress_1"> ELEKTRO INDEKS d.o.o., Brune Bušića 36, 10000 Zagreb zastupanog po punomoćniku VILIM BRKOVIĆ</derivirana_varijabla>
  </DomainObject.Predmet.ProtustrankaFormatedWithAdress>
  <DomainObject.Predmet.ProtustrankaFormatedWithAdressOIB>
    <izvorni_sadrzaj> ELEKTRO INDEKS d.o.o., OIB 54617627398, Brune Bušića 36, 10000 Zagreb zastupanog po punomoćniku VILIM BRKOVIĆ</izvorni_sadrzaj>
    <derivirana_varijabla naziv="DomainObject.Predmet.ProtustrankaFormatedWithAdressOIB_1"> ELEKTRO INDEKS d.o.o., OIB 54617627398, Brune Bušića 36, 10000 Zagreb zastupanog po punomoćniku VILIM BRKOVIĆ</derivirana_varijabla>
  </DomainObject.Predmet.ProtustrankaFormatedWithAdressOIB>
  <DomainObject.Predmet.ProtustrankaWithAdress>
    <izvorni_sadrzaj>ELEKTRO INDEKS d.o.o. Brune Bušića 36, 10000 Zagreb</izvorni_sadrzaj>
    <derivirana_varijabla naziv="DomainObject.Predmet.ProtustrankaWithAdress_1">ELEKTRO INDEKS d.o.o. Brune Bušića 36, 10000 Zagreb</derivirana_varijabla>
  </DomainObject.Predmet.ProtustrankaWithAdress>
  <DomainObject.Predmet.ProtustrankaWithAdressOIB>
    <izvorni_sadrzaj>ELEKTRO INDEKS d.o.o., OIB 54617627398, Brune Bušića 36, 10000 Zagreb</izvorni_sadrzaj>
    <derivirana_varijabla naziv="DomainObject.Predmet.ProtustrankaWithAdressOIB_1">ELEKTRO INDEKS d.o.o., OIB 54617627398, Brune Bušića 36, 10000 Zagreb</derivirana_varijabla>
  </DomainObject.Predmet.ProtustrankaWithAdressOIB>
  <DomainObject.Predmet.ProtustrankaNazivFormated>
    <izvorni_sadrzaj>ELEKTRO INDEKS d.o.o.</izvorni_sadrzaj>
    <derivirana_varijabla naziv="DomainObject.Predmet.ProtustrankaNazivFormated_1">ELEKTRO INDEKS d.o.o.</derivirana_varijabla>
  </DomainObject.Predmet.ProtustrankaNazivFormated>
  <DomainObject.Predmet.ProtustrankaNazivFormatedOIB>
    <izvorni_sadrzaj>ELEKTRO INDEKS d.o.o., OIB 54617627398</izvorni_sadrzaj>
    <derivirana_varijabla naziv="DomainObject.Predmet.ProtustrankaNazivFormatedOIB_1">ELEKTRO INDEKS d.o.o., OIB 54617627398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INDEKS d.o.o. zastupanog po punomoćniku VILIM BRKOVIĆ</item>
    </izvorni_sadrzaj>
    <derivirana_varijabla naziv="DomainObject.Predmet.ProtuStrankaListFormated_1">
      <item>ELEKTRO INDEKS d.o.o. zastupanog po punomoćniku VILIM BRKOVIĆ</item>
    </derivirana_varijabla>
  </DomainObject.Predmet.ProtuStrankaListFormated>
  <DomainObject.Predmet.ProtuStrankaListFormatedOIB>
    <izvorni_sadrzaj>
      <item>ELEKTRO INDEKS d.o.o., OIB 54617627398 zastupanog po punomoćniku VILIM BRKOVIĆ</item>
    </izvorni_sadrzaj>
    <derivirana_varijabla naziv="DomainObject.Predmet.ProtuStrankaListFormatedOIB_1">
      <item>ELEKTRO INDEKS d.o.o., OIB 54617627398 zastupanog po punomoćniku VILIM BRKOVIĆ</item>
    </derivirana_varijabla>
  </DomainObject.Predmet.ProtuStrankaListFormatedOIB>
  <DomainObject.Predmet.ProtuStrankaListFormatedWithAdress>
    <izvorni_sadrzaj>
      <item>ELEKTRO INDEKS d.o.o., Brune Bušića 36, 10000 Zagreb zastupanog po punomoćniku VILIM BRKOVIĆ</item>
    </izvorni_sadrzaj>
    <derivirana_varijabla naziv="DomainObject.Predmet.ProtuStrankaListFormatedWithAdress_1">
      <item>ELEKTRO INDEKS d.o.o., Brune Bušića 36, 10000 Zagreb zastupanog po punomoćniku VILIM BRKOVIĆ</item>
    </derivirana_varijabla>
  </DomainObject.Predmet.ProtuStrankaListFormatedWithAdress>
  <DomainObject.Predmet.ProtuStrankaListFormatedWithAdressOIB>
    <izvorni_sadrzaj>
      <item>ELEKTRO INDEKS d.o.o., OIB 54617627398, Brune Bušića 36, 10000 Zagreb zastupanog po punomoćniku VILIM BRKOVIĆ</item>
    </izvorni_sadrzaj>
    <derivirana_varijabla naziv="DomainObject.Predmet.ProtuStrankaListFormatedWithAdressOIB_1">
      <item>ELEKTRO INDEKS d.o.o., OIB 54617627398, Brune Bušića 36, 10000 Zagreb zastupanog po punomoćniku VILIM BRKOVIĆ</item>
    </derivirana_varijabla>
  </DomainObject.Predmet.ProtuStrankaListFormatedWithAdressOIB>
  <DomainObject.Predmet.ProtuStrankaListNazivFormated>
    <izvorni_sadrzaj>
      <item>ELEKTRO INDEKS d.o.o.</item>
    </izvorni_sadrzaj>
    <derivirana_varijabla naziv="DomainObject.Predmet.ProtuStrankaListNazivFormated_1">
      <item>ELEKTRO INDEKS d.o.o.</item>
    </derivirana_varijabla>
  </DomainObject.Predmet.ProtuStrankaListNazivFormated>
  <DomainObject.Predmet.ProtuStrankaListNazivFormatedOIB>
    <izvorni_sadrzaj>
      <item>ELEKTRO INDEKS d.o.o., OIB 54617627398</item>
    </izvorni_sadrzaj>
    <derivirana_varijabla naziv="DomainObject.Predmet.ProtuStrankaListNazivFormatedOIB_1">
      <item>ELEKTRO INDEKS d.o.o., OIB 54617627398</item>
    </derivirana_varijabla>
  </DomainObject.Predmet.ProtuStrankaListNazivFormatedOIB>
  <DomainObject.Predmet.OstaliListFormated>
    <izvorni_sadrzaj>
      <item>VILIM BRKOVIĆ punomoćnik sudionika u postupku ELEKTRO INDEKS d.o.o.</item>
    </izvorni_sadrzaj>
    <derivirana_varijabla naziv="DomainObject.Predmet.OstaliListFormated_1">
      <item>VILIM BRKOVIĆ punomoćnik sudionika u postupku ELEKTRO INDEKS d.o.o.</item>
    </derivirana_varijabla>
  </DomainObject.Predmet.OstaliListFormated>
  <DomainObject.Predmet.OstaliListFormatedOIB>
    <izvorni_sadrzaj>
      <item>VILIM BRKOVIĆ, OIB 83322823541 punomoćnik sudionika u postupku ELEKTRO INDEKS d.o.o.</item>
    </izvorni_sadrzaj>
    <derivirana_varijabla naziv="DomainObject.Predmet.OstaliListFormatedOIB_1">
      <item>VILIM BRKOVIĆ, OIB 83322823541 punomoćnik sudionika u postupku ELEKTRO INDEKS d.o.o.</item>
    </derivirana_varijabla>
  </DomainObject.Predmet.OstaliListFormatedOIB>
  <DomainObject.Predmet.OstaliListFormatedWithAdress>
    <izvorni_sadrzaj>
      <item>VILIM BRKOVIĆ, Brune Bušića 36, 10000 Zagreb punomoćnik sudionika u postupku ELEKTRO INDEKS d.o.o.</item>
    </izvorni_sadrzaj>
    <derivirana_varijabla naziv="DomainObject.Predmet.OstaliListFormatedWithAdress_1">
      <item>VILIM BRKOVIĆ, Brune Bušića 36, 10000 Zagreb punomoćnik sudionika u postupku ELEKTRO INDEKS d.o.o.</item>
    </derivirana_varijabla>
  </DomainObject.Predmet.OstaliListFormatedWithAdress>
  <DomainObject.Predmet.OstaliListFormatedWithAdressOIB>
    <izvorni_sadrzaj>
      <item>VILIM BRKOVIĆ, OIB 83322823541, Brune Bušića 36, 10000 Zagreb punomoćnik sudionika u postupku ELEKTRO INDEKS d.o.o.</item>
    </izvorni_sadrzaj>
    <derivirana_varijabla naziv="DomainObject.Predmet.OstaliListFormatedWithAdressOIB_1">
      <item>VILIM BRKOVIĆ, OIB 83322823541, Brune Bušića 36, 10000 Zagreb punomoćnik sudionika u postupku ELEKTRO INDEKS d.o.o.</item>
    </derivirana_varijabla>
  </DomainObject.Predmet.OstaliListFormatedWithAdressOIB>
  <DomainObject.Predmet.OstaliListNazivFormated>
    <izvorni_sadrzaj>
      <item>VILIM BRKOVIĆ</item>
    </izvorni_sadrzaj>
    <derivirana_varijabla naziv="DomainObject.Predmet.OstaliListNazivFormated_1">
      <item>VILIM BRKOVIĆ</item>
    </derivirana_varijabla>
  </DomainObject.Predmet.OstaliListNazivFormated>
  <DomainObject.Predmet.OstaliListNazivFormatedOIB>
    <izvorni_sadrzaj>
      <item>VILIM BRKOVIĆ, OIB 83322823541</item>
    </izvorni_sadrzaj>
    <derivirana_varijabla naziv="DomainObject.Predmet.OstaliListNazivFormatedOIB_1">
      <item>VILIM BRKOVIĆ, OIB 83322823541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INDEKS d.o.o.</izvorni_sadrzaj>
    <derivirana_varijabla naziv="DomainObject.Predmet.ProtustrankaIDrugi_1">ELEKTRO INDEKS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 INDEKS d.o.o., OIB 54617627398, Brune Bušića 36, 10000 Zagreb</izvorni_sadrzaj>
    <derivirana_varijabla naziv="DomainObject.Predmet.ProtustrankaIDrugiAdressOIB_1">ELEKTRO INDEKS d.o.o., OIB 54617627398, Brune Bušića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INDEKS d.o.o.</item>
      <item>FINA Regionalni centar Zagreb</item>
      <item>VILIM BRKOVIĆ</item>
    </izvorni_sadrzaj>
    <derivirana_varijabla naziv="DomainObject.Predmet.SudioniciListNaziv_1">
      <item>ELEKTRO INDEKS d.o.o.</item>
      <item>FINA Regionalni centar Zagreb</item>
      <item>VILIM BRKOVIĆ</item>
    </derivirana_varijabla>
  </DomainObject.Predmet.SudioniciListNaziv>
  <DomainObject.Predmet.SudioniciListAdressOIB>
    <izvorni_sadrzaj>
      <item>ELEKTRO INDEKS d.o.o., OIB 54617627398, Brune Bušića 36,10000 Zagreb</item>
      <item>FINA Regionalni centar Zagreb, OIB 85821130368, Trg svibanjskih žrtava 1995. 1,10000 Zagreb</item>
      <item>VILIM BRKOVIĆ, OIB 83322823541, Brune Bušića 36,10000 Zagreb</item>
    </izvorni_sadrzaj>
    <derivirana_varijabla naziv="DomainObject.Predmet.SudioniciListAdressOIB_1">
      <item>ELEKTRO INDEKS d.o.o., OIB 54617627398, Brune Bušića 36,10000 Zagreb</item>
      <item>FINA Regionalni centar Zagreb, OIB 85821130368, Trg svibanjskih žrtava 1995. 1,10000 Zagreb</item>
      <item>VILIM BRKOVIĆ, OIB 83322823541, Brune Bušića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54617627398</item>
      <item>, OIB 85821130368</item>
      <item>, OIB 83322823541</item>
    </izvorni_sadrzaj>
    <derivirana_varijabla naziv="DomainObject.Predmet.SudioniciListNazivOIB_1">
      <item>, OIB 54617627398</item>
      <item>, OIB 85821130368</item>
      <item>, OIB 83322823541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71F6B2-C01B-4FB4-8BB2-3BDDB4DED2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4495</properties:Characters>
  <properties:Lines>103</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2017-10-03T08:50:00Z</dcterms:created>
  <dc:creator>nmarkovic</dc:creator>
  <cp:lastModifiedBy>Mirjana Gašparić</cp:lastModifiedBy>
  <cp:lastPrinted>2017-10-03T11:40:00Z</cp:lastPrinted>
  <dcterms:modified xmlns:xsi="http://www.w3.org/2001/XMLSchema-instance" xsi:type="dcterms:W3CDTF">2017-10-03T11:42:00Z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