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286E7" w14:paraId="59ACB47C" w:rsidRDefault="00F82CD0" w:rsidP="00F82CD0" w:rsidR="00F82CD0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5194DB80" w:rsidRDefault="00F82CD0" w:rsidP="00F82CD0" w:rsidR="00F82CD0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56B5B143" w:rsidRDefault="00F82CD0" w:rsidP="00F82CD0" w:rsidR="00F82CD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35E4989" w:rsidRDefault="00F82CD0" w:rsidP="00F82CD0" w:rsidR="00F82CD0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St-1946/2017</w:t>
      </w:r>
    </w:p>
    <w:p w14:textId="77777777" w14:paraId="2337B95B" w:rsidRDefault="00F82CD0" w:rsidP="00F82CD0" w:rsidR="00F82CD0">
      <w:pPr>
        <w:rPr>
          <w:sz w:val="22"/>
          <w:szCs w:val="22"/>
        </w:rPr>
      </w:pPr>
    </w:p>
    <w:p w14:textId="77777777" w14:paraId="2BCE8E75" w:rsidRDefault="00F82CD0" w:rsidP="00F82CD0" w:rsidR="00F82CD0">
      <w:pPr>
        <w:rPr>
          <w:sz w:val="22"/>
          <w:szCs w:val="22"/>
        </w:rPr>
      </w:pPr>
    </w:p>
    <w:p w14:textId="77777777" w14:paraId="2E3BF366" w:rsidRDefault="00F82CD0" w:rsidP="00F82CD0" w:rsidR="00F82CD0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4CF5622D" w:rsidRDefault="00F82CD0" w:rsidP="00F82CD0" w:rsidR="00F82CD0">
      <w:pPr>
        <w:jc w:val="center"/>
        <w:rPr>
          <w:sz w:val="22"/>
          <w:szCs w:val="22"/>
        </w:rPr>
      </w:pPr>
    </w:p>
    <w:p w14:textId="77777777" w14:paraId="7CC4352E" w:rsidRDefault="00F82CD0" w:rsidP="00F82CD0" w:rsidR="00F82CD0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0E3927F1" w:rsidRDefault="00F82CD0" w:rsidP="00F82CD0" w:rsidR="00F82CD0">
      <w:pPr>
        <w:jc w:val="center"/>
        <w:rPr>
          <w:sz w:val="22"/>
          <w:szCs w:val="22"/>
        </w:rPr>
      </w:pPr>
    </w:p>
    <w:p w14:textId="77777777" w14:paraId="41BDF030" w:rsidRDefault="00F82CD0" w:rsidP="00F82CD0" w:rsidR="00F82CD0">
      <w:pPr>
        <w:jc w:val="center"/>
        <w:rPr>
          <w:sz w:val="22"/>
          <w:szCs w:val="22"/>
        </w:rPr>
      </w:pPr>
    </w:p>
    <w:p w14:textId="77777777" w14:paraId="2EB43EA6" w:rsidRDefault="00F82CD0" w:rsidP="00F82CD0" w:rsidR="00F82CD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WERBEN PROJEKTI j.d.o.o. za proizvodnju, trgovinu i usluge, </w:t>
      </w:r>
      <w:proofErr w:type="spellStart"/>
      <w:r>
        <w:rPr>
          <w:sz w:val="22"/>
          <w:szCs w:val="22"/>
        </w:rPr>
        <w:t>Bedekovčina</w:t>
      </w:r>
      <w:proofErr w:type="spellEnd"/>
      <w:r>
        <w:rPr>
          <w:sz w:val="22"/>
          <w:szCs w:val="22"/>
        </w:rPr>
        <w:t xml:space="preserve">, Aleja Dragutina </w:t>
      </w:r>
      <w:proofErr w:type="spellStart"/>
      <w:r>
        <w:rPr>
          <w:sz w:val="22"/>
          <w:szCs w:val="22"/>
        </w:rPr>
        <w:t>Domjanića</w:t>
      </w:r>
      <w:proofErr w:type="spellEnd"/>
      <w:r>
        <w:rPr>
          <w:sz w:val="22"/>
          <w:szCs w:val="22"/>
        </w:rPr>
        <w:t xml:space="preserve"> 2, OIB: 71063085043, dana 5. prosinca 2017.g. </w:t>
      </w:r>
    </w:p>
    <w:p w14:textId="77777777" w14:paraId="53D43EA5" w:rsidRDefault="00F82CD0" w:rsidP="00F82CD0" w:rsidR="00F82CD0">
      <w:pPr>
        <w:jc w:val="both"/>
        <w:rPr>
          <w:sz w:val="22"/>
          <w:szCs w:val="22"/>
        </w:rPr>
      </w:pPr>
    </w:p>
    <w:p w14:textId="77777777" w14:paraId="10741FB4" w:rsidRDefault="00F82CD0" w:rsidP="00F82CD0" w:rsidR="00F82CD0">
      <w:pPr>
        <w:jc w:val="both"/>
        <w:rPr>
          <w:sz w:val="22"/>
          <w:szCs w:val="22"/>
        </w:rPr>
      </w:pPr>
    </w:p>
    <w:p w14:textId="77777777" w14:paraId="51F0F51C" w:rsidRDefault="00F82CD0" w:rsidP="00F82CD0" w:rsidR="00F82CD0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23F82045" w:rsidRDefault="00F82CD0" w:rsidP="00F82CD0" w:rsidR="00F82CD0">
      <w:pPr>
        <w:jc w:val="center"/>
        <w:rPr>
          <w:sz w:val="22"/>
          <w:szCs w:val="22"/>
        </w:rPr>
      </w:pPr>
    </w:p>
    <w:p w14:textId="77777777" w14:paraId="00FABC87" w:rsidRDefault="00F82CD0" w:rsidP="00F82CD0" w:rsidR="00F82CD0">
      <w:pPr>
        <w:jc w:val="center"/>
        <w:rPr>
          <w:sz w:val="22"/>
          <w:szCs w:val="22"/>
        </w:rPr>
      </w:pPr>
    </w:p>
    <w:p w14:textId="77777777" w14:paraId="2E1F4922" w:rsidRDefault="00F82CD0" w:rsidP="00F82CD0" w:rsidR="00F82CD0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 xml:space="preserve">FINANCIJSKE AGENCIJE, Regionalni centar Zagreb, Trg svibanjskih žrtava 1995 br. 1, OIB: 85821130368, za otvaranje stečajnog postupka nad dužnikom WERBEN PROJEKTI j.d.o.o. za proizvodnju, trgovinu i usluge, </w:t>
      </w:r>
      <w:proofErr w:type="spellStart"/>
      <w:r>
        <w:rPr>
          <w:sz w:val="22"/>
          <w:szCs w:val="22"/>
        </w:rPr>
        <w:t>Bedekovčina</w:t>
      </w:r>
      <w:proofErr w:type="spellEnd"/>
      <w:r>
        <w:rPr>
          <w:sz w:val="22"/>
          <w:szCs w:val="22"/>
        </w:rPr>
        <w:t xml:space="preserve">, Aleja Dragutina </w:t>
      </w:r>
      <w:proofErr w:type="spellStart"/>
      <w:r>
        <w:rPr>
          <w:sz w:val="22"/>
          <w:szCs w:val="22"/>
        </w:rPr>
        <w:t>Domjanića</w:t>
      </w:r>
      <w:proofErr w:type="spellEnd"/>
      <w:r>
        <w:rPr>
          <w:sz w:val="22"/>
          <w:szCs w:val="22"/>
        </w:rPr>
        <w:t xml:space="preserve"> 2, OIB: 71063085043</w:t>
      </w:r>
      <w:r>
        <w:rPr>
          <w:szCs w:val="22"/>
        </w:rPr>
        <w:t>.</w:t>
      </w:r>
    </w:p>
    <w:p w14:textId="77777777" w14:paraId="014558C6" w:rsidRDefault="00F82CD0" w:rsidP="00F82CD0" w:rsidR="00F82CD0">
      <w:pPr>
        <w:ind w:firstLine="708" w:right="-2"/>
        <w:jc w:val="both"/>
        <w:rPr>
          <w:szCs w:val="22"/>
        </w:rPr>
      </w:pPr>
    </w:p>
    <w:p w14:textId="77777777" w14:paraId="5C6B647B" w:rsidRDefault="00F82CD0" w:rsidP="00F82CD0" w:rsidR="00F82CD0">
      <w:pPr>
        <w:ind w:right="-2"/>
        <w:jc w:val="both"/>
        <w:rPr>
          <w:sz w:val="22"/>
          <w:szCs w:val="22"/>
        </w:rPr>
      </w:pPr>
    </w:p>
    <w:p w14:textId="77777777" w14:paraId="1EFA9BE4" w:rsidRDefault="00F82CD0" w:rsidP="00F82CD0" w:rsidR="00F82CD0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0F3B2EF5" w:rsidRDefault="00F82CD0" w:rsidP="00F82CD0" w:rsidR="00F82CD0">
      <w:pPr>
        <w:jc w:val="center"/>
        <w:rPr>
          <w:sz w:val="22"/>
          <w:szCs w:val="22"/>
        </w:rPr>
      </w:pPr>
    </w:p>
    <w:p w14:textId="77777777" w14:paraId="6C851829" w:rsidRDefault="00F82CD0" w:rsidP="00F82CD0" w:rsidR="00F82CD0">
      <w:pPr>
        <w:jc w:val="center"/>
        <w:rPr>
          <w:sz w:val="22"/>
          <w:szCs w:val="22"/>
        </w:rPr>
      </w:pPr>
    </w:p>
    <w:p w14:textId="77777777" w14:paraId="48FCCEB6" w:rsidRDefault="00F82CD0" w:rsidP="00F82CD0" w:rsidR="00F82CD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6. srpnja 2017.g. Financijska agencija (dalje: FINA) podnijela  je prijedlog za pokretanje stečajnog postupka nad trgovačkim društvom WERBEN PROJEKTI j.d.o.o. za proizvodnju, trgovinu i usluge, </w:t>
      </w:r>
      <w:proofErr w:type="spellStart"/>
      <w:r>
        <w:rPr>
          <w:sz w:val="22"/>
          <w:szCs w:val="22"/>
        </w:rPr>
        <w:t>Bedekovčina</w:t>
      </w:r>
      <w:proofErr w:type="spellEnd"/>
      <w:r>
        <w:rPr>
          <w:sz w:val="22"/>
          <w:szCs w:val="22"/>
        </w:rPr>
        <w:t xml:space="preserve">, Aleja Dragutina </w:t>
      </w:r>
      <w:proofErr w:type="spellStart"/>
      <w:r>
        <w:rPr>
          <w:sz w:val="22"/>
          <w:szCs w:val="22"/>
        </w:rPr>
        <w:t>Domjanića</w:t>
      </w:r>
      <w:proofErr w:type="spellEnd"/>
      <w:r>
        <w:rPr>
          <w:sz w:val="22"/>
          <w:szCs w:val="22"/>
        </w:rPr>
        <w:t xml:space="preserve"> 2, OIB: 71063085043. </w:t>
      </w:r>
    </w:p>
    <w:p w14:textId="77777777" w14:paraId="2592F2A9" w:rsidRDefault="00F82CD0" w:rsidP="00F82CD0" w:rsidR="00F82C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27. rujna 2017.g. pozvan je HRVATSKI ZAVOD ZA MIROVINSKO OSIGURANJE, Zagreb, Trpimirova 4, očitovati se ima li naznačeni dužnik zaposlenika. </w:t>
      </w:r>
    </w:p>
    <w:p w14:textId="77777777" w14:paraId="11740F5F" w:rsidRDefault="00F82CD0" w:rsidP="00F82CD0" w:rsidR="00F82C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28.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14:textId="77777777" w14:paraId="2C7E580D" w:rsidRDefault="00F82CD0" w:rsidP="00F82CD0" w:rsidR="00F82C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13. listopada 2017.g., HRVATSKI ZAVOD ZA MIROVINSKO OSIGURANJE, Zagreb, dostavio je podatke o zaposlenima kod dužnika te je iz podneska razvidno da dužnik ima jednog zaposlenog. </w:t>
      </w:r>
    </w:p>
    <w:p w14:textId="77777777" w14:paraId="0604A878" w:rsidRDefault="00F82CD0" w:rsidP="00F82CD0" w:rsidR="00F82CD0">
      <w:pPr>
        <w:tabs>
          <w:tab w:pos="709" w:val="left"/>
        </w:tabs>
      </w:pPr>
      <w:r>
        <w:rPr>
          <w:sz w:val="22"/>
          <w:szCs w:val="22"/>
        </w:rPr>
        <w:tab/>
        <w:t>Zastupnik po zakonu dužnika nije postupio po zaključku suda.</w:t>
      </w:r>
    </w:p>
    <w:p w14:textId="77777777" w14:paraId="7BBFAA7A" w:rsidRDefault="00F82CD0" w:rsidP="00F82CD0" w:rsidR="00F82CD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14:textId="77777777" w14:paraId="02FC14F1" w:rsidRDefault="00F82CD0" w:rsidP="00F82CD0" w:rsidR="00F82C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BBC1661" w:rsidRDefault="00F82CD0" w:rsidP="00F82CD0" w:rsidR="00F82C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9B33CE4" w:rsidRDefault="00F82CD0" w:rsidP="00F82CD0" w:rsidR="00F82C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C33C369" w:rsidRDefault="00F82CD0" w:rsidP="00F82CD0" w:rsidR="00F82C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8DC38AF" w:rsidRDefault="00F82CD0" w:rsidP="00F82CD0" w:rsidR="00F82CD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3776B7C" w:rsidRDefault="00F82CD0" w:rsidP="00F82CD0" w:rsidR="00F82CD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763730D" w:rsidRDefault="00F82CD0" w:rsidP="00F82CD0" w:rsidR="00F82CD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4D418F11" w:rsidRDefault="00F82CD0" w:rsidP="00F82CD0" w:rsidR="00F82CD0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St-1946/2017</w:t>
      </w:r>
    </w:p>
    <w:p w14:textId="77777777" w14:paraId="671A54BE" w:rsidRDefault="00F82CD0" w:rsidP="00F82CD0" w:rsidR="00F82CD0">
      <w:pPr>
        <w:tabs>
          <w:tab w:pos="709" w:val="left"/>
        </w:tabs>
        <w:jc w:val="right"/>
        <w:rPr>
          <w:sz w:val="22"/>
          <w:szCs w:val="22"/>
        </w:rPr>
      </w:pPr>
    </w:p>
    <w:p w14:textId="77777777" w14:paraId="7831E77E" w:rsidRDefault="00F82CD0" w:rsidP="00F82CD0" w:rsidR="00F82CD0">
      <w:pPr>
        <w:ind w:firstLine="708"/>
        <w:jc w:val="both"/>
        <w:rPr>
          <w:sz w:val="22"/>
          <w:szCs w:val="22"/>
        </w:rPr>
      </w:pPr>
    </w:p>
    <w:p w14:textId="77777777" w14:paraId="2D8AD140" w:rsidRDefault="00F82CD0" w:rsidP="00F82CD0" w:rsidR="00F82CD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14:textId="77777777" w14:paraId="418A3D1F" w:rsidRDefault="00F82CD0" w:rsidP="00F82CD0" w:rsidR="00F82CD0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14:textId="77777777" w14:paraId="6F57A2EE" w:rsidRDefault="00F82CD0" w:rsidP="00F82CD0" w:rsidR="00F82CD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012680B" w:rsidRDefault="00F82CD0" w:rsidP="00F82CD0" w:rsidR="00F82CD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14:textId="77777777" w14:paraId="2D2E30E9" w:rsidRDefault="00F82CD0" w:rsidP="00F82CD0" w:rsidR="00F82CD0">
      <w:pPr>
        <w:jc w:val="center"/>
        <w:rPr>
          <w:sz w:val="22"/>
          <w:szCs w:val="22"/>
        </w:rPr>
      </w:pPr>
    </w:p>
    <w:p w14:textId="77777777" w14:paraId="601715FC" w:rsidRDefault="00F82CD0" w:rsidP="00F82CD0" w:rsidR="00F82CD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70B35F5A" w:rsidRDefault="00F82CD0" w:rsidP="00F82CD0" w:rsidR="00F82CD0">
      <w:pPr>
        <w:jc w:val="both"/>
        <w:rPr>
          <w:sz w:val="22"/>
          <w:szCs w:val="22"/>
          <w:lang w:val="pl-PL"/>
        </w:rPr>
      </w:pPr>
    </w:p>
    <w:p w14:textId="77777777" w14:paraId="2C5DF4BC" w:rsidRDefault="00F82CD0" w:rsidP="00F82CD0" w:rsidR="00F82CD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14:textId="77777777" w14:paraId="2B829F7F" w:rsidRDefault="00F82CD0" w:rsidP="00F82CD0" w:rsidR="00F82CD0">
      <w:pPr>
        <w:jc w:val="both"/>
        <w:rPr>
          <w:sz w:val="22"/>
          <w:szCs w:val="22"/>
          <w:lang w:val="pl-PL"/>
        </w:rPr>
      </w:pPr>
    </w:p>
    <w:p w14:textId="77777777" w14:paraId="4D2DA4C0" w:rsidRDefault="00F82CD0" w:rsidP="00F82CD0" w:rsidR="00F82CD0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6B163CE1" w:rsidRDefault="00F82CD0" w:rsidP="00F82CD0" w:rsidR="00F82CD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4F2A697E" w:rsidRDefault="00F82CD0" w:rsidP="00F82CD0" w:rsidR="00F82CD0">
      <w:pPr>
        <w:jc w:val="both"/>
        <w:rPr>
          <w:sz w:val="20"/>
          <w:szCs w:val="20"/>
        </w:rPr>
      </w:pPr>
    </w:p>
    <w:p w14:textId="77777777" w14:paraId="291DD3E0" w:rsidRDefault="00F82CD0" w:rsidP="00F82CD0" w:rsidR="00F82CD0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78560EB0" w:rsidRDefault="00F82CD0" w:rsidP="00F82CD0" w:rsidR="00F82CD0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187E7FBC" w:rsidRDefault="00F82CD0" w:rsidP="00F82CD0" w:rsidR="00F82CD0">
      <w:pPr>
        <w:jc w:val="both"/>
        <w:rPr>
          <w:sz w:val="20"/>
          <w:szCs w:val="20"/>
        </w:rPr>
      </w:pPr>
    </w:p>
    <w:p w14:textId="77777777" w14:paraId="47F70445" w:rsidRDefault="00F82CD0" w:rsidP="00F82CD0" w:rsidR="00F82CD0">
      <w:pPr>
        <w:jc w:val="both"/>
        <w:rPr>
          <w:sz w:val="22"/>
          <w:szCs w:val="22"/>
        </w:rPr>
      </w:pPr>
    </w:p>
    <w:p w14:textId="77777777" w14:paraId="6A6BB503" w:rsidRDefault="00F82CD0" w:rsidP="00F82CD0" w:rsidR="00F82CD0">
      <w:pPr>
        <w:tabs>
          <w:tab w:pos="709" w:val="left"/>
        </w:tabs>
        <w:rPr>
          <w:sz w:val="20"/>
          <w:szCs w:val="20"/>
        </w:rPr>
      </w:pPr>
    </w:p>
    <w:p w14:textId="77777777" w14:paraId="410C2E26" w:rsidRDefault="00F82CD0" w:rsidP="00F82CD0" w:rsidR="00F82CD0">
      <w:pPr>
        <w:tabs>
          <w:tab w:pos="709" w:val="left"/>
        </w:tabs>
        <w:rPr>
          <w:sz w:val="20"/>
          <w:szCs w:val="20"/>
        </w:rPr>
      </w:pPr>
    </w:p>
    <w:p w14:textId="77777777" w14:paraId="0B533D87" w:rsidRDefault="00F82CD0" w:rsidP="00F82CD0" w:rsidR="00F82CD0">
      <w:pPr>
        <w:tabs>
          <w:tab w:pos="709" w:val="left"/>
        </w:tabs>
        <w:rPr>
          <w:sz w:val="20"/>
          <w:szCs w:val="20"/>
        </w:rPr>
      </w:pPr>
    </w:p>
    <w:p w14:textId="06066FAB" w14:paraId="06066FA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82CD0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2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82CD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82CD0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C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2CD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2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82CD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82CD0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C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2CD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02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St-1946/2017</izvorni_sadrzaj>
    <derivirana_varijabla naziv="DomainObject.Predmet.OznakaBroj_1">St-1946/2017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WERBEN PROJEKTI j.d.o.o. za proizvodnju, trgovinu i usluge</izvorni_sadrzaj>
    <derivirana_varijabla naziv="DomainObject.Predmet.ProtustrankaFormated_1">  WERBEN PROJEKTI j.d.o.o. za proizvodnju, trgovinu i usluge</derivirana_varijabla>
  </DomainObject.Predmet.ProtustrankaFormated>
  <DomainObject.Predmet.ProtustrankaFormatedOIB>
    <izvorni_sadrzaj>  WERBEN PROJEKTI j.d.o.o. za proizvodnju, trgovinu i usluge, OIB 71063085043</izvorni_sadrzaj>
    <derivirana_varijabla naziv="DomainObject.Predmet.ProtustrankaFormatedOIB_1">  WERBEN PROJEKTI j.d.o.o. za proizvodnju, trgovinu i usluge, OIB 71063085043</derivirana_varijabla>
  </DomainObject.Predmet.ProtustrankaFormatedOIB>
  <DomainObject.Predmet.ProtustrankaFormatedWithAdress>
    <izvorni_sadrzaj> WERBEN PROJEKTI j.d.o.o. za proizvodnju, trgovinu i usluge, Aleja Dragutina Domjanića 2 , 49221 Bedekovčina</izvorni_sadrzaj>
    <derivirana_varijabla naziv="DomainObject.Predmet.ProtustrankaFormatedWithAdress_1"> WERBEN PROJEKTI j.d.o.o. za proizvodnju, trgovinu i usluge, Aleja Dragutina Domjanića 2 , 49221 Bedekovčina</derivirana_varijabla>
  </DomainObject.Predmet.ProtustrankaFormatedWithAdress>
  <DomainObject.Predmet.ProtustrankaFormatedWithAdressOIB>
    <izvorni_sadrzaj> WERBEN PROJEKTI j.d.o.o. za proizvodnju, trgovinu i usluge, OIB 71063085043, Aleja Dragutina Domjanića 2 , 49221 Bedekovčina</izvorni_sadrzaj>
    <derivirana_varijabla naziv="DomainObject.Predmet.ProtustrankaFormatedWithAdressOIB_1"> WERBEN PROJEKTI j.d.o.o. za proizvodnju, trgovinu i usluge, OIB 71063085043, Aleja Dragutina Domjanića 2 , 49221 Bedekovčina</derivirana_varijabla>
  </DomainObject.Predmet.ProtustrankaFormatedWithAdressOIB>
  <DomainObject.Predmet.ProtustrankaWithAdress>
    <izvorni_sadrzaj>WERBEN PROJEKTI j.d.o.o. za proizvodnju, trgovinu i usluge Aleja Dragutina Domjanića 2 , 49221 Bedekovčina</izvorni_sadrzaj>
    <derivirana_varijabla naziv="DomainObject.Predmet.ProtustrankaWithAdress_1">WERBEN PROJEKTI j.d.o.o. za proizvodnju, trgovinu i usluge Aleja Dragutina Domjanića 2 , 49221 Bedekovčina</derivirana_varijabla>
  </DomainObject.Predmet.ProtustrankaWithAdress>
  <DomainObject.Predmet.ProtustrankaWithAdressOIB>
    <izvorni_sadrzaj>WERBEN PROJEKTI j.d.o.o. za proizvodnju, trgovinu i usluge, OIB 71063085043, Aleja Dragutina Domjanića 2 , 49221 Bedekovčina</izvorni_sadrzaj>
    <derivirana_varijabla naziv="DomainObject.Predmet.ProtustrankaWithAdressOIB_1">WERBEN PROJEKTI j.d.o.o. za proizvodnju, trgovinu i usluge, OIB 71063085043, Aleja Dragutina Domjanića 2 , 49221 Bedekovčina</derivirana_varijabla>
  </DomainObject.Predmet.ProtustrankaWithAdressOIB>
  <DomainObject.Predmet.ProtustrankaNazivFormated>
    <izvorni_sadrzaj>WERBEN PROJEKTI j.d.o.o. za proizvodnju, trgovinu i usluge</izvorni_sadrzaj>
    <derivirana_varijabla naziv="DomainObject.Predmet.ProtustrankaNazivFormated_1">WERBEN PROJEKTI j.d.o.o. za proizvodnju, trgovinu i usluge</derivirana_varijabla>
  </DomainObject.Predmet.ProtustrankaNazivFormated>
  <DomainObject.Predmet.ProtustrankaNazivFormatedOIB>
    <izvorni_sadrzaj>WERBEN PROJEKTI j.d.o.o. za proizvodnju, trgovinu i usluge, OIB 71063085043</izvorni_sadrzaj>
    <derivirana_varijabla naziv="DomainObject.Predmet.ProtustrankaNazivFormatedOIB_1">WERBEN PROJEKTI j.d.o.o. za proizvodnju, trgovinu i usluge, OIB 71063085043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WERBEN PROJEKTI j.d.o.o. za proizvodnju, trgovinu i usluge</item>
    </izvorni_sadrzaj>
    <derivirana_varijabla naziv="DomainObject.Predmet.ProtuStrankaListFormated_1">
      <item>WERBEN PROJEKTI j.d.o.o. za proizvodnju, trgovinu i usluge</item>
    </derivirana_varijabla>
  </DomainObject.Predmet.ProtuStrankaListFormated>
  <DomainObject.Predmet.ProtuStrankaListFormatedOIB>
    <izvorni_sadrzaj>
      <item>WERBEN PROJEKTI j.d.o.o. za proizvodnju, trgovinu i usluge, OIB 71063085043</item>
    </izvorni_sadrzaj>
    <derivirana_varijabla naziv="DomainObject.Predmet.ProtuStrankaListFormatedOIB_1">
      <item>WERBEN PROJEKTI j.d.o.o. za proizvodnju, trgovinu i usluge, OIB 71063085043</item>
    </derivirana_varijabla>
  </DomainObject.Predmet.ProtuStrankaListFormatedOIB>
  <DomainObject.Predmet.ProtuStrankaListFormatedWithAdress>
    <izvorni_sadrzaj>
      <item>WERBEN PROJEKTI j.d.o.o. za proizvodnju, trgovinu i usluge, Aleja Dragutina Domjanića 2 , 49221 Bedekovčina</item>
    </izvorni_sadrzaj>
    <derivirana_varijabla naziv="DomainObject.Predmet.ProtuStrankaListFormatedWithAdress_1">
      <item>WERBEN PROJEKTI j.d.o.o. za proizvodnju, trgovinu i usluge, Aleja Dragutina Domjanića 2 , 49221 Bedekovčina</item>
    </derivirana_varijabla>
  </DomainObject.Predmet.ProtuStrankaListFormatedWithAdress>
  <DomainObject.Predmet.ProtuStrankaListFormatedWithAdressOIB>
    <izvorni_sadrzaj>
      <item>WERBEN PROJEKTI j.d.o.o. za proizvodnju, trgovinu i usluge, OIB 71063085043, Aleja Dragutina Domjanića 2 , 49221 Bedekovčina</item>
    </izvorni_sadrzaj>
    <derivirana_varijabla naziv="DomainObject.Predmet.ProtuStrankaListFormatedWithAdressOIB_1">
      <item>WERBEN PROJEKTI j.d.o.o. za proizvodnju, trgovinu i usluge, OIB 71063085043, Aleja Dragutina Domjanića 2 , 49221 Bedekovčina</item>
    </derivirana_varijabla>
  </DomainObject.Predmet.ProtuStrankaListFormatedWithAdressOIB>
  <DomainObject.Predmet.ProtuStrankaListNazivFormated>
    <izvorni_sadrzaj>
      <item>WERBEN PROJEKTI j.d.o.o. za proizvodnju, trgovinu i usluge</item>
    </izvorni_sadrzaj>
    <derivirana_varijabla naziv="DomainObject.Predmet.ProtuStrankaListNazivFormated_1">
      <item>WERBEN PROJEKTI j.d.o.o. za proizvodnju, trgovinu i usluge</item>
    </derivirana_varijabla>
  </DomainObject.Predmet.ProtuStrankaListNazivFormated>
  <DomainObject.Predmet.ProtuStrankaListNazivFormatedOIB>
    <izvorni_sadrzaj>
      <item>WERBEN PROJEKTI j.d.o.o. za proizvodnju, trgovinu i usluge, OIB 71063085043</item>
    </izvorni_sadrzaj>
    <derivirana_varijabla naziv="DomainObject.Predmet.ProtuStrankaListNazivFormatedOIB_1">
      <item>WERBEN PROJEKTI j.d.o.o. za proizvodnju, trgovinu i usluge, OIB 71063085043</item>
    </derivirana_varijabla>
  </DomainObject.Predmet.ProtuStrankaListNazivFormatedOIB>
  <DomainObject.Predmet.OstaliListFormated>
    <izvorni_sadrzaj>
      <item>Marko Piljek</item>
      <item>HRVATSKI ZAVOD ZA MIROVINSKO OSIGURANJE</item>
    </izvorni_sadrzaj>
    <derivirana_varijabla naziv="DomainObject.Predmet.OstaliListFormated_1">
      <item>Marko Piljek</item>
      <item>HRVATSKI ZAVOD ZA MIROVINSKO OSIGURANJE</item>
    </derivirana_varijabla>
  </DomainObject.Predmet.OstaliListFormated>
  <DomainObject.Predmet.OstaliListFormatedOIB>
    <izvorni_sadrzaj>
      <item>Marko Piljek, OIB 10503880805</item>
      <item>HRVATSKI ZAVOD ZA MIROVINSKO OSIGURANJE, OIB 84397956623</item>
    </izvorni_sadrzaj>
    <derivirana_varijabla naziv="DomainObject.Predmet.OstaliListFormatedOIB_1">
      <item>Marko Piljek, OIB 10503880805</item>
      <item>HRVATSKI ZAVOD ZA MIROVINSKO OSIGURANJE, OIB 84397956623</item>
    </derivirana_varijabla>
  </DomainObject.Predmet.OstaliListFormatedOIB>
  <DomainObject.Predmet.OstaliListFormatedWithAdress>
    <izvorni_sadrzaj>
      <item>Marko Piljek, Aleja Dragutina Domjanića 2, 49221 Bedekovčina</item>
      <item>HRVATSKI ZAVOD ZA MIROVINSKO OSIGURANJE, Trpimirova 4, 10000 Zagreb</item>
    </izvorni_sadrzaj>
    <derivirana_varijabla naziv="DomainObject.Predmet.OstaliListFormatedWithAdress_1">
      <item>Marko Piljek, Aleja Dragutina Domjanića 2, 49221 Bedekovčina</item>
      <item>HRVATSKI ZAVOD ZA MIROVINSKO OSIGURANJE, Trpimirova 4, 10000 Zagreb</item>
    </derivirana_varijabla>
  </DomainObject.Predmet.OstaliListFormatedWithAdress>
  <DomainObject.Predmet.OstaliListFormatedWithAdressOIB>
    <izvorni_sadrzaj>
      <item>Marko Piljek, OIB 10503880805, Aleja Dragutina Domjanića 2, 49221 Bedekovčina</item>
      <item>HRVATSKI ZAVOD ZA MIROVINSKO OSIGURANJE, OIB 84397956623, Trpimirova 4, 10000 Zagreb</item>
    </izvorni_sadrzaj>
    <derivirana_varijabla naziv="DomainObject.Predmet.OstaliListFormatedWithAdressOIB_1">
      <item>Marko Piljek, OIB 10503880805, Aleja Dragutina Domjanića 2, 49221 Bedekovčina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Marko Piljek</item>
      <item>HRVATSKI ZAVOD ZA MIROVINSKO OSIGURANJE</item>
    </izvorni_sadrzaj>
    <derivirana_varijabla naziv="DomainObject.Predmet.OstaliListNazivFormated_1">
      <item>Marko Piljek</item>
      <item>HRVATSKI ZAVOD ZA MIROVINSKO OSIGURANJE</item>
    </derivirana_varijabla>
  </DomainObject.Predmet.OstaliListNazivFormated>
  <DomainObject.Predmet.OstaliListNazivFormatedOIB>
    <izvorni_sadrzaj>
      <item>Marko Piljek, OIB 10503880805</item>
      <item>HRVATSKI ZAVOD ZA MIROVINSKO OSIGURANJE, OIB 84397956623</item>
    </izvorni_sadrzaj>
    <derivirana_varijabla naziv="DomainObject.Predmet.OstaliListNazivFormatedOIB_1">
      <item>Marko Piljek, OIB 10503880805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WERBEN PROJEKTI j.d.o.o. za proizvodnju, trgovinu i usluge</izvorni_sadrzaj>
    <derivirana_varijabla naziv="DomainObject.Predmet.ProtustrankaIDrugi_1">WERBEN PROJEKTI j.d.o.o.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WERBEN PROJEKTI j.d.o.o. za proizvodnju, trgovinu i usluge, OIB 71063085043, Aleja Dragutina Domjanića 2 , 49221 Bedekovčina</izvorni_sadrzaj>
    <derivirana_varijabla naziv="DomainObject.Predmet.ProtustrankaIDrugiAdressOIB_1">WERBEN PROJEKTI j.d.o.o. za proizvodnju, trgovinu i usluge, OIB 71063085043, Aleja Dragutina Domjanića 2 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WERBEN PROJEKTI j.d.o.o. za proizvodnju, trgovinu i usluge</item>
      <item>Marko Piljek</item>
      <item>HRVATSKI ZAVOD ZA MIROVINSKO OSIGURANJE</item>
    </izvorni_sadrzaj>
    <derivirana_varijabla naziv="DomainObject.Predmet.SudioniciListNaziv_1">
      <item>FINA Regionalni centar Zagreb</item>
      <item>WERBEN PROJEKTI j.d.o.o. za proizvodnju, trgovinu i usluge</item>
      <item>Marko Piljek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WERBEN PROJEKTI j.d.o.o. za proizvodnju, trgovinu i usluge, OIB 71063085043, Aleja Dragutina Domjanića 2 ,49221 Bedekovčina</item>
      <item>Marko Piljek, OIB 10503880805, Aleja Dragutina Domjanića 2,49221 Bedekovčina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WERBEN PROJEKTI j.d.o.o. za proizvodnju, trgovinu i usluge, OIB 71063085043, Aleja Dragutina Domjanića 2 ,49221 Bedekovčina</item>
      <item>Marko Piljek, OIB 10503880805, Aleja Dragutina Domjanića 2,49221 Bedekovčina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71063085043</item>
      <item>, OIB 10503880805</item>
      <item>, OIB 84397956623</item>
    </izvorni_sadrzaj>
    <derivirana_varijabla naziv="DomainObject.Predmet.SudioniciListNazivOIB_1">
      <item>, OIB 85821130368</item>
      <item>, OIB 71063085043</item>
      <item>, OIB 10503880805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478</properties:Words>
  <properties:Characters>2630</properties:Characters>
  <properties:Lines>84</properties:Lines>
  <properties:Paragraphs>27</properties:Paragraphs>
  <properties:TotalTime>2</properties:TotalTime>
  <properties:ScaleCrop>false</properties:ScaleCrop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2017-12-05T09:20:00Z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