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d3a9" w14:paraId="fccd3a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84582">
        <w:rPr>
          <w:b/>
          <w:lang w:val="hr-HR"/>
        </w:rPr>
        <w:t>1488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84582">
        <w:rPr>
          <w:lang w:val="hr-HR"/>
        </w:rPr>
        <w:t>ALTRUIST – CENTAR ZA ZAŠTITU LJUDSKIH PRAVA I GRAĐANSKIH SLOBODA, Split, Kraj Sv. Marije 1II, OIB: 25637646137</w:t>
      </w:r>
      <w:r w:rsidR="00634348">
        <w:rPr>
          <w:lang w:val="hr-HR"/>
        </w:rPr>
        <w:t xml:space="preserve">, dana </w:t>
      </w:r>
      <w:r w:rsidR="00EE47C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84582">
        <w:rPr>
          <w:lang w:val="hr-HR"/>
        </w:rPr>
        <w:t>ALTRUIST – CENTAR ZA ZAŠTITU LJUDSKIH PRAVA I GRAĐANSKIH SLOBODA, Split, Kraj Sv. Marije 1II, OIB: 25637646137</w:t>
      </w:r>
      <w:r>
        <w:rPr>
          <w:lang w:val="hr-HR"/>
        </w:rPr>
        <w:t xml:space="preserve">. Skraćeni stečajni postupak je otvoren dana </w:t>
      </w:r>
      <w:r w:rsidR="00EE47C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EF1852">
        <w:rPr>
          <w:lang w:val="hr-HR"/>
        </w:rPr>
        <w:t>12</w:t>
      </w:r>
      <w:r>
        <w:rPr>
          <w:lang w:val="hr-HR"/>
        </w:rPr>
        <w:t>,</w:t>
      </w:r>
      <w:r w:rsidR="004733AC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D1C17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84582">
        <w:rPr>
          <w:lang w:val="hr-HR"/>
        </w:rPr>
        <w:t>ALTRUIST – CENTAR ZA ZAŠTITU LJUDSKIH PRAVA I GRAĐANSKIH SLOBODA, Split, Kraj Sv. Marije 1II, OIB: 25637646137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209C1">
        <w:rPr>
          <w:lang w:val="hr-HR"/>
        </w:rPr>
        <w:t>03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E84582">
        <w:rPr>
          <w:lang w:val="hr-HR"/>
        </w:rPr>
        <w:t>ALTRUIST – Centar za zaštitu ljudskih prava i građanskih sloboda,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84582">
        <w:rPr>
          <w:lang w:val="hr-HR"/>
        </w:rPr>
        <w:t>2648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84582">
        <w:rPr>
          <w:lang w:val="hr-HR"/>
        </w:rPr>
        <w:t>17.939,42</w:t>
      </w:r>
      <w:r w:rsidR="008967A5">
        <w:rPr>
          <w:lang w:val="hr-HR"/>
        </w:rPr>
        <w:t xml:space="preserve"> </w:t>
      </w:r>
      <w:r>
        <w:rPr>
          <w:lang w:val="hr-HR"/>
        </w:rPr>
        <w:t xml:space="preserve">kn,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E47C5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77586" w:rsidRPr="0047758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84582">
      <w:t>1488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3D1C17"/>
    <w:rsid w:val="003E3A02"/>
    <w:rsid w:val="00403F01"/>
    <w:rsid w:val="00410640"/>
    <w:rsid w:val="004171BE"/>
    <w:rsid w:val="00473132"/>
    <w:rsid w:val="004733AC"/>
    <w:rsid w:val="00477586"/>
    <w:rsid w:val="004777B1"/>
    <w:rsid w:val="004957A2"/>
    <w:rsid w:val="004A6CA0"/>
    <w:rsid w:val="004D23AF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14AE2"/>
    <w:rsid w:val="00E6013F"/>
    <w:rsid w:val="00E84582"/>
    <w:rsid w:val="00EB167D"/>
    <w:rsid w:val="00EB78C8"/>
    <w:rsid w:val="00EC0B4A"/>
    <w:rsid w:val="00ED6C48"/>
    <w:rsid w:val="00EE47C5"/>
    <w:rsid w:val="00EF1852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5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758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75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75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5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758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75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75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St-1488/2015</izvorni_sadrzaj>
    <derivirana_varijabla naziv="DomainObject.Predmet.OznakaBroj_1">St-1488/2015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ALTRUIST - CENTAR ZA ZAŠTITU LJUDSKIH PRAVA I GRAĐANSKIH SLOBODA</izvorni_sadrzaj>
    <derivirana_varijabla naziv="DomainObject.Predmet.ProtustrankaFormated_1">  ALTRUIST - CENTAR ZA ZAŠTITU LJUDSKIH PRAVA I GRAĐANSKIH SLOBODA</derivirana_varijabla>
  </DomainObject.Predmet.ProtustrankaFormated>
  <DomainObject.Predmet.ProtustrankaFormatedOIB>
    <izvorni_sadrzaj>  ALTRUIST - CENTAR ZA ZAŠTITU LJUDSKIH PRAVA I GRAĐANSKIH SLOBODA, OIB 25637646137</izvorni_sadrzaj>
    <derivirana_varijabla naziv="DomainObject.Predmet.ProtustrankaFormatedOIB_1">  ALTRUIST - CENTAR ZA ZAŠTITU LJUDSKIH PRAVA I GRAĐANSKIH SLOBODA, OIB 25637646137</derivirana_varijabla>
  </DomainObject.Predmet.ProtustrankaFormatedOIB>
  <DomainObject.Predmet.ProtustrankaFormatedWithAdress>
    <izvorni_sadrzaj> ALTRUIST - CENTAR ZA ZAŠTITU LJUDSKIH PRAVA I GRAĐANSKIH SLOBODA, Kraj Sv. Marije 1II, 21000 Split</izvorni_sadrzaj>
    <derivirana_varijabla naziv="DomainObject.Predmet.ProtustrankaFormatedWithAdress_1"> ALTRUIST - CENTAR ZA ZAŠTITU LJUDSKIH PRAVA I GRAĐANSKIH SLOBODA, Kraj Sv. Marije 1II, 21000 Split</derivirana_varijabla>
  </DomainObject.Predmet.ProtustrankaFormatedWithAdress>
  <DomainObject.Predmet.ProtustrankaFormatedWithAdressOIB>
    <izvorni_sadrzaj> ALTRUIST - CENTAR ZA ZAŠTITU LJUDSKIH PRAVA I GRAĐANSKIH SLOBODA, OIB 25637646137, Kraj Sv. Marije 1II, 21000 Split</izvorni_sadrzaj>
    <derivirana_varijabla naziv="DomainObject.Predmet.ProtustrankaFormatedWithAdressOIB_1"> ALTRUIST - CENTAR ZA ZAŠTITU LJUDSKIH PRAVA I GRAĐANSKIH SLOBODA, OIB 25637646137, Kraj Sv. Marije 1II, 21000 Split</derivirana_varijabla>
  </DomainObject.Predmet.ProtustrankaFormatedWithAdressOIB>
  <DomainObject.Predmet.ProtustrankaWithAdress>
    <izvorni_sadrzaj>ALTRUIST - CENTAR ZA ZAŠTITU LJUDSKIH PRAVA I GRAĐANSKIH SLOBODA Kraj Sv. Marije 1II, 21000 Split</izvorni_sadrzaj>
    <derivirana_varijabla naziv="DomainObject.Predmet.ProtustrankaWithAdress_1">ALTRUIST - CENTAR ZA ZAŠTITU LJUDSKIH PRAVA I GRAĐANSKIH SLOBODA Kraj Sv. Marije 1II, 21000 Split</derivirana_varijabla>
  </DomainObject.Predmet.ProtustrankaWithAdress>
  <DomainObject.Predmet.ProtustrankaWithAdressOIB>
    <izvorni_sadrzaj>ALTRUIST - CENTAR ZA ZAŠTITU LJUDSKIH PRAVA I GRAĐANSKIH SLOBODA, OIB 25637646137, Kraj Sv. Marije 1II, 21000 Split</izvorni_sadrzaj>
    <derivirana_varijabla naziv="DomainObject.Predmet.ProtustrankaWithAdressOIB_1">ALTRUIST - CENTAR ZA ZAŠTITU LJUDSKIH PRAVA I GRAĐANSKIH SLOBODA, OIB 25637646137, Kraj Sv. Marije 1II, 21000 Split</derivirana_varijabla>
  </DomainObject.Predmet.ProtustrankaWithAdressOIB>
  <DomainObject.Predmet.ProtustrankaNazivFormated>
    <izvorni_sadrzaj>ALTRUIST - CENTAR ZA ZAŠTITU LJUDSKIH PRAVA I GRAĐANSKIH SLOBODA</izvorni_sadrzaj>
    <derivirana_varijabla naziv="DomainObject.Predmet.ProtustrankaNazivFormated_1">ALTRUIST - CENTAR ZA ZAŠTITU LJUDSKIH PRAVA I GRAĐANSKIH SLOBODA</derivirana_varijabla>
  </DomainObject.Predmet.ProtustrankaNazivFormated>
  <DomainObject.Predmet.ProtustrankaNazivFormatedOIB>
    <izvorni_sadrzaj>ALTRUIST - CENTAR ZA ZAŠTITU LJUDSKIH PRAVA I GRAĐANSKIH SLOBODA, OIB 25637646137</izvorni_sadrzaj>
    <derivirana_varijabla naziv="DomainObject.Predmet.ProtustrankaNazivFormatedOIB_1">ALTRUIST - CENTAR ZA ZAŠTITU LJUDSKIH PRAVA I GRAĐANSKIH SLOBODA, OIB 25637646137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17939.42</izvorni_sadrzaj>
    <derivirana_varijabla naziv="DomainObject.Predmet.TrenutnaVrijednost_1">17939.42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ALTRUIST - CENTAR ZA ZAŠTITU LJUDSKIH PRAVA I GRAĐANSKIH SLOBODA</item>
    </izvorni_sadrzaj>
    <derivirana_varijabla naziv="DomainObject.Predmet.ProtuStrankaListFormated_1">
      <item>ALTRUIST - CENTAR ZA ZAŠTITU LJUDSKIH PRAVA I GRAĐANSKIH SLOBODA</item>
    </derivirana_varijabla>
  </DomainObject.Predmet.ProtuStrankaListFormated>
  <DomainObject.Predmet.ProtuStrankaListFormatedOIB>
    <izvorni_sadrzaj>
      <item>ALTRUIST - CENTAR ZA ZAŠTITU LJUDSKIH PRAVA I GRAĐANSKIH SLOBODA, OIB 25637646137</item>
    </izvorni_sadrzaj>
    <derivirana_varijabla naziv="DomainObject.Predmet.ProtuStrankaListFormatedOIB_1">
      <item>ALTRUIST - CENTAR ZA ZAŠTITU LJUDSKIH PRAVA I GRAĐANSKIH SLOBODA, OIB 25637646137</item>
    </derivirana_varijabla>
  </DomainObject.Predmet.ProtuStrankaListFormatedOIB>
  <DomainObject.Predmet.ProtuStrankaListFormatedWithAdress>
    <izvorni_sadrzaj>
      <item>ALTRUIST - CENTAR ZA ZAŠTITU LJUDSKIH PRAVA I GRAĐANSKIH SLOBODA, Kraj Sv. Marije 1II, 21000 Split</item>
    </izvorni_sadrzaj>
    <derivirana_varijabla naziv="DomainObject.Predmet.ProtuStrankaListFormatedWithAdress_1">
      <item>ALTRUIST - CENTAR ZA ZAŠTITU LJUDSKIH PRAVA I GRAĐANSKIH SLOBODA, Kraj Sv. Marije 1II, 21000 Split</item>
    </derivirana_varijabla>
  </DomainObject.Predmet.ProtuStrankaListFormatedWithAdress>
  <DomainObject.Predmet.ProtuStrankaListFormatedWithAdressOIB>
    <izvorni_sadrzaj>
      <item>ALTRUIST - CENTAR ZA ZAŠTITU LJUDSKIH PRAVA I GRAĐANSKIH SLOBODA, OIB 25637646137, Kraj Sv. Marije 1II, 21000 Split</item>
    </izvorni_sadrzaj>
    <derivirana_varijabla naziv="DomainObject.Predmet.ProtuStrankaListFormatedWithAdressOIB_1">
      <item>ALTRUIST - CENTAR ZA ZAŠTITU LJUDSKIH PRAVA I GRAĐANSKIH SLOBODA, OIB 25637646137, Kraj Sv. Marije 1II, 21000 Split</item>
    </derivirana_varijabla>
  </DomainObject.Predmet.ProtuStrankaListFormatedWithAdressOIB>
  <DomainObject.Predmet.ProtuStrankaListNazivFormated>
    <izvorni_sadrzaj>
      <item>ALTRUIST - CENTAR ZA ZAŠTITU LJUDSKIH PRAVA I GRAĐANSKIH SLOBODA</item>
    </izvorni_sadrzaj>
    <derivirana_varijabla naziv="DomainObject.Predmet.ProtuStrankaListNazivFormated_1">
      <item>ALTRUIST - CENTAR ZA ZAŠTITU LJUDSKIH PRAVA I GRAĐANSKIH SLOBODA</item>
    </derivirana_varijabla>
  </DomainObject.Predmet.ProtuStrankaListNazivFormated>
  <DomainObject.Predmet.ProtuStrankaListNazivFormatedOIB>
    <izvorni_sadrzaj>
      <item>ALTRUIST - CENTAR ZA ZAŠTITU LJUDSKIH PRAVA I GRAĐANSKIH SLOBODA, OIB 25637646137</item>
    </izvorni_sadrzaj>
    <derivirana_varijabla naziv="DomainObject.Predmet.ProtuStrankaListNazivFormatedOIB_1">
      <item>ALTRUIST - CENTAR ZA ZAŠTITU LJUDSKIH PRAVA I GRAĐANSKIH SLOBODA, OIB 25637646137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ALTRUIST - CENTAR ZA ZAŠTITU LJUDSKIH PRAVA I GRAĐANSKIH SLOBODA</izvorni_sadrzaj>
    <derivirana_varijabla naziv="DomainObject.Predmet.ProtustrankaIDrugi_1">ALTRUIST - CENTAR ZA ZAŠTITU LJUDSKIH PRAVA I GRAĐANSKIH SLOBODA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ALTRUIST - CENTAR ZA ZAŠTITU LJUDSKIH PRAVA I GRAĐANSKIH SLOBODA, OIB 25637646137, Kraj Sv. Marije 1II, 21000 Split</izvorni_sadrzaj>
    <derivirana_varijabla naziv="DomainObject.Predmet.ProtustrankaIDrugiAdressOIB_1">ALTRUIST - CENTAR ZA ZAŠTITU LJUDSKIH PRAVA I GRAĐANSKIH SLOBODA, OIB 25637646137, Kraj Sv. Marije 1II,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ALTRUIST - CENTAR ZA ZAŠTITU LJUDSKIH PRAVA I GRAĐANSKIH SLOBODA</item>
      <item>FINANCIJSKA AGENCIJA, RC SPLIT</item>
    </izvorni_sadrzaj>
    <derivirana_varijabla naziv="DomainObject.Predmet.SudioniciListNaziv_1">
      <item>ALTRUIST - CENTAR ZA ZAŠTITU LJUDSKIH PRAVA I GRAĐANSKIH SLOBODA</item>
      <item>FINANCIJSKA AGENCIJA, RC SPLIT</item>
    </derivirana_varijabla>
  </DomainObject.Predmet.SudioniciListNaziv>
  <DomainObject.Predmet.SudioniciListAdressOIB>
    <izvorni_sadrzaj>
      <item>ALTRUIST - CENTAR ZA ZAŠTITU LJUDSKIH PRAVA I GRAĐANSKIH SLOBODA, OIB 25637646137, Kraj Sv. Marije 1II,21000 Split</item>
      <item>FINANCIJSKA AGENCIJA, RC SPLIT, OIB 85821130368, Mažuranićevo šetalište 24 b,21000 Split</item>
    </izvorni_sadrzaj>
    <derivirana_varijabla naziv="DomainObject.Predmet.SudioniciListAdressOIB_1">
      <item>ALTRUIST - CENTAR ZA ZAŠTITU LJUDSKIH PRAVA I GRAĐANSKIH SLOBODA, OIB 25637646137, Kraj Sv. Marije 1II,21000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25637646137</item>
      <item>, OIB 85821130368</item>
    </izvorni_sadrzaj>
    <derivirana_varijabla naziv="DomainObject.Predmet.SudioniciListNazivOIB_1">
      <item>, OIB 25637646137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07122-1F09-456F-9689-13E3DE8D4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4006</properties:Characters>
  <properties:Lines>107</properties:Lines>
  <properties:Paragraphs>35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2016-03-29T08:26:00Z</cp:lastPrinted>
  <dcterms:modified xmlns:xsi="http://www.w3.org/2001/XMLSchema-instance" xsi:type="dcterms:W3CDTF">2016-03-29T08:26:00Z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