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70030F" w:rsidR="0070030F">
        <w:tc>
          <w:tcPr>
            <w:tcW w:type="dxa" w:w="2985"/>
            <w:hideMark/>
          </w:tcPr>
          <w:p w:rsidRDefault="0070030F" w:rsidP="0070030F" w:rsidR="0070030F">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70030F" w:rsidP="0070030F" w:rsidR="0070030F">
            <w:pPr>
              <w:spacing w:after="0"/>
              <w:jc w:val="center"/>
            </w:pPr>
            <w:r>
              <w:t>Republika Hrvatska</w:t>
            </w:r>
          </w:p>
          <w:p w:rsidRDefault="0070030F" w:rsidP="0070030F" w:rsidR="0070030F">
            <w:pPr>
              <w:spacing w:after="0"/>
              <w:jc w:val="center"/>
            </w:pPr>
            <w:r>
              <w:t>Trgovački sud u Varaždinu</w:t>
            </w:r>
          </w:p>
          <w:p w:rsidRDefault="0070030F" w:rsidP="0070030F" w:rsidR="0070030F">
            <w:pPr>
              <w:spacing w:after="0"/>
              <w:jc w:val="center"/>
            </w:pPr>
            <w:r>
              <w:t>Varaždin, Braće Radić 2</w:t>
            </w:r>
          </w:p>
        </w:tc>
      </w:tr>
    </w:tbl>
    <w:p w14:textId="9fbd877" w14:paraId="9fbd877" w:rsidRDefault="0070030F" w:rsidP="0070030F" w:rsidR="0070030F">
      <w:pPr>
        <w:spacing w:after="0"/>
        <w:jc w:val="both"/>
        <w15:collapsed w:val="false"/>
      </w:pPr>
      <w:r>
        <w:tab/>
      </w:r>
      <w:r>
        <w:tab/>
      </w:r>
      <w:r>
        <w:tab/>
      </w:r>
      <w:r>
        <w:tab/>
      </w:r>
    </w:p>
    <w:p w:rsidRDefault="0070030F" w:rsidP="0070030F" w:rsidR="0070030F">
      <w:pPr>
        <w:spacing w:after="0"/>
        <w:ind w:left="5664"/>
      </w:pPr>
      <w:r>
        <w:t xml:space="preserve">    Poslovni broj: 3 St-43/2017-2</w:t>
      </w:r>
    </w:p>
    <w:p w:rsidRDefault="0070030F" w:rsidP="0070030F" w:rsidR="0070030F">
      <w:pPr>
        <w:spacing w:after="0"/>
        <w:rPr>
          <w:b/>
        </w:rPr>
      </w:pPr>
    </w:p>
    <w:p w:rsidRDefault="0070030F" w:rsidP="0070030F" w:rsidR="0070030F">
      <w:pPr>
        <w:spacing w:after="0"/>
        <w:rPr>
          <w:b/>
        </w:rPr>
      </w:pPr>
    </w:p>
    <w:p w:rsidRDefault="0070030F" w:rsidP="0070030F" w:rsidR="0070030F">
      <w:pPr>
        <w:spacing w:after="0"/>
        <w:rPr>
          <w:b/>
        </w:rPr>
      </w:pPr>
    </w:p>
    <w:p w:rsidRDefault="0070030F" w:rsidP="0070030F" w:rsidR="0070030F">
      <w:pPr>
        <w:spacing w:after="0"/>
        <w:jc w:val="center"/>
      </w:pPr>
      <w:r>
        <w:t>R E P U B L I K A   H R V A T S K A</w:t>
      </w:r>
    </w:p>
    <w:p w:rsidRDefault="0070030F" w:rsidP="0070030F" w:rsidR="0070030F">
      <w:pPr>
        <w:spacing w:after="0"/>
        <w:rPr>
          <w:b/>
        </w:rPr>
      </w:pPr>
    </w:p>
    <w:p w:rsidRDefault="0070030F" w:rsidP="0070030F" w:rsidR="0070030F">
      <w:pPr>
        <w:spacing w:after="0"/>
        <w:jc w:val="center"/>
      </w:pPr>
      <w:r>
        <w:t>R J E Š E N J E</w:t>
      </w:r>
    </w:p>
    <w:p w:rsidRDefault="0070030F" w:rsidP="0070030F" w:rsidR="0070030F">
      <w:pPr>
        <w:spacing w:after="0"/>
        <w:jc w:val="center"/>
      </w:pPr>
    </w:p>
    <w:p w:rsidRDefault="0070030F" w:rsidP="0070030F" w:rsidR="0070030F">
      <w:pPr>
        <w:spacing w:after="0"/>
        <w:jc w:val="both"/>
        <w:rPr>
          <w:b/>
        </w:rPr>
      </w:pPr>
    </w:p>
    <w:p w:rsidRDefault="0070030F" w:rsidP="0070030F" w:rsidR="0070030F">
      <w:pPr>
        <w:spacing w:after="0"/>
        <w:jc w:val="both"/>
      </w:pPr>
      <w:r>
        <w:rPr>
          <w:b/>
        </w:rPr>
        <w:tab/>
      </w:r>
      <w:r>
        <w:t xml:space="preserve">Trgovački sud u Varaždinu, po sucu toga suda Jasni Lekić, u predmetu u povodu zahtjeva Financijske agencije Regionalni centar Zagreb, Podružnica Varaždin, Augusta Cesarca 2, Varaždin, za pokretanje skraćenog stečajnog postupka protiv dužnika ANNO VITA, društvo s ograničenom odgovornošću za proizvodnju i usluge, skraćena tvrtka ANNO VITA d.o.o. Lopatinec, Vladimira Nazora 29, MBS: 070088670, OIB: 18154305652, dana 27. ožujka 2018. godine, </w:t>
      </w:r>
    </w:p>
    <w:p w:rsidRDefault="0070030F" w:rsidP="0070030F" w:rsidR="0070030F">
      <w:pPr>
        <w:spacing w:after="0"/>
        <w:jc w:val="both"/>
      </w:pPr>
    </w:p>
    <w:p w:rsidRDefault="0070030F" w:rsidP="0070030F" w:rsidR="0070030F">
      <w:pPr>
        <w:spacing w:after="0"/>
        <w:jc w:val="both"/>
      </w:pPr>
    </w:p>
    <w:p w:rsidRDefault="0070030F" w:rsidP="0070030F" w:rsidR="0070030F">
      <w:pPr>
        <w:spacing w:after="0"/>
        <w:jc w:val="center"/>
      </w:pPr>
      <w:r>
        <w:t>r i j e š i o   j e</w:t>
      </w:r>
    </w:p>
    <w:p w:rsidRDefault="0070030F" w:rsidP="0070030F" w:rsidR="0070030F">
      <w:pPr>
        <w:spacing w:after="0"/>
      </w:pPr>
    </w:p>
    <w:p w:rsidRDefault="0070030F" w:rsidP="0070030F" w:rsidR="0070030F">
      <w:pPr>
        <w:spacing w:after="0"/>
        <w:jc w:val="both"/>
      </w:pPr>
      <w:r>
        <w:tab/>
        <w:t xml:space="preserve">I/ Pokreće se prethodni postupak radi utvrđivanja uvjeta za otvaranje stečajnog postupka nad dužnikom ANNO VITA, društvo s ograničenom odgovornošću za proizvodnju i usluge, skraćena tvrtka ANNO VITA d.o.o. Lopatinec, Vladimira Nazora 29, MBS: 070088670, OIB: 18154305652.   </w:t>
      </w:r>
    </w:p>
    <w:p w:rsidRDefault="0070030F" w:rsidP="0070030F" w:rsidR="0070030F">
      <w:pPr>
        <w:spacing w:after="0"/>
        <w:jc w:val="both"/>
      </w:pPr>
    </w:p>
    <w:p w:rsidRDefault="0070030F" w:rsidP="0070030F" w:rsidR="0070030F">
      <w:pPr>
        <w:spacing w:after="0"/>
        <w:ind w:firstLine="708"/>
        <w:jc w:val="both"/>
      </w:pPr>
      <w:r>
        <w:t xml:space="preserve">II/ Ročište radi izjašnjenja o prijedlogu za otvaranje stečajnog postupka, te radi utvrđivanja uvjeta za otvaranje stečajnog postupka, zakazuje se kod ovog suda u Varaždinu, Ul. B. Radića 2, soba 226/II kat, za dan      </w:t>
      </w:r>
    </w:p>
    <w:p w:rsidRDefault="0070030F" w:rsidP="0070030F" w:rsidR="0070030F">
      <w:pPr>
        <w:spacing w:after="0"/>
        <w:jc w:val="both"/>
      </w:pPr>
    </w:p>
    <w:p w:rsidRDefault="0070030F" w:rsidP="0070030F" w:rsidR="0070030F">
      <w:pPr>
        <w:spacing w:after="0"/>
        <w:ind w:firstLine="708"/>
        <w:jc w:val="center"/>
        <w:rPr>
          <w:b/>
          <w:u w:val="single"/>
        </w:rPr>
      </w:pPr>
      <w:r>
        <w:rPr>
          <w:b/>
          <w:u w:val="single"/>
        </w:rPr>
        <w:t>8. svibnja 2018. u 9,00 sati</w:t>
      </w:r>
    </w:p>
    <w:p w:rsidRDefault="0070030F" w:rsidP="0070030F" w:rsidR="0070030F">
      <w:pPr>
        <w:spacing w:after="0"/>
        <w:rPr>
          <w:b/>
          <w:u w:val="single"/>
        </w:rPr>
      </w:pPr>
    </w:p>
    <w:p w:rsidRDefault="0070030F" w:rsidP="0070030F" w:rsidR="0070030F">
      <w:pPr>
        <w:spacing w:after="0"/>
        <w:ind w:firstLine="708"/>
        <w:jc w:val="both"/>
      </w:pPr>
      <w:r>
        <w:t>III/ Na ročište se pozivaju:</w:t>
      </w:r>
    </w:p>
    <w:p w:rsidRDefault="0070030F" w:rsidP="0070030F" w:rsidR="0070030F">
      <w:pPr>
        <w:numPr>
          <w:ilvl w:val="0"/>
          <w:numId w:val="47"/>
        </w:numPr>
        <w:tabs>
          <w:tab w:pos="1353" w:val="num"/>
        </w:tabs>
        <w:spacing w:after="0"/>
        <w:ind w:left="1353"/>
        <w:jc w:val="both"/>
      </w:pPr>
      <w:r>
        <w:t xml:space="preserve">dužnik  ANNO VITA d.o.o. Lopatinec, Vladimira Nazora 29  </w:t>
      </w:r>
    </w:p>
    <w:p w:rsidRDefault="0070030F" w:rsidP="0070030F" w:rsidR="0070030F">
      <w:pPr>
        <w:numPr>
          <w:ilvl w:val="0"/>
          <w:numId w:val="47"/>
        </w:numPr>
        <w:tabs>
          <w:tab w:pos="1353" w:val="num"/>
        </w:tabs>
        <w:spacing w:after="0"/>
        <w:ind w:left="1353"/>
        <w:jc w:val="both"/>
      </w:pPr>
      <w:r>
        <w:t xml:space="preserve">ŽDO Varaždin, građansko-upravni odjel  </w:t>
      </w:r>
    </w:p>
    <w:p w:rsidRDefault="0070030F" w:rsidP="0070030F" w:rsidR="0070030F">
      <w:pPr>
        <w:spacing w:after="0"/>
        <w:jc w:val="both"/>
      </w:pPr>
    </w:p>
    <w:p w:rsidRDefault="0070030F" w:rsidP="0070030F" w:rsidR="0070030F">
      <w:pPr>
        <w:spacing w:after="0"/>
        <w:jc w:val="both"/>
      </w:pPr>
    </w:p>
    <w:p w:rsidRDefault="0070030F" w:rsidP="0070030F" w:rsidR="0070030F">
      <w:pPr>
        <w:spacing w:after="0"/>
        <w:jc w:val="center"/>
        <w:outlineLvl w:val="0"/>
      </w:pPr>
      <w:r>
        <w:t>Obrazloženje</w:t>
      </w:r>
    </w:p>
    <w:p w:rsidRDefault="0070030F" w:rsidP="0070030F" w:rsidR="0070030F">
      <w:pPr>
        <w:spacing w:after="0"/>
        <w:jc w:val="center"/>
        <w:outlineLvl w:val="0"/>
      </w:pPr>
    </w:p>
    <w:p w:rsidRDefault="0070030F" w:rsidP="0070030F" w:rsidR="0070030F">
      <w:pPr>
        <w:spacing w:after="0"/>
        <w:ind w:firstLine="720"/>
        <w:jc w:val="both"/>
        <w:rPr>
          <w:color w:val="000000"/>
        </w:rPr>
      </w:pPr>
      <w:r>
        <w:t xml:space="preserve">Financijska agencija, Regionalni centar Zagreb, Podružnica Varaždin je 13. studenog 2015. podnijela zahtjev za pokretanje skraćenog stečajnog postupka nad dužnikom ANNO VITA d.o.o. Lopatinec, Vladimira Nazora 29, pa kako su za to bile ispunjene pretpostavke iz čl. 428. Stečajnog zakona </w:t>
      </w:r>
      <w:r>
        <w:rPr>
          <w:color w:val="000000"/>
          <w:shd w:fill="FFFFFF" w:color="auto" w:val="clear"/>
        </w:rPr>
        <w:t xml:space="preserve">(''Narodne novine'' broj 71/15 </w:t>
      </w:r>
      <w:r>
        <w:t>i 104/17</w:t>
      </w:r>
      <w:r>
        <w:rPr>
          <w:color w:val="000000"/>
          <w:shd w:fill="FFFFFF" w:color="auto" w:val="clear"/>
        </w:rPr>
        <w:t xml:space="preserve"> – dalje u tekstu: SZ), sud je </w:t>
      </w:r>
      <w:r>
        <w:rPr>
          <w:color w:val="000000"/>
          <w:shd w:fill="FFFFFF" w:color="auto" w:val="clear"/>
        </w:rPr>
        <w:lastRenderedPageBreak/>
        <w:t>dana 19. studenog 2015.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dana podnesu sudu javnobilježnički ovjerovljen prokazni popis imovine pravne osobe, te pozvao vjerovnike da najkasnije u roku od četrdeset pet dana od objave poziva predlože otvaranje stečajnoga postupka.  </w:t>
      </w:r>
    </w:p>
    <w:p w:rsidRDefault="0070030F" w:rsidP="0070030F" w:rsidR="0070030F">
      <w:pPr>
        <w:spacing w:after="0"/>
        <w:ind w:firstLine="720"/>
        <w:jc w:val="both"/>
        <w:rPr>
          <w:color w:val="000000"/>
        </w:rPr>
      </w:pPr>
    </w:p>
    <w:p w:rsidRDefault="0070030F" w:rsidP="0070030F" w:rsidR="0070030F">
      <w:pPr>
        <w:spacing w:after="0"/>
        <w:ind w:firstLine="720"/>
        <w:jc w:val="both"/>
      </w:pPr>
      <w:r>
        <w:t>Kako osoba ovlaštena za zastupanje pravne osobe u roku od 15 dana nije podnijela javnobilježnički ovjerovljeni prokazni popis imovine i obveza dužnika te kako u roku od 45 dana nijedan vjerovnik nije predložio otvaranje stečajnoga postupka i nije predujmio sredstva za pokriće troškova toga postupka, sud je primjenom čl. 431. i 432. SZ-a donio rješenje o otvaranju i istovremenom zaključenju skraćenog stečajnog postupka nad dužnikom, sa danom 27.1.2016.</w:t>
      </w:r>
    </w:p>
    <w:p w:rsidRDefault="0070030F" w:rsidP="0070030F" w:rsidR="0070030F">
      <w:pPr>
        <w:spacing w:after="0"/>
        <w:ind w:firstLine="720"/>
        <w:jc w:val="both"/>
      </w:pPr>
    </w:p>
    <w:p w:rsidRDefault="0070030F" w:rsidP="0070030F" w:rsidR="0070030F">
      <w:pPr>
        <w:spacing w:after="0"/>
        <w:ind w:firstLine="720"/>
        <w:jc w:val="both"/>
      </w:pPr>
      <w:r>
        <w:t>Dužnik po direktoru Ivanu Trupković podnio je žalbu na rješenje o otvaranju i istovremenom zaključenju skraćenog stečajnog postupka, navodeći da su izvršili dokapitalizaciju tvrtke, da prilažu Ugovor o ulaganju i preuzimanju nekretnine, da započinju novi projekt proizvodnje, te da imaju interes nastaviti započeti proces proizvodnje. Uz žalbu prilaže rješenje sudskog registra broj Tt-13/1565-2 od 24.5.2013. kojim se zabilježuje rješenje Financijske agencije Regionalni centar Zagreb, Nagodbeno vijeće ZG03, Klasa: UP-I/110/07/13-01/2843, Ur.broj: 04-06-13-2843-10 od 8.5.2013. o otvaranju postupka predstečajne nagodbe. Nadalje prilaže Ugovor o ulaganju i preuzimanju nekretnine od 28.10.2009. o povećanju temeljnog kapitala društva unosom nekretnine čkbr. 804/B/2 stambena i gospodarska zgrada, farma, oranice i dvor od 1083 čhv. upisane u zk.ul. 4018 k.o. Brežni Kotar, u 1/1 dijela. Uvidom u povijesni izvadak iz sudskog registra sud je utvrdio da je rješenjem Trgovačkog suda u Varaždinu broj 9 Stpn-104/13-10 od 29.10.2013. odobreno sklapanje predstečajne nagodbe između subjekta upisa kao dužnika i vjerovnika predstečajne nagodbe.</w:t>
      </w:r>
    </w:p>
    <w:p w:rsidRDefault="0070030F" w:rsidP="0070030F" w:rsidR="0070030F">
      <w:pPr>
        <w:spacing w:after="0"/>
        <w:ind w:firstLine="720"/>
        <w:jc w:val="both"/>
      </w:pPr>
    </w:p>
    <w:p w:rsidRDefault="0070030F" w:rsidP="0070030F" w:rsidR="0070030F">
      <w:pPr>
        <w:spacing w:after="0"/>
        <w:ind w:firstLine="720"/>
        <w:jc w:val="both"/>
      </w:pPr>
      <w:r>
        <w:t>Visoki trgovački sud RH je rješenjem broj 41 Pž-7898/2016-3 od 8.12.2016. ukinuo rješenje Trgovačkog suda u Varaždinu broj St-785/15-5 od 27.1.2016. i predmet vratio tom sudu na ponovni postupak. U obrazloženju rješenja drugostupanjski sud navodi da je prema ocjeni toga suda intencija zakonodavca prilikom propisivanja pravila bila u tome da se sankcioniraju i iz sudskog registra brišu trajno blokirani pravni subjekti koji ne podmiruju obveze i pokazuju pasivnost, dok je u konkretnom slučaju riječ o pravnom subjektu koji je očito podmirio dospjele obveze.</w:t>
      </w:r>
    </w:p>
    <w:p w:rsidRDefault="0070030F" w:rsidP="0070030F" w:rsidR="0070030F">
      <w:pPr>
        <w:spacing w:after="0"/>
        <w:ind w:firstLine="720"/>
        <w:jc w:val="both"/>
      </w:pPr>
    </w:p>
    <w:p w:rsidRDefault="0070030F" w:rsidP="0070030F" w:rsidR="0070030F">
      <w:pPr>
        <w:spacing w:after="0"/>
        <w:ind w:firstLine="720"/>
        <w:jc w:val="both"/>
      </w:pPr>
      <w:r>
        <w:t>Razlučni vjerovnici Kemeter Branimir i Komarčić Rajka, oboje zastupani po punomoćnicima iz ZOU Ružman i drugi iz Preloga, navode da imaju razlučno pravo na nekretnini u vlasništvu stečajnog dužnika upisanoj u zk.ul. 4018 k.o. Brežni Kotar, te navode da je dužnik Anno Vita d.o.o. vlasnik nekretnine upisane u zk.ul. 4018 k.o. Brežni Kotar, da se u pogledu navedene nekretnine kod Općinskog suda u Čakovcu vodi ovršni postupak po prijedlogu navedenih razlučnih vjerovnika. Stoga predlažu nastavak ovog postupka.</w:t>
      </w:r>
    </w:p>
    <w:p w:rsidRDefault="0070030F" w:rsidP="0070030F" w:rsidR="0070030F">
      <w:pPr>
        <w:spacing w:after="0"/>
        <w:ind w:firstLine="720"/>
        <w:jc w:val="both"/>
      </w:pPr>
    </w:p>
    <w:p w:rsidRDefault="0070030F" w:rsidP="0070030F" w:rsidR="0070030F">
      <w:pPr>
        <w:spacing w:after="0"/>
        <w:ind w:firstLine="720"/>
        <w:jc w:val="both"/>
      </w:pPr>
      <w:r>
        <w:t>Na traženje ovog suda Fina je dostavila Očevidnik o redoslijedu plaćanja iz kojeg proizlazi da je dužnik u blokadi žiro-računa u iznosu od 14.336,31 kn.</w:t>
      </w:r>
    </w:p>
    <w:p w:rsidRDefault="0070030F" w:rsidP="0070030F" w:rsidR="0070030F">
      <w:pPr>
        <w:spacing w:after="0"/>
        <w:ind w:firstLine="720"/>
        <w:jc w:val="both"/>
      </w:pPr>
    </w:p>
    <w:p w:rsidRDefault="0070030F" w:rsidP="0070030F" w:rsidR="0070030F">
      <w:pPr>
        <w:spacing w:after="0"/>
        <w:ind w:firstLine="720"/>
        <w:jc w:val="both"/>
      </w:pPr>
    </w:p>
    <w:p w:rsidRDefault="0070030F" w:rsidP="0070030F" w:rsidR="0070030F">
      <w:pPr>
        <w:spacing w:after="0"/>
        <w:ind w:firstLine="720"/>
        <w:jc w:val="both"/>
      </w:pPr>
    </w:p>
    <w:p w:rsidRDefault="0070030F" w:rsidP="0070030F" w:rsidR="0070030F">
      <w:pPr>
        <w:spacing w:after="0"/>
        <w:jc w:val="both"/>
      </w:pPr>
    </w:p>
    <w:p w:rsidRDefault="0070030F" w:rsidP="0070030F" w:rsidR="0070030F">
      <w:pPr>
        <w:spacing w:after="0"/>
        <w:ind w:firstLine="720"/>
        <w:jc w:val="both"/>
        <w:rPr>
          <w:color w:val="000000"/>
        </w:rPr>
      </w:pPr>
      <w:r>
        <w:lastRenderedPageBreak/>
        <w:t>Obzirom na sve naprijed navedeno, proizlazi da su se ispunili uvjeti za pokretanje prethodnog postupka za otvaranje stečajnog postupka iz članka 115. st. 1.-3. SZ-a, obzirom da dužnik ima imovinu, te je i nadalje kod dužnika ispunjen stečajni razlog nesposobnosti za plaćanje.</w:t>
      </w:r>
    </w:p>
    <w:p w:rsidRDefault="0070030F" w:rsidP="0070030F" w:rsidR="0070030F">
      <w:pPr>
        <w:spacing w:after="0"/>
        <w:jc w:val="both"/>
      </w:pPr>
      <w:r>
        <w:tab/>
      </w:r>
      <w:r>
        <w:tab/>
        <w:t xml:space="preserve"> </w:t>
      </w:r>
    </w:p>
    <w:p w:rsidRDefault="0070030F" w:rsidP="0070030F" w:rsidR="0070030F">
      <w:pPr>
        <w:spacing w:after="0"/>
        <w:jc w:val="both"/>
      </w:pPr>
    </w:p>
    <w:p w:rsidRDefault="0070030F" w:rsidP="0070030F" w:rsidR="0070030F">
      <w:pPr>
        <w:spacing w:after="0"/>
        <w:ind w:firstLine="720"/>
        <w:jc w:val="center"/>
        <w:outlineLvl w:val="0"/>
      </w:pPr>
      <w:r>
        <w:t>Varaždin, 27. ožujka 2018.</w:t>
      </w:r>
    </w:p>
    <w:p w:rsidRDefault="0070030F" w:rsidP="0070030F" w:rsidR="0070030F">
      <w:pPr>
        <w:spacing w:after="0"/>
        <w:ind w:firstLine="720"/>
        <w:jc w:val="center"/>
      </w:pPr>
    </w:p>
    <w:p w:rsidRDefault="0070030F" w:rsidP="0070030F" w:rsidR="0070030F">
      <w:pPr>
        <w:spacing w:after="0"/>
        <w:ind w:firstLine="720"/>
        <w:jc w:val="center"/>
      </w:pPr>
    </w:p>
    <w:p w:rsidRDefault="0070030F" w:rsidP="0070030F" w:rsidR="0070030F">
      <w:pPr>
        <w:spacing w:after="0"/>
        <w:ind w:firstLine="720"/>
        <w:jc w:val="center"/>
        <w:outlineLvl w:val="0"/>
      </w:pPr>
      <w:r>
        <w:t xml:space="preserve">                                                                     Sudac:</w:t>
      </w:r>
    </w:p>
    <w:p w:rsidRDefault="0070030F" w:rsidP="0070030F" w:rsidR="0070030F">
      <w:pPr>
        <w:spacing w:after="0"/>
        <w:ind w:firstLine="720"/>
        <w:jc w:val="right"/>
      </w:pPr>
    </w:p>
    <w:p w:rsidRDefault="0070030F" w:rsidP="0070030F" w:rsidR="0070030F">
      <w:pPr>
        <w:spacing w:after="0"/>
        <w:ind w:firstLine="720"/>
        <w:jc w:val="center"/>
        <w:outlineLvl w:val="0"/>
      </w:pPr>
      <w:r>
        <w:t xml:space="preserve">                                                                   Jasna Lekić</w:t>
      </w:r>
    </w:p>
    <w:p w:rsidRDefault="0070030F" w:rsidP="0070030F" w:rsidR="0070030F">
      <w:pPr>
        <w:spacing w:after="0"/>
        <w:ind w:firstLine="720"/>
        <w:jc w:val="center"/>
        <w:outlineLvl w:val="0"/>
      </w:pPr>
    </w:p>
    <w:p w:rsidRDefault="0070030F" w:rsidP="0070030F" w:rsidR="0070030F">
      <w:pPr>
        <w:spacing w:after="0"/>
        <w:ind w:firstLine="720"/>
        <w:jc w:val="center"/>
        <w:outlineLvl w:val="0"/>
      </w:pPr>
    </w:p>
    <w:p w:rsidRDefault="0070030F" w:rsidP="0070030F" w:rsidR="0070030F">
      <w:pPr>
        <w:spacing w:after="0"/>
        <w:ind w:firstLine="720"/>
        <w:jc w:val="both"/>
        <w:outlineLvl w:val="0"/>
      </w:pPr>
      <w:r>
        <w:t xml:space="preserve">                                                                       </w:t>
      </w:r>
    </w:p>
    <w:p w:rsidRDefault="0070030F" w:rsidP="0070030F" w:rsidR="0070030F">
      <w:pPr>
        <w:spacing w:after="0"/>
      </w:pPr>
    </w:p>
    <w:p w:rsidRDefault="0070030F" w:rsidP="0070030F" w:rsidR="0070030F">
      <w:pPr>
        <w:spacing w:after="0"/>
        <w:jc w:val="both"/>
        <w:outlineLvl w:val="0"/>
      </w:pPr>
      <w:r>
        <w:t>POUKA O PRAVNOM LIJEKU:</w:t>
      </w:r>
    </w:p>
    <w:p w:rsidRDefault="0070030F" w:rsidP="0070030F" w:rsidR="0070030F">
      <w:pPr>
        <w:spacing w:after="0"/>
        <w:jc w:val="both"/>
      </w:pPr>
    </w:p>
    <w:p w:rsidRDefault="0070030F" w:rsidP="0070030F" w:rsidR="0070030F">
      <w:pPr>
        <w:spacing w:after="0"/>
        <w:jc w:val="both"/>
        <w:outlineLvl w:val="0"/>
      </w:pPr>
      <w:r>
        <w:tab/>
        <w:t xml:space="preserve">Protiv ovog rješenja posebna žalba nije dopuštena (čl. </w:t>
      </w:r>
      <w:smartTag w:element="metricconverter" w:uri="urn:schemas-microsoft-com:office:smarttags">
        <w:smartTagPr>
          <w:attr w:val="42. st" w:name="ProductID"/>
        </w:smartTagPr>
        <w:r>
          <w:t>42. st</w:t>
        </w:r>
      </w:smartTag>
      <w:r>
        <w:t>. 1. SZ-a).</w:t>
      </w:r>
    </w:p>
    <w:p w:rsidRDefault="0070030F" w:rsidP="0070030F" w:rsidR="0070030F">
      <w:pPr>
        <w:spacing w:after="0"/>
        <w:jc w:val="both"/>
      </w:pPr>
    </w:p>
    <w:p w:rsidRDefault="0070030F" w:rsidP="0070030F" w:rsidR="0070030F">
      <w:pPr>
        <w:spacing w:after="0"/>
        <w:jc w:val="both"/>
      </w:pPr>
    </w:p>
    <w:p w:rsidRDefault="0070030F" w:rsidP="0070030F" w:rsidR="0070030F">
      <w:pPr>
        <w:spacing w:after="0"/>
        <w:jc w:val="both"/>
      </w:pPr>
    </w:p>
    <w:p w:rsidRDefault="0070030F" w:rsidP="0070030F" w:rsidR="0070030F">
      <w:pPr>
        <w:spacing w:after="0"/>
        <w:jc w:val="both"/>
      </w:pPr>
    </w:p>
    <w:p w:rsidRDefault="0070030F" w:rsidP="0070030F" w:rsidR="0070030F">
      <w:pPr>
        <w:spacing w:after="0"/>
        <w:jc w:val="both"/>
      </w:pPr>
      <w:r>
        <w:t>DNA: 1. dužnik ANNO VITA d.o.o. Lopatinec, Vladimira Nazora 29, 40311 Lopatinec</w:t>
      </w:r>
    </w:p>
    <w:p w:rsidRDefault="0070030F" w:rsidP="0070030F" w:rsidR="0070030F">
      <w:pPr>
        <w:spacing w:after="0"/>
        <w:jc w:val="both"/>
      </w:pPr>
      <w:r>
        <w:t xml:space="preserve">           2. ŽDO Varaždin, građansko-upravni odjel </w:t>
      </w:r>
    </w:p>
    <w:p w:rsidRDefault="0070030F" w:rsidP="0070030F" w:rsidR="0070030F">
      <w:pPr>
        <w:spacing w:after="0"/>
        <w:jc w:val="both"/>
      </w:pPr>
      <w:r>
        <w:t xml:space="preserve"> </w:t>
      </w:r>
    </w:p>
    <w:p w:rsidRDefault="0070030F" w:rsidP="0070030F" w:rsidR="0070030F">
      <w:pPr>
        <w:spacing w:after="0"/>
      </w:pPr>
    </w:p>
    <w:p w:rsidRDefault="00AE649C" w:rsidP="0070030F" w:rsidR="00AE649C" w:rsidRPr="00B76F3C">
      <w:pPr>
        <w:pStyle w:val="NormaleSPIS"/>
        <w:spacing w:after="0"/>
      </w:pPr>
    </w:p>
    <w:p w:rsidRDefault="00AB4602" w:rsidP="0070030F"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70030F"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341E" w:rsidP="00537B78" w:rsidR="00F8341E">
      <w:r>
        <w:separator/>
      </w:r>
    </w:p>
  </w:endnote>
  <w:endnote w:id="0" w:type="continuationSeparator">
    <w:p w:rsidRDefault="00F8341E" w:rsidP="00537B78" w:rsidR="00F834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341E" w:rsidP="00537B78" w:rsidR="00F8341E">
      <w:r>
        <w:separator/>
      </w:r>
    </w:p>
  </w:footnote>
  <w:footnote w:id="0" w:type="continuationSeparator">
    <w:p w:rsidRDefault="00F8341E" w:rsidP="00537B78" w:rsidR="00F834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5EB138E"/>
    <w:multiLevelType w:val="hybridMultilevel"/>
    <w:tmpl w:val="C48A998A"/>
    <w:lvl w:tplc="CBE24E42" w:ilvl="0">
      <w:start w:val="6"/>
      <w:numFmt w:val="bullet"/>
      <w:lvlText w:val="-"/>
      <w:lvlJc w:val="left"/>
      <w:pPr>
        <w:tabs>
          <w:tab w:pos="1488" w:val="num"/>
        </w:tabs>
        <w:ind w:hanging="360" w:left="1488"/>
      </w:pPr>
      <w:rPr>
        <w:rFonts w:cs="Times New Roman" w:eastAsia="Times New Roman" w:hAnsi="Times New Roman" w:ascii="Times New Roman" w:hint="default"/>
      </w:rPr>
    </w:lvl>
    <w:lvl w:tplc="041A0003" w:ilvl="1">
      <w:start w:val="1"/>
      <w:numFmt w:val="bullet"/>
      <w:lvlText w:val="o"/>
      <w:lvlJc w:val="left"/>
      <w:pPr>
        <w:tabs>
          <w:tab w:pos="2208" w:val="num"/>
        </w:tabs>
        <w:ind w:hanging="360" w:left="2208"/>
      </w:pPr>
      <w:rPr>
        <w:rFonts w:cs="Courier New" w:hAnsi="Courier New" w:ascii="Courier New" w:hint="default"/>
      </w:rPr>
    </w:lvl>
    <w:lvl w:tplc="041A0005" w:ilvl="2">
      <w:start w:val="1"/>
      <w:numFmt w:val="bullet"/>
      <w:lvlText w:val=""/>
      <w:lvlJc w:val="left"/>
      <w:pPr>
        <w:tabs>
          <w:tab w:pos="2928" w:val="num"/>
        </w:tabs>
        <w:ind w:hanging="360" w:left="2928"/>
      </w:pPr>
      <w:rPr>
        <w:rFonts w:hAnsi="Wingdings" w:ascii="Wingdings" w:hint="default"/>
      </w:rPr>
    </w:lvl>
    <w:lvl w:tplc="041A0001" w:ilvl="3">
      <w:start w:val="1"/>
      <w:numFmt w:val="bullet"/>
      <w:lvlText w:val=""/>
      <w:lvlJc w:val="left"/>
      <w:pPr>
        <w:tabs>
          <w:tab w:pos="3648" w:val="num"/>
        </w:tabs>
        <w:ind w:hanging="360" w:left="3648"/>
      </w:pPr>
      <w:rPr>
        <w:rFonts w:hAnsi="Symbol" w:ascii="Symbol" w:hint="default"/>
      </w:rPr>
    </w:lvl>
    <w:lvl w:tplc="041A0003" w:ilvl="4">
      <w:start w:val="1"/>
      <w:numFmt w:val="bullet"/>
      <w:lvlText w:val="o"/>
      <w:lvlJc w:val="left"/>
      <w:pPr>
        <w:tabs>
          <w:tab w:pos="4368" w:val="num"/>
        </w:tabs>
        <w:ind w:hanging="360" w:left="4368"/>
      </w:pPr>
      <w:rPr>
        <w:rFonts w:cs="Courier New" w:hAnsi="Courier New" w:ascii="Courier New" w:hint="default"/>
      </w:rPr>
    </w:lvl>
    <w:lvl w:tplc="041A0005" w:ilvl="5">
      <w:start w:val="1"/>
      <w:numFmt w:val="bullet"/>
      <w:lvlText w:val=""/>
      <w:lvlJc w:val="left"/>
      <w:pPr>
        <w:tabs>
          <w:tab w:pos="5088" w:val="num"/>
        </w:tabs>
        <w:ind w:hanging="360" w:left="5088"/>
      </w:pPr>
      <w:rPr>
        <w:rFonts w:hAnsi="Wingdings" w:ascii="Wingdings" w:hint="default"/>
      </w:rPr>
    </w:lvl>
    <w:lvl w:tplc="041A0001" w:ilvl="6">
      <w:start w:val="1"/>
      <w:numFmt w:val="bullet"/>
      <w:lvlText w:val=""/>
      <w:lvlJc w:val="left"/>
      <w:pPr>
        <w:tabs>
          <w:tab w:pos="5808" w:val="num"/>
        </w:tabs>
        <w:ind w:hanging="360" w:left="5808"/>
      </w:pPr>
      <w:rPr>
        <w:rFonts w:hAnsi="Symbol" w:ascii="Symbol" w:hint="default"/>
      </w:rPr>
    </w:lvl>
    <w:lvl w:tplc="041A0003" w:ilvl="7">
      <w:start w:val="1"/>
      <w:numFmt w:val="bullet"/>
      <w:lvlText w:val="o"/>
      <w:lvlJc w:val="left"/>
      <w:pPr>
        <w:tabs>
          <w:tab w:pos="6528" w:val="num"/>
        </w:tabs>
        <w:ind w:hanging="360" w:left="6528"/>
      </w:pPr>
      <w:rPr>
        <w:rFonts w:cs="Courier New" w:hAnsi="Courier New" w:ascii="Courier New" w:hint="default"/>
      </w:rPr>
    </w:lvl>
    <w:lvl w:tplc="041A0005" w:ilvl="8">
      <w:start w:val="1"/>
      <w:numFmt w:val="bullet"/>
      <w:lvlText w:val=""/>
      <w:lvlJc w:val="left"/>
      <w:pPr>
        <w:tabs>
          <w:tab w:pos="7248" w:val="num"/>
        </w:tabs>
        <w:ind w:hanging="360" w:left="7248"/>
      </w:pPr>
      <w:rPr>
        <w:rFonts w:hAnsi="Wingdings" w:ascii="Wingdings" w:hint="default"/>
      </w:r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7"/>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A9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30F"/>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341E"/>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358581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St-43/2017-27</izvorni_sadrzaj>
    <derivirana_varijabla naziv="DomainObject.Oznaka_1">St-43/2017-27</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2017.</izvorni_sadrzaj>
    <derivirana_varijabla naziv="DomainObject.Predmet.DatumOsnivanja_1">30.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vraćen na ponovni postupak</izvorni_sadrzaj>
    <derivirana_varijabla naziv="DomainObject.Predmet.Opis_1">vraćen na ponovni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St-43/2017</izvorni_sadrzaj>
    <derivirana_varijabla naziv="DomainObject.Predmet.OznakaBroj_1">St-43/2017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ANNO VITA, društvo s ograničenom odgovornošću za proizvodnju i usluge u stečaju</izvorni_sadrzaj>
    <derivirana_varijabla naziv="DomainObject.Predmet.ProtustrankaFormated_1">  ANNO VITA, društvo s ograničenom odgovornošću za proizvodnju i usluge u stečaju</derivirana_varijabla>
  </DomainObject.Predmet.ProtustrankaFormated>
  <DomainObject.Predmet.ProtustrankaFormatedOIB>
    <izvorni_sadrzaj>  ANNO VITA, društvo s ograničenom odgovornošću za proizvodnju i usluge u stečaju, OIB 18154305652</izvorni_sadrzaj>
    <derivirana_varijabla naziv="DomainObject.Predmet.ProtustrankaFormatedOIB_1">  ANNO VITA, društvo s ograničenom odgovornošću za proizvodnju i usluge u stečaju, OIB 18154305652</derivirana_varijabla>
  </DomainObject.Predmet.ProtustrankaFormatedOIB>
  <DomainObject.Predmet.ProtustrankaFormatedWithAdress>
    <izvorni_sadrzaj> ANNO VITA, društvo s ograničenom odgovornošću za proizvodnju i usluge u stečaju, Vladimira Nazora 29, 40000 Lopatinec</izvorni_sadrzaj>
    <derivirana_varijabla naziv="DomainObject.Predmet.ProtustrankaFormatedWithAdress_1"> ANNO VITA, društvo s ograničenom odgovornošću za proizvodnju i usluge u stečaju, Vladimira Nazora 29, 40000 Lopatinec</derivirana_varijabla>
  </DomainObject.Predmet.ProtustrankaFormatedWithAdress>
  <DomainObject.Predmet.ProtustrankaFormatedWithAdressOIB>
    <izvorni_sadrzaj> ANNO VITA, društvo s ograničenom odgovornošću za proizvodnju i usluge u stečaju, OIB 18154305652, Vladimira Nazora 29, 40000 Lopatinec</izvorni_sadrzaj>
    <derivirana_varijabla naziv="DomainObject.Predmet.ProtustrankaFormatedWithAdressOIB_1"> ANNO VITA, društvo s ograničenom odgovornošću za proizvodnju i usluge u stečaju, OIB 18154305652, Vladimira Nazora 29, 40000 Lopatinec</derivirana_varijabla>
  </DomainObject.Predmet.ProtustrankaFormatedWithAdressOIB>
  <DomainObject.Predmet.ProtustrankaWithAdress>
    <izvorni_sadrzaj>ANNO VITA, društvo s ograničenom odgovornošću za proizvodnju i usluge u stečaju Vladimira Nazora 29, 40000 Lopatinec</izvorni_sadrzaj>
    <derivirana_varijabla naziv="DomainObject.Predmet.ProtustrankaWithAdress_1">ANNO VITA, društvo s ograničenom odgovornošću za proizvodnju i usluge u stečaju Vladimira Nazora 29, 40000 Lopatinec</derivirana_varijabla>
  </DomainObject.Predmet.ProtustrankaWithAdress>
  <DomainObject.Predmet.ProtustrankaWithAdressOIB>
    <izvorni_sadrzaj>ANNO VITA, društvo s ograničenom odgovornošću za proizvodnju i usluge u stečaju, OIB 18154305652, Vladimira Nazora 29, 40000 Lopatinec</izvorni_sadrzaj>
    <derivirana_varijabla naziv="DomainObject.Predmet.ProtustrankaWithAdressOIB_1">ANNO VITA, društvo s ograničenom odgovornošću za proizvodnju i usluge u stečaju, OIB 18154305652, Vladimira Nazora 29, 40000 Lopatinec</derivirana_varijabla>
  </DomainObject.Predmet.ProtustrankaWithAdressOIB>
  <DomainObject.Predmet.ProtustrankaNazivFormated>
    <izvorni_sadrzaj>ANNO VITA, društvo s ograničenom odgovornošću za proizvodnju i usluge u stečaju</izvorni_sadrzaj>
    <derivirana_varijabla naziv="DomainObject.Predmet.ProtustrankaNazivFormated_1">ANNO VITA, društvo s ograničenom odgovornošću za proizvodnju i usluge u stečaju</derivirana_varijabla>
  </DomainObject.Predmet.ProtustrankaNazivFormated>
  <DomainObject.Predmet.ProtustrankaNazivFormatedOIB>
    <izvorni_sadrzaj>ANNO VITA, društvo s ograničenom odgovornošću za proizvodnju i usluge u stečaju, OIB 18154305652</izvorni_sadrzaj>
    <derivirana_varijabla naziv="DomainObject.Predmet.ProtustrankaNazivFormatedOIB_1">ANNO VITA, društvo s ograničenom odgovornošću za proizvodnju i usluge u stečaju, OIB 18154305652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12940.59</izvorni_sadrzaj>
    <derivirana_varijabla naziv="DomainObject.Predmet.TrenutnaVrijednost_1">12940.59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ANNO VITA, društvo s ograničenom odgovornošću za proizvodnju i usluge u stečaju</item>
    </izvorni_sadrzaj>
    <derivirana_varijabla naziv="DomainObject.Predmet.ProtuStrankaListFormated_1">
      <item>ANNO VITA, društvo s ograničenom odgovornošću za proizvodnju i usluge u stečaju</item>
    </derivirana_varijabla>
  </DomainObject.Predmet.ProtuStrankaListFormated>
  <DomainObject.Predmet.ProtuStrankaListFormatedOIB>
    <izvorni_sadrzaj>
      <item>ANNO VITA, društvo s ograničenom odgovornošću za proizvodnju i usluge u stečaju, OIB 18154305652</item>
    </izvorni_sadrzaj>
    <derivirana_varijabla naziv="DomainObject.Predmet.ProtuStrankaListFormatedOIB_1">
      <item>ANNO VITA, društvo s ograničenom odgovornošću za proizvodnju i usluge u stečaju, OIB 18154305652</item>
    </derivirana_varijabla>
  </DomainObject.Predmet.ProtuStrankaListFormatedOIB>
  <DomainObject.Predmet.ProtuStrankaListFormatedWithAdress>
    <izvorni_sadrzaj>
      <item>ANNO VITA, društvo s ograničenom odgovornošću za proizvodnju i usluge u stečaju, Vladimira Nazora 29, 40000 Lopatinec</item>
    </izvorni_sadrzaj>
    <derivirana_varijabla naziv="DomainObject.Predmet.ProtuStrankaListFormatedWithAdress_1">
      <item>ANNO VITA, društvo s ograničenom odgovornošću za proizvodnju i usluge u stečaju, Vladimira Nazora 29, 40000 Lopatinec</item>
    </derivirana_varijabla>
  </DomainObject.Predmet.ProtuStrankaListFormatedWithAdress>
  <DomainObject.Predmet.ProtuStrankaListFormatedWithAdressOIB>
    <izvorni_sadrzaj>
      <item>ANNO VITA, društvo s ograničenom odgovornošću za proizvodnju i usluge u stečaju, OIB 18154305652, Vladimira Nazora 29, 40000 Lopatinec</item>
    </izvorni_sadrzaj>
    <derivirana_varijabla naziv="DomainObject.Predmet.ProtuStrankaListFormatedWithAdressOIB_1">
      <item>ANNO VITA, društvo s ograničenom odgovornošću za proizvodnju i usluge u stečaju, OIB 18154305652, Vladimira Nazora 29, 40000 Lopatinec</item>
    </derivirana_varijabla>
  </DomainObject.Predmet.ProtuStrankaListFormatedWithAdressOIB>
  <DomainObject.Predmet.ProtuStrankaListNazivFormated>
    <izvorni_sadrzaj>
      <item>ANNO VITA, društvo s ograničenom odgovornošću za proizvodnju i usluge u stečaju</item>
    </izvorni_sadrzaj>
    <derivirana_varijabla naziv="DomainObject.Predmet.ProtuStrankaListNazivFormated_1">
      <item>ANNO VITA, društvo s ograničenom odgovornošću za proizvodnju i usluge u stečaju</item>
    </derivirana_varijabla>
  </DomainObject.Predmet.ProtuStrankaListNazivFormated>
  <DomainObject.Predmet.ProtuStrankaListNazivFormatedOIB>
    <izvorni_sadrzaj>
      <item>ANNO VITA, društvo s ograničenom odgovornošću za proizvodnju i usluge u stečaju, OIB 18154305652</item>
    </izvorni_sadrzaj>
    <derivirana_varijabla naziv="DomainObject.Predmet.ProtuStrankaListNazivFormatedOIB_1">
      <item>ANNO VITA, društvo s ograničenom odgovornošću za proizvodnju i usluge u stečaju, OIB 18154305652</item>
    </derivirana_varijabla>
  </DomainObject.Predmet.ProtuStrankaListNazivFormatedOIB>
  <DomainObject.Predmet.OstaliListFormated>
    <izvorni_sadrzaj>
      <item>Višnja Trupković</item>
      <item>Ivan Trupković</item>
      <item>Branimir Kemeter</item>
      <item>Rajka Komarčić</item>
      <item>ZOU Zlatko Ružman i Darko Pandur</item>
    </izvorni_sadrzaj>
    <derivirana_varijabla naziv="DomainObject.Predmet.OstaliListFormated_1">
      <item>Višnja Trupković</item>
      <item>Ivan Trupković</item>
      <item>Branimir Kemeter</item>
      <item>Rajka Komarčić</item>
      <item>ZOU Zlatko Ružman i Darko Pandur</item>
    </derivirana_varijabla>
  </DomainObject.Predmet.OstaliListFormated>
  <DomainObject.Predmet.OstaliListFormatedOIB>
    <izvorni_sadrzaj>
      <item>Višnja Trupković, OIB 11773127514</item>
      <item>Ivan Trupković, OIB 48336706438</item>
      <item>Branimir Kemeter, OIB 75029209458</item>
      <item>Rajka Komarčić, OIB 74503406025</item>
      <item>ZOU Zlatko Ružman i Darko Pandur</item>
    </izvorni_sadrzaj>
    <derivirana_varijabla naziv="DomainObject.Predmet.OstaliListFormatedOIB_1">
      <item>Višnja Trupković, OIB 11773127514</item>
      <item>Ivan Trupković, OIB 48336706438</item>
      <item>Branimir Kemeter, OIB 75029209458</item>
      <item>Rajka Komarčić, OIB 74503406025</item>
      <item>ZOU Zlatko Ružman i Darko Pandur</item>
    </derivirana_varijabla>
  </DomainObject.Predmet.OstaliListFormatedOIB>
  <DomainObject.Predmet.OstaliListFormatedWithAdress>
    <izvorni_sadrzaj>
      <item>Višnja Trupković, V.nazora 29, 40000 Lopatinec</item>
      <item>Ivan Trupković, V.nazora 29, 40000 Lopatinec</item>
      <item>Branimir Kemeter, Ulica Augusta Šenoe 54, 40000 Šenkovec</item>
      <item>Rajka Komarčić, Maršala Tita 14, 40000 Šenkovec</item>
      <item>ZOU Zlatko Ružman i Darko Pandur, Glavna 15, 40323 Prelog</item>
    </izvorni_sadrzaj>
    <derivirana_varijabla naziv="DomainObject.Predmet.OstaliListFormatedWithAdress_1">
      <item>Višnja Trupković, V.nazora 29, 40000 Lopatinec</item>
      <item>Ivan Trupković, V.nazora 29, 40000 Lopatinec</item>
      <item>Branimir Kemeter, Ulica Augusta Šenoe 54, 40000 Šenkovec</item>
      <item>Rajka Komarčić, Maršala Tita 14, 40000 Šenkovec</item>
      <item>ZOU Zlatko Ružman i Darko Pandur, Glavna 15, 40323 Prelog</item>
    </derivirana_varijabla>
  </DomainObject.Predmet.OstaliListFormatedWithAdress>
  <DomainObject.Predmet.OstaliListFormatedWithAdressOIB>
    <izvorni_sadrzaj>
      <item>Višnja Trupković, OIB 11773127514, V.nazora 29, 40000 Lopatinec</item>
      <item>Ivan Trupković, OIB 48336706438, V.nazora 29, 40000 Lopatinec</item>
      <item>Branimir Kemeter, OIB 75029209458, Ulica Augusta Šenoe 54, 40000 Šenkovec</item>
      <item>Rajka Komarčić, OIB 74503406025, Maršala Tita 14, 40000 Šenkovec</item>
      <item>ZOU Zlatko Ružman i Darko Pandur, Glavna 15, 40323 Prelog</item>
    </izvorni_sadrzaj>
    <derivirana_varijabla naziv="DomainObject.Predmet.OstaliListFormatedWithAdressOIB_1">
      <item>Višnja Trupković, OIB 11773127514, V.nazora 29, 40000 Lopatinec</item>
      <item>Ivan Trupković, OIB 48336706438, V.nazora 29, 40000 Lopatinec</item>
      <item>Branimir Kemeter, OIB 75029209458, Ulica Augusta Šenoe 54, 40000 Šenkovec</item>
      <item>Rajka Komarčić, OIB 74503406025, Maršala Tita 14, 40000 Šenkovec</item>
      <item>ZOU Zlatko Ružman i Darko Pandur, Glavna 15, 40323 Prelog</item>
    </derivirana_varijabla>
  </DomainObject.Predmet.OstaliListFormatedWithAdressOIB>
  <DomainObject.Predmet.OstaliListNazivFormated>
    <izvorni_sadrzaj>
      <item>Višnja Trupković</item>
      <item>Ivan Trupković</item>
      <item>Branimir Kemeter</item>
      <item>Rajka Komarčić</item>
      <item>ZOU Zlatko Ružman i Darko Pandur</item>
    </izvorni_sadrzaj>
    <derivirana_varijabla naziv="DomainObject.Predmet.OstaliListNazivFormated_1">
      <item>Višnja Trupković</item>
      <item>Ivan Trupković</item>
      <item>Branimir Kemeter</item>
      <item>Rajka Komarčić</item>
      <item>ZOU Zlatko Ružman i Darko Pandur</item>
    </derivirana_varijabla>
  </DomainObject.Predmet.OstaliListNazivFormated>
  <DomainObject.Predmet.OstaliListNazivFormatedOIB>
    <izvorni_sadrzaj>
      <item>Višnja Trupković, OIB 11773127514</item>
      <item>Ivan Trupković, OIB 48336706438</item>
      <item>Branimir Kemeter, OIB 75029209458</item>
      <item>Rajka Komarčić, OIB 74503406025</item>
      <item>ZOU Zlatko Ružman i Darko Pandur</item>
    </izvorni_sadrzaj>
    <derivirana_varijabla naziv="DomainObject.Predmet.OstaliListNazivFormatedOIB_1">
      <item>Višnja Trupković, OIB 11773127514</item>
      <item>Ivan Trupković, OIB 48336706438</item>
      <item>Branimir Kemeter, OIB 75029209458</item>
      <item>Rajka Komarčić, OIB 74503406025</item>
      <item>ZOU Zlatko Ružman i Darko Pandur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St-43/2017-27</izvorni_sadrzaj>
    <derivirana_varijabla naziv="DomainObject.PoslovniBrojDokumenta_1">St-43/2017-27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ANNO VITA, društvo s ograničenom odgovornošću za proizvodnju i usluge u stečaju</izvorni_sadrzaj>
    <derivirana_varijabla naziv="DomainObject.Predmet.ProtustrankaIDrugi_1">ANNO VITA, društvo s ograničenom odgovornošću za proizvodnju i usluge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ANNO VITA, društvo s ograničenom odgovornošću za proizvodnju i usluge u stečaju, OIB 18154305652, Vladimira Nazora 29, 40000 Lopatinec</izvorni_sadrzaj>
    <derivirana_varijabla naziv="DomainObject.Predmet.ProtustrankaIDrugiAdressOIB_1">ANNO VITA, društvo s ograničenom odgovornošću za proizvodnju i usluge u stečaju, OIB 18154305652, Vladimira Nazora 29, 40000 Lopatinec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ANNO VITA, društvo s ograničenom odgovornošću za proizvodnju i usluge u stečaju</item>
      <item>Financijska agencija</item>
      <item>Višnja Trupković</item>
      <item>Ivan Trupković</item>
      <item>Branimir Kemeter</item>
      <item>Rajka Komarčić</item>
      <item>ZOU Zlatko Ružman i Darko Pandur</item>
    </izvorni_sadrzaj>
    <derivirana_varijabla naziv="DomainObject.Predmet.SudioniciListNaziv_1">
      <item>ANNO VITA, društvo s ograničenom odgovornošću za proizvodnju i usluge u stečaju</item>
      <item>Financijska agencija</item>
      <item>Višnja Trupković</item>
      <item>Ivan Trupković</item>
      <item>Branimir Kemeter</item>
      <item>Rajka Komarčić</item>
      <item>ZOU Zlatko Ružman i Darko Pandur</item>
    </derivirana_varijabla>
  </DomainObject.Predmet.SudioniciListNaziv>
  <DomainObject.Predmet.SudioniciListAdressOIB>
    <izvorni_sadrzaj>
      <item>ANNO VITA, društvo s ograničenom odgovornošću za proizvodnju i usluge u stečaju, OIB 18154305652, Vladimira Nazora 29,40000 Lopatinec</item>
      <item>Financijska agencija, OIB 85821130368, A. Cesarca 2,42000 Varaždin</item>
      <item>Višnja Trupković, OIB 11773127514, V.nazora 29,40000 Lopatinec</item>
      <item>Ivan Trupković, OIB 48336706438, V.nazora 29,40000 Lopatinec</item>
      <item>Branimir Kemeter, OIB 75029209458, Ulica Augusta Šenoe 54,40000 Šenkovec</item>
      <item>Rajka Komarčić, OIB 74503406025, Maršala Tita 14,40000 Šenkovec</item>
      <item>ZOU Zlatko Ružman i Darko Pandur, Glavna 15,40323 Prelog</item>
    </izvorni_sadrzaj>
    <derivirana_varijabla naziv="DomainObject.Predmet.SudioniciListAdressOIB_1">
      <item>ANNO VITA, društvo s ograničenom odgovornošću za proizvodnju i usluge u stečaju, OIB 18154305652, Vladimira Nazora 29,40000 Lopatinec</item>
      <item>Financijska agencija, OIB 85821130368, A. Cesarca 2,42000 Varaždin</item>
      <item>Višnja Trupković, OIB 11773127514, V.nazora 29,40000 Lopatinec</item>
      <item>Ivan Trupković, OIB 48336706438, V.nazora 29,40000 Lopatinec</item>
      <item>Branimir Kemeter, OIB 75029209458, Ulica Augusta Šenoe 54,40000 Šenkovec</item>
      <item>Rajka Komarčić, OIB 74503406025, Maršala Tita 14,40000 Šenkovec</item>
      <item>ZOU Zlatko Ružman i Darko Pandur, Glavna 15,40323 Prelog</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3B93CD-7ADB-4D48-A66C-274B3542E7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810</properties:Words>
  <properties:Characters>4610</properties:Characters>
  <properties:Lines>124</properties:Lines>
  <properties:Paragraphs>29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2018-03-27T08:34:00Z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St-43/2017-27 / Odluka - Rješenje - pokretanje prethodnog postupka radi utvrđivanja uvjeta za otvaranje stečajnog postupka (odluka_St-43_2017-27.docx)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