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7ca9" w14:paraId="8347ca9" w:rsidRDefault="00AE649C" w:rsidP="0097461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74613" w:rsidP="0097461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74613" w:rsidP="00974613" w:rsidR="00974613" w:rsidRPr="00974613">
      <w:pPr>
        <w:pStyle w:val="SudSjedite"/>
      </w:pPr>
      <w:r>
        <w:t xml:space="preserve">                                                                                               Poslovni broj: 4 St-160/16-3</w:t>
      </w:r>
    </w:p>
    <w:p w:rsidRDefault="00974613" w:rsidP="00974613" w:rsidR="00974613">
      <w:pPr>
        <w:spacing w:after="0"/>
        <w:ind w:firstLine="720"/>
        <w:rPr>
          <w:b/>
        </w:rPr>
      </w:pPr>
    </w:p>
    <w:p w:rsidRDefault="00974613" w:rsidP="00974613" w:rsidR="0097461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974613" w:rsidP="00974613" w:rsidR="00974613">
      <w:pPr>
        <w:spacing w:after="0"/>
        <w:rPr>
          <w:b/>
        </w:rPr>
      </w:pPr>
      <w:r>
        <w:t>TRGOVAČKI SUD U VARAŽDINU</w:t>
      </w:r>
    </w:p>
    <w:p w:rsidRDefault="00974613" w:rsidP="00974613" w:rsidR="00974613">
      <w:pPr>
        <w:spacing w:after="0"/>
      </w:pPr>
      <w:r>
        <w:t xml:space="preserve">                 Braće Radića 2</w:t>
      </w:r>
    </w:p>
    <w:p w:rsidRDefault="00974613" w:rsidP="00974613" w:rsidR="00974613">
      <w:pPr>
        <w:spacing w:after="0"/>
      </w:pPr>
    </w:p>
    <w:p w:rsidRDefault="00974613" w:rsidP="00974613" w:rsidR="00974613">
      <w:pPr>
        <w:spacing w:after="0"/>
        <w:jc w:val="center"/>
        <w:rPr>
          <w:b/>
        </w:rPr>
      </w:pPr>
    </w:p>
    <w:p w:rsidRDefault="00974613" w:rsidP="00974613" w:rsidR="00974613">
      <w:pPr>
        <w:spacing w:after="0"/>
        <w:jc w:val="center"/>
      </w:pPr>
      <w:r>
        <w:t>U   I M E   R E P U B L I K E   H R V A T S K E</w:t>
      </w:r>
    </w:p>
    <w:p w:rsidRDefault="00974613" w:rsidP="00974613" w:rsidR="00974613">
      <w:pPr>
        <w:spacing w:after="0"/>
        <w:jc w:val="center"/>
        <w:rPr>
          <w:b/>
        </w:rPr>
      </w:pPr>
    </w:p>
    <w:p w:rsidRDefault="00974613" w:rsidP="00974613" w:rsidR="00974613">
      <w:pPr>
        <w:spacing w:after="0"/>
        <w:jc w:val="center"/>
      </w:pPr>
      <w:r>
        <w:t xml:space="preserve">R J E Š E NJ E </w:t>
      </w:r>
    </w:p>
    <w:p w:rsidRDefault="00974613" w:rsidP="00974613" w:rsidR="00974613">
      <w:pPr>
        <w:spacing w:after="0"/>
        <w:jc w:val="center"/>
      </w:pPr>
    </w:p>
    <w:p w:rsidRDefault="00974613" w:rsidP="00974613" w:rsidR="00974613">
      <w:pPr>
        <w:spacing w:after="0"/>
        <w:ind w:firstLine="720"/>
        <w:jc w:val="both"/>
        <w:rPr>
          <w:lang w:val="en-AU"/>
        </w:rPr>
      </w:pPr>
      <w:r>
        <w:t>Trgovački sud u Varaždinu, po sucu toga suda Iris Hatvalić Nemec,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ENERGETIKA-SERVIS-KLIMA d.o.o., Koprivnica, Zagrebačka bb, OIB: 89594394179, dana 8. veljače 2016.</w:t>
      </w:r>
    </w:p>
    <w:p w:rsidRDefault="00974613" w:rsidP="00974613" w:rsidR="00974613">
      <w:pPr>
        <w:spacing w:after="0"/>
        <w:ind w:firstLine="720"/>
        <w:jc w:val="both"/>
      </w:pPr>
    </w:p>
    <w:p w:rsidRDefault="00974613" w:rsidP="00974613" w:rsidR="00974613">
      <w:pPr>
        <w:spacing w:after="0"/>
        <w:ind w:firstLine="720"/>
        <w:jc w:val="center"/>
      </w:pPr>
      <w:r>
        <w:t>r i j e š i o  j e</w:t>
      </w:r>
    </w:p>
    <w:p w:rsidRDefault="00974613" w:rsidP="00974613" w:rsidR="00974613">
      <w:pPr>
        <w:spacing w:after="0"/>
        <w:jc w:val="both"/>
      </w:pPr>
    </w:p>
    <w:p w:rsidRDefault="00974613" w:rsidP="00974613" w:rsidR="00974613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 ENERGETIKA-SERVIS-KLIMA d.o.o., Koprivnica, Zagrebačka bb, OIB: 89594394179.</w:t>
      </w:r>
    </w:p>
    <w:p w:rsidRDefault="00974613" w:rsidP="00974613" w:rsidR="00974613">
      <w:pPr>
        <w:spacing w:after="0"/>
        <w:ind w:left="720"/>
        <w:jc w:val="both"/>
      </w:pPr>
    </w:p>
    <w:p w:rsidRDefault="00974613" w:rsidP="00974613" w:rsidR="00974613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974613" w:rsidP="00974613" w:rsidR="00974613">
      <w:pPr>
        <w:spacing w:after="0"/>
        <w:ind w:left="1440"/>
        <w:jc w:val="both"/>
      </w:pPr>
    </w:p>
    <w:p w:rsidRDefault="00974613" w:rsidP="00974613" w:rsidR="00974613">
      <w:pPr>
        <w:spacing w:after="0"/>
        <w:ind w:left="1440"/>
        <w:jc w:val="center"/>
      </w:pPr>
      <w:r>
        <w:rPr>
          <w:b/>
          <w:u w:val="single"/>
        </w:rPr>
        <w:t>4. ožujka 2016. u 10,00 sati</w:t>
      </w:r>
      <w:r>
        <w:t xml:space="preserve"> </w:t>
      </w:r>
    </w:p>
    <w:p w:rsidRDefault="00974613" w:rsidP="00974613" w:rsidR="00974613">
      <w:pPr>
        <w:spacing w:after="0"/>
        <w:ind w:left="1440"/>
        <w:jc w:val="center"/>
      </w:pPr>
    </w:p>
    <w:p w:rsidRDefault="00974613" w:rsidP="00974613" w:rsidR="00974613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974613" w:rsidP="00974613" w:rsidR="00974613">
      <w:pPr>
        <w:spacing w:after="0"/>
        <w:ind w:left="1440"/>
        <w:jc w:val="both"/>
      </w:pPr>
    </w:p>
    <w:p w:rsidRDefault="00974613" w:rsidP="00974613" w:rsidR="00974613">
      <w:pPr>
        <w:spacing w:after="0"/>
        <w:ind w:left="1440"/>
        <w:jc w:val="both"/>
      </w:pPr>
      <w:r>
        <w:t>a na koje se dostavom ovoga rješenja pozivaju:</w:t>
      </w:r>
    </w:p>
    <w:p w:rsidRDefault="00974613" w:rsidP="00974613" w:rsidR="00974613">
      <w:pPr>
        <w:spacing w:after="0"/>
        <w:ind w:left="1440"/>
        <w:jc w:val="both"/>
      </w:pPr>
    </w:p>
    <w:p w:rsidRDefault="00974613" w:rsidP="00974613" w:rsidR="00974613">
      <w:pPr>
        <w:numPr>
          <w:ilvl w:val="0"/>
          <w:numId w:val="48"/>
        </w:numPr>
        <w:spacing w:after="0"/>
        <w:jc w:val="both"/>
      </w:pPr>
      <w:r>
        <w:t xml:space="preserve">predlagatelj, po ŽDO Varaždin, Građansko upravni odjel, </w:t>
      </w:r>
    </w:p>
    <w:p w:rsidRDefault="00974613" w:rsidP="00974613" w:rsidR="00974613">
      <w:pPr>
        <w:numPr>
          <w:ilvl w:val="0"/>
          <w:numId w:val="48"/>
        </w:numPr>
        <w:spacing w:after="0"/>
        <w:jc w:val="both"/>
      </w:pPr>
      <w:r>
        <w:t>dužnik, ENERGETIKA-SERVIS-KLIMA d.o.o., Koprivnica, Zagrebačka bb</w:t>
      </w:r>
    </w:p>
    <w:p w:rsidRDefault="00974613" w:rsidP="00974613" w:rsidR="00974613">
      <w:pPr>
        <w:numPr>
          <w:ilvl w:val="0"/>
          <w:numId w:val="48"/>
        </w:numPr>
        <w:spacing w:after="0"/>
        <w:jc w:val="both"/>
      </w:pPr>
      <w:r>
        <w:t>direktor dužnika, Ivan Horvat, Koprivnica, Trg kralja Tomislava 8</w:t>
      </w:r>
    </w:p>
    <w:p w:rsidRDefault="00974613" w:rsidP="00974613" w:rsidR="0097461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Erste&amp;Steiermarkische bank d.d., Rijeka, </w:t>
      </w:r>
      <w:r>
        <w:rPr>
          <w:rStyle w:val="st1"/>
          <w:rFonts w:eastAsiaTheme="majorEastAsia"/>
        </w:rPr>
        <w:t>Jadranski trg 3a</w:t>
      </w:r>
    </w:p>
    <w:p w:rsidRDefault="00974613" w:rsidP="00974613" w:rsidR="00974613">
      <w:pPr>
        <w:spacing w:after="0"/>
        <w:jc w:val="both"/>
      </w:pPr>
    </w:p>
    <w:p w:rsidRDefault="00974613" w:rsidP="00974613" w:rsidR="00974613">
      <w:pPr>
        <w:numPr>
          <w:ilvl w:val="0"/>
          <w:numId w:val="47"/>
        </w:numPr>
        <w:spacing w:after="0"/>
        <w:jc w:val="both"/>
      </w:pPr>
      <w:r>
        <w:t>Nalaže se direktoru dužnika</w:t>
      </w:r>
      <w:r>
        <w:rPr>
          <w:color w:val="FF0000"/>
        </w:rPr>
        <w:t xml:space="preserve"> </w:t>
      </w:r>
      <w:r>
        <w:t>Ivanu Horvatu iz Koprivnice, Trg kralja Tomislava 8 da do dana održavanja ročišta iz točke II. izreke ovog rješenja dostavi sudu prokazni popis imovine u skladu s pravilima ovrhe za dužnika, podatke o solventnosti dužnika (BON-2), te zemljišno knjižne izvatke za sve nekretnine kojih je vlasnik dužnik.</w:t>
      </w:r>
    </w:p>
    <w:p w:rsidRDefault="00974613" w:rsidP="00974613" w:rsidR="00974613">
      <w:pPr>
        <w:spacing w:after="0"/>
        <w:jc w:val="both"/>
      </w:pPr>
    </w:p>
    <w:p w:rsidRDefault="00974613" w:rsidP="00974613" w:rsidR="00974613">
      <w:pPr>
        <w:spacing w:after="0"/>
        <w:jc w:val="center"/>
      </w:pPr>
      <w:r>
        <w:t>Obrazloženje</w:t>
      </w:r>
    </w:p>
    <w:p w:rsidRDefault="00974613" w:rsidP="00974613" w:rsidR="00974613">
      <w:pPr>
        <w:spacing w:after="0"/>
        <w:jc w:val="center"/>
      </w:pPr>
    </w:p>
    <w:p w:rsidRDefault="00974613" w:rsidP="00974613" w:rsidR="00974613">
      <w:pPr>
        <w:spacing w:after="0"/>
        <w:ind w:firstLine="720"/>
        <w:jc w:val="both"/>
        <w:rPr>
          <w:color w:val="000000"/>
        </w:rPr>
      </w:pPr>
      <w:r>
        <w:lastRenderedPageBreak/>
        <w:t>Financijska agencija podnijela je zahtjev za pokretanje skraćenog stečajnog postupka nad dužnikom, pa je</w:t>
      </w:r>
      <w:r>
        <w:rPr>
          <w:color w:val="000000"/>
          <w:shd w:fill="FFFFFF" w:color="auto" w:val="clear"/>
        </w:rPr>
        <w:t xml:space="preserve"> sud 6. studenog 2015. primjenom čl. 430. SZ-a,</w:t>
      </w:r>
      <w:r>
        <w:t xml:space="preserve"> na mrežnoj stranici e-Oglasna ploča sudova objavio oglas o pokretanju skraćenog stečajnog postupka. 18. prosinca 2015.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7.380.427,05 kn, a uvidom u izvadak iz zemljišnih knjiga utvrđeno je da je dužnik vlasnik nekretnina prema priloženim z.k. izvadcima.</w:t>
      </w:r>
    </w:p>
    <w:p w:rsidRDefault="00974613" w:rsidP="00974613" w:rsidR="00974613">
      <w:pPr>
        <w:spacing w:after="0"/>
        <w:jc w:val="both"/>
      </w:pPr>
    </w:p>
    <w:p w:rsidRDefault="00974613" w:rsidP="00974613" w:rsidR="00974613">
      <w:pPr>
        <w:spacing w:after="0"/>
        <w:jc w:val="both"/>
      </w:pPr>
      <w:r>
        <w:tab/>
        <w:t>Stoga je sud temeljem članka 433. SZ-a donio rješenje o obustavi skraćenog stečajnog postupka nad dužnikom broj St-562/15 od 28. prosinca 2015. koje je postalo pravomoćno 14. siječnja 2016.</w:t>
      </w:r>
    </w:p>
    <w:p w:rsidRDefault="00974613" w:rsidP="00974613" w:rsidR="00974613">
      <w:pPr>
        <w:spacing w:after="0"/>
        <w:jc w:val="both"/>
      </w:pPr>
    </w:p>
    <w:p w:rsidRDefault="00974613" w:rsidP="00974613" w:rsidR="00974613">
      <w:pPr>
        <w:spacing w:after="0"/>
        <w:jc w:val="both"/>
      </w:pPr>
      <w:r>
        <w:tab/>
        <w:t>Predlagatelj učinio vjerojatnim postojanje svoje tražbine obzirom iz Stanja računa poreznog obveznika  na dan 4. prosinac 2015. proizlazi dugovanje dužnika prema vjerovniku u iznosu od 7.380.427,05 kn, te je učinio vjerojatnim postojanje stečajnog razloga - nesposobnosti za plaćanje, čime je dokazao da su ispunjene pretpostavke iz čl. 109. Stečajnog zakona (NN 71/15, u nastavku SZ).</w:t>
      </w:r>
    </w:p>
    <w:p w:rsidRDefault="00974613" w:rsidP="00974613" w:rsidR="00974613">
      <w:pPr>
        <w:spacing w:after="0"/>
        <w:jc w:val="both"/>
      </w:pPr>
    </w:p>
    <w:p w:rsidRDefault="00974613" w:rsidP="00974613" w:rsidR="00974613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974613" w:rsidP="00974613" w:rsidR="00974613">
      <w:pPr>
        <w:pStyle w:val="Tijeloteksta"/>
        <w:spacing w:after="0"/>
        <w:ind w:firstLine="720"/>
      </w:pPr>
    </w:p>
    <w:p w:rsidRDefault="00974613" w:rsidP="00974613" w:rsidR="00974613">
      <w:pPr>
        <w:pStyle w:val="Tijeloteksta"/>
        <w:spacing w:after="0"/>
        <w:ind w:firstLine="720"/>
      </w:pPr>
    </w:p>
    <w:p w:rsidRDefault="00974613" w:rsidP="00974613" w:rsidR="00974613">
      <w:pPr>
        <w:spacing w:after="0"/>
        <w:jc w:val="center"/>
      </w:pPr>
      <w:r>
        <w:t>U Varaždinu, 8. veljače 2016.</w:t>
      </w:r>
    </w:p>
    <w:p w:rsidRDefault="00974613" w:rsidP="00974613" w:rsidR="00974613">
      <w:pPr>
        <w:spacing w:after="0"/>
        <w:ind w:firstLine="720"/>
        <w:jc w:val="center"/>
      </w:pPr>
    </w:p>
    <w:p w:rsidRDefault="00974613" w:rsidP="00974613" w:rsidR="0097461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974613" w:rsidP="00974613" w:rsidR="00974613">
      <w:pPr>
        <w:spacing w:after="0"/>
        <w:ind w:firstLine="720"/>
        <w:jc w:val="both"/>
      </w:pPr>
    </w:p>
    <w:p w:rsidRDefault="00974613" w:rsidP="00974613" w:rsidR="0097461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Nemec, v.r.</w:t>
      </w:r>
    </w:p>
    <w:p w:rsidRDefault="00974613" w:rsidP="00974613" w:rsidR="00974613">
      <w:pPr>
        <w:spacing w:after="0"/>
        <w:ind w:firstLine="720"/>
        <w:jc w:val="both"/>
      </w:pPr>
    </w:p>
    <w:p w:rsidRDefault="00974613" w:rsidP="00974613" w:rsidR="00974613">
      <w:pPr>
        <w:spacing w:after="0"/>
        <w:ind w:firstLine="720" w:left="4320"/>
        <w:jc w:val="both"/>
      </w:pPr>
      <w:r>
        <w:t xml:space="preserve"> Za točnost otpravka-ovlašteni službenik: </w:t>
      </w:r>
    </w:p>
    <w:p w:rsidRDefault="00974613" w:rsidP="00974613" w:rsidR="00974613">
      <w:pPr>
        <w:spacing w:after="0"/>
        <w:ind w:firstLine="720"/>
        <w:jc w:val="both"/>
      </w:pPr>
    </w:p>
    <w:p w:rsidRDefault="00974613" w:rsidP="00974613" w:rsidR="00974613">
      <w:pPr>
        <w:spacing w:after="0"/>
        <w:ind w:firstLine="720"/>
        <w:jc w:val="both"/>
      </w:pPr>
    </w:p>
    <w:p w:rsidRDefault="00974613" w:rsidP="00974613" w:rsidR="00974613">
      <w:pPr>
        <w:spacing w:after="0"/>
        <w:ind w:firstLine="720"/>
        <w:jc w:val="both"/>
      </w:pPr>
    </w:p>
    <w:p w:rsidRDefault="00974613" w:rsidP="00974613" w:rsidR="00974613">
      <w:pPr>
        <w:spacing w:after="0"/>
        <w:ind w:firstLine="720"/>
        <w:jc w:val="both"/>
      </w:pPr>
    </w:p>
    <w:p w:rsidRDefault="00974613" w:rsidP="00974613" w:rsidR="00974613">
      <w:pPr>
        <w:spacing w:after="0"/>
        <w:jc w:val="both"/>
      </w:pPr>
      <w:r>
        <w:t>UPUTA O PRAVNOM LIJEKU :</w:t>
      </w:r>
    </w:p>
    <w:p w:rsidRDefault="00974613" w:rsidP="00974613" w:rsidR="00974613">
      <w:pPr>
        <w:spacing w:after="0"/>
        <w:jc w:val="both"/>
      </w:pPr>
      <w: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974613" w:rsidP="00974613" w:rsidR="00974613">
      <w:pPr>
        <w:spacing w:after="0"/>
        <w:jc w:val="both"/>
      </w:pPr>
    </w:p>
    <w:p w:rsidRDefault="00974613" w:rsidP="00974613" w:rsidR="00974613">
      <w:pPr>
        <w:spacing w:after="0"/>
        <w:jc w:val="both"/>
      </w:pPr>
    </w:p>
    <w:p w:rsidRDefault="00974613" w:rsidP="00974613" w:rsidR="00974613">
      <w:pPr>
        <w:spacing w:after="0"/>
        <w:jc w:val="both"/>
      </w:pPr>
      <w:r>
        <w:t>DNA:</w:t>
      </w:r>
    </w:p>
    <w:p w:rsidRDefault="00974613" w:rsidP="00974613" w:rsidR="00974613">
      <w:pPr>
        <w:numPr>
          <w:ilvl w:val="0"/>
          <w:numId w:val="48"/>
        </w:numPr>
        <w:spacing w:after="0"/>
        <w:jc w:val="both"/>
      </w:pPr>
      <w:r>
        <w:t xml:space="preserve">predlagatelj, po ŽDO Varaždin, Građansko upravni odjel, </w:t>
      </w:r>
    </w:p>
    <w:p w:rsidRDefault="00974613" w:rsidP="00974613" w:rsidR="00974613">
      <w:pPr>
        <w:numPr>
          <w:ilvl w:val="0"/>
          <w:numId w:val="48"/>
        </w:numPr>
        <w:spacing w:after="0"/>
        <w:jc w:val="both"/>
      </w:pPr>
      <w:r>
        <w:t>dužnik, ENERGETIKA-SERVIS-KLIMA d.o.o., Koprivnica, Zagrebačka bb</w:t>
      </w:r>
    </w:p>
    <w:p w:rsidRDefault="00974613" w:rsidP="00974613" w:rsidR="00974613">
      <w:pPr>
        <w:numPr>
          <w:ilvl w:val="0"/>
          <w:numId w:val="48"/>
        </w:numPr>
        <w:spacing w:after="0"/>
        <w:jc w:val="both"/>
      </w:pPr>
      <w:r>
        <w:t>direktor dužnika, Ivan Horvat, Koprivnica, Trg kralja Tomislava 8</w:t>
      </w:r>
    </w:p>
    <w:p w:rsidRDefault="00974613" w:rsidP="00974613" w:rsidR="0097461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Erste&amp;Steiermarkische bank d.d., Rijeka, </w:t>
      </w:r>
      <w:r>
        <w:rPr>
          <w:rStyle w:val="st1"/>
          <w:rFonts w:eastAsiaTheme="majorEastAsia"/>
        </w:rPr>
        <w:t>Jadranski trg 3a</w:t>
      </w:r>
    </w:p>
    <w:p w:rsidRDefault="00974613" w:rsidP="00974613" w:rsidR="00974613">
      <w:pPr>
        <w:spacing w:after="0"/>
        <w:ind w:left="1395"/>
        <w:jc w:val="both"/>
      </w:pPr>
      <w:r>
        <w:t xml:space="preserve"> </w:t>
      </w:r>
    </w:p>
    <w:p w:rsidRDefault="00974613" w:rsidP="00974613" w:rsidR="00974613">
      <w:pPr>
        <w:spacing w:after="0"/>
        <w:jc w:val="center"/>
      </w:pPr>
    </w:p>
    <w:p w:rsidRDefault="00974613" w:rsidP="00974613" w:rsidR="00974613">
      <w:pPr>
        <w:spacing w:after="0"/>
        <w:ind w:firstLine="720"/>
        <w:jc w:val="center"/>
      </w:pPr>
    </w:p>
    <w:p w:rsidRDefault="00974613" w:rsidP="00974613" w:rsidR="0097461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74613" w:rsidP="00974613" w:rsidR="00974613">
      <w:pPr>
        <w:spacing w:after="0"/>
        <w:ind w:left="720"/>
        <w:jc w:val="both"/>
      </w:pPr>
    </w:p>
    <w:p w:rsidRDefault="00CB0EA4" w:rsidP="00974613" w:rsidR="00CB0EA4">
      <w:pPr>
        <w:pStyle w:val="Naslovdokumenta"/>
        <w:spacing w:after="0"/>
      </w:pPr>
    </w:p>
    <w:p w:rsidRDefault="0071688E" w:rsidP="00974613" w:rsidR="0071688E">
      <w:pPr>
        <w:pStyle w:val="Poetniodjeljak"/>
        <w:spacing w:after="0"/>
      </w:pPr>
    </w:p>
    <w:p w:rsidRDefault="00A21F0D" w:rsidP="00974613" w:rsidR="00A21F0D">
      <w:pPr>
        <w:pStyle w:val="NormaleSPIS"/>
        <w:spacing w:after="0"/>
        <w:rPr>
          <w:noProof/>
        </w:rPr>
      </w:pPr>
    </w:p>
    <w:p w:rsidRDefault="00DA0242" w:rsidP="0097461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613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basedOn w:val="Zadanifontodlomka"/>
    <w:rsid w:val="0097461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basedOn w:val="Zadanifontodlomka"/>
    <w:rsid w:val="0097461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85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St-160/2016-4</izvorni_sadrzaj>
    <derivirana_varijabla naziv="DomainObject.Oznaka_1">St-160/2016-4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postupka</izvorni_sadrzaj>
    <derivirana_varijabla naziv="DomainObject.Predmet.Opis_1">obustava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ENERGETIKA-SERVIS-KLIMA, trgovačko društvo za trgovinu i usluge u građevinarstvu, d.o.o. zastupanog po punomoćniku Ivan Horvat</izvorni_sadrzaj>
    <derivirana_varijabla naziv="DomainObject.Predmet.ProtustrankaFormated_1">  ENERGETIKA-SERVIS-KLIMA, trgovačko društvo za trgovinu i usluge u građevinarstvu, d.o.o. zastupanog po punomoćniku Ivan Horvat</derivirana_varijabla>
  </DomainObject.Predmet.ProtustrankaFormated>
  <DomainObject.Predmet.ProtustrankaFormatedOIB>
    <izvorni_sadrzaj>  ENERGETIKA-SERVIS-KLIMA, trgovačko društvo za trgovinu i usluge u građevinarstvu, d.o.o., OIB 89594394179 zastupanog po punomoćniku Ivan Horvat</izvorni_sadrzaj>
    <derivirana_varijabla naziv="DomainObject.Predmet.ProtustrankaFormatedOIB_1">  ENERGETIKA-SERVIS-KLIMA, trgovačko društvo za trgovinu i usluge u građevinarstvu, d.o.o., OIB 89594394179 zastupanog po punomoćniku Ivan Horvat</derivirana_varijabla>
  </DomainObject.Predmet.ProtustrankaFormatedOIB>
  <DomainObject.Predmet.ProtustrankaFormatedWithAdress>
    <izvorni_sadrzaj> ENERGETIKA-SERVIS-KLIMA, trgovačko društvo za trgovinu i usluge u građevinarstvu, d.o.o., Zagrebačka bb, 48000 Koprivnica zastupanog po punomoćniku Ivan Horvat</izvorni_sadrzaj>
    <derivirana_varijabla naziv="DomainObject.Predmet.ProtustrankaFormatedWithAdress_1"> ENERGETIKA-SERVIS-KLIMA, trgovačko društvo za trgovinu i usluge u građevinarstvu, d.o.o., Zagrebačka bb, 48000 Koprivnica zastupanog po punomoćniku Ivan Horvat</derivirana_varijabla>
  </DomainObject.Predmet.ProtustrankaFormatedWithAdress>
  <DomainObject.Predmet.ProtustrankaFormatedWithAdressOIB>
    <izvorni_sadrzaj> ENERGETIKA-SERVIS-KLIMA, trgovačko društvo za trgovinu i usluge u građevinarstvu, d.o.o., OIB 89594394179, Zagrebačka bb, 48000 Koprivnica zastupanog po punomoćniku Ivan Horvat</izvorni_sadrzaj>
    <derivirana_varijabla naziv="DomainObject.Predmet.ProtustrankaFormatedWithAdressOIB_1"> ENERGETIKA-SERVIS-KLIMA, trgovačko društvo za trgovinu i usluge u građevinarstvu, d.o.o., OIB 89594394179, Zagrebačka bb, 48000 Koprivnica zastupanog po punomoćniku Ivan Horvat</derivirana_varijabla>
  </DomainObject.Predmet.ProtustrankaFormatedWithAdressOIB>
  <DomainObject.Predmet.ProtustrankaWithAdress>
    <izvorni_sadrzaj>ENERGETIKA-SERVIS-KLIMA, trgovačko društvo za trgovinu i usluge u građevinarstvu, d.o.o. Zagrebačka bb, 48000 Koprivnica</izvorni_sadrzaj>
    <derivirana_varijabla naziv="DomainObject.Predmet.ProtustrankaWithAdress_1">ENERGETIKA-SERVIS-KLIMA, trgovačko društvo za trgovinu i usluge u građevinarstvu, d.o.o. Zagrebačka bb, 48000 Koprivnica</derivirana_varijabla>
  </DomainObject.Predmet.ProtustrankaWithAdress>
  <DomainObject.Predmet.ProtustrankaWithAdressOIB>
    <izvorni_sadrzaj>ENERGETIKA-SERVIS-KLIMA, trgovačko društvo za trgovinu i usluge u građevinarstvu, d.o.o., OIB 89594394179, Zagrebačka bb, 48000 Koprivnica</izvorni_sadrzaj>
    <derivirana_varijabla naziv="DomainObject.Predmet.ProtustrankaWithAdressOIB_1">ENERGETIKA-SERVIS-KLIMA, trgovačko društvo za trgovinu i usluge u građevinarstvu, d.o.o., OIB 89594394179, Zagrebačka bb, 48000 Koprivnica</derivirana_varijabla>
  </DomainObject.Predmet.ProtustrankaWithAdressOIB>
  <DomainObject.Predmet.ProtustrankaNazivFormated>
    <izvorni_sadrzaj>ENERGETIKA-SERVIS-KLIMA, trgovačko društvo za trgovinu i usluge u građevinarstvu, d.o.o.</izvorni_sadrzaj>
    <derivirana_varijabla naziv="DomainObject.Predmet.ProtustrankaNazivFormated_1">ENERGETIKA-SERVIS-KLIMA, trgovačko društvo za trgovinu i usluge u građevinarstvu, d.o.o.</derivirana_varijabla>
  </DomainObject.Predmet.ProtustrankaNazivFormated>
  <DomainObject.Predmet.ProtustrankaNazivFormatedOIB>
    <izvorni_sadrzaj>ENERGETIKA-SERVIS-KLIMA, trgovačko društvo za trgovinu i usluge u građevinarstvu, d.o.o., OIB 89594394179</izvorni_sadrzaj>
    <derivirana_varijabla naziv="DomainObject.Predmet.ProtustrankaNazivFormatedOIB_1">ENERGETIKA-SERVIS-KLIMA, trgovačko društvo za trgovinu i usluge u građevinarstvu, d.o.o., OIB 89594394179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9158464.91</izvorni_sadrzaj>
    <derivirana_varijabla naziv="DomainObject.Predmet.TrenutnaVrijednost_1">9158464.91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ENERGETIKA-SERVIS-KLIMA, trgovačko društvo za trgovinu i usluge u građevinarstvu, d.o.o. zastupanog po punomoćniku Ivan Horvat</item>
    </izvorni_sadrzaj>
    <derivirana_varijabla naziv="DomainObject.Predmet.ProtuStrankaListFormated_1">
      <item>ENERGETIKA-SERVIS-KLIMA, trgovačko društvo za trgovinu i usluge u građevinarstvu, d.o.o. zastupanog po punomoćniku Ivan Horvat</item>
    </derivirana_varijabla>
  </DomainObject.Predmet.ProtuStrankaListFormated>
  <DomainObject.Predmet.ProtuStrankaListFormatedOIB>
    <izvorni_sadrzaj>
      <item>ENERGETIKA-SERVIS-KLIMA, trgovačko društvo za trgovinu i usluge u građevinarstvu, d.o.o., OIB 89594394179 zastupanog po punomoćniku Ivan Horvat</item>
    </izvorni_sadrzaj>
    <derivirana_varijabla naziv="DomainObject.Predmet.ProtuStrankaListFormatedOIB_1">
      <item>ENERGETIKA-SERVIS-KLIMA, trgovačko društvo za trgovinu i usluge u građevinarstvu, d.o.o., OIB 89594394179 zastupanog po punomoćniku Ivan Horvat</item>
    </derivirana_varijabla>
  </DomainObject.Predmet.ProtuStrankaListFormatedOIB>
  <DomainObject.Predmet.ProtuStrankaListFormatedWithAdress>
    <izvorni_sadrzaj>
      <item>ENERGETIKA-SERVIS-KLIMA, trgovačko društvo za trgovinu i usluge u građevinarstvu, d.o.o., Zagrebačka bb, 48000 Koprivnica zastupanog po punomoćniku Ivan Horvat</item>
    </izvorni_sadrzaj>
    <derivirana_varijabla naziv="DomainObject.Predmet.ProtuStrankaListFormatedWithAdress_1">
      <item>ENERGETIKA-SERVIS-KLIMA, trgovačko društvo za trgovinu i usluge u građevinarstvu, d.o.o., Zagrebačka bb, 48000 Koprivnica zastupanog po punomoćniku Ivan Horvat</item>
    </derivirana_varijabla>
  </DomainObject.Predmet.ProtuStrankaListFormatedWithAdress>
  <DomainObject.Predmet.ProtuStrankaListFormatedWithAdressOIB>
    <izvorni_sadrzaj>
      <item>ENERGETIKA-SERVIS-KLIMA, trgovačko društvo za trgovinu i usluge u građevinarstvu, d.o.o., OIB 89594394179, Zagrebačka bb, 48000 Koprivnica zastupanog po punomoćniku Ivan Horvat</item>
    </izvorni_sadrzaj>
    <derivirana_varijabla naziv="DomainObject.Predmet.ProtuStrankaListFormatedWithAdressOIB_1">
      <item>ENERGETIKA-SERVIS-KLIMA, trgovačko društvo za trgovinu i usluge u građevinarstvu, d.o.o., OIB 89594394179, Zagrebačka bb, 48000 Koprivnica zastupanog po punomoćniku Ivan Horvat</item>
    </derivirana_varijabla>
  </DomainObject.Predmet.ProtuStrankaListFormatedWithAdressOIB>
  <DomainObject.Predmet.ProtuStrankaListNazivFormated>
    <izvorni_sadrzaj>
      <item>ENERGETIKA-SERVIS-KLIMA, trgovačko društvo za trgovinu i usluge u građevinarstvu, d.o.o.</item>
    </izvorni_sadrzaj>
    <derivirana_varijabla naziv="DomainObject.Predmet.ProtuStrankaListNazivFormated_1">
      <item>ENERGETIKA-SERVIS-KLIMA, trgovačko društvo za trgovinu i usluge u građevinarstvu, d.o.o.</item>
    </derivirana_varijabla>
  </DomainObject.Predmet.ProtuStrankaListNazivFormated>
  <DomainObject.Predmet.ProtuStrankaListNazivFormatedOIB>
    <izvorni_sadrzaj>
      <item>ENERGETIKA-SERVIS-KLIMA, trgovačko društvo za trgovinu i usluge u građevinarstvu, d.o.o., OIB 89594394179</item>
    </izvorni_sadrzaj>
    <derivirana_varijabla naziv="DomainObject.Predmet.ProtuStrankaListNazivFormatedOIB_1">
      <item>ENERGETIKA-SERVIS-KLIMA, trgovačko društvo za trgovinu i usluge u građevinarstvu, d.o.o., OIB 89594394179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</item>
    </izvorni_sadrzaj>
    <derivirana_varijabla naziv="DomainObject.Predmet.OstaliListFormated_1"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</item>
    </izvorni_sadrzaj>
    <derivirana_varijabla naziv="DomainObject.Predmet.OstaliListFormatedOIB_1"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FINANCIJA, Porezna uprava, Područni ured sjeverna Hrvatska</item>
      <item>Ivan Horvat, Trg kralja Tomislava 8, 48000 Donji Vidovec punomoćnik sudionika u postupku ENERGETIKA-SERVIS-KLIMA, trgovačko društvo za trgovinu i usluge u građevinarstvu, d.o.o.</item>
    </izvorni_sadrzaj>
    <derivirana_varijabla naziv="DomainObject.Predmet.OstaliListFormatedWithAdress_1">
      <item>Županijsko državno odvjetništvo u Varaždinu punomoćnik sudionika u postupku REPUBLIKA HRVATSKA MINISTARSTVO FINANCIJA, Porezna uprava, Područni ured sjeverna Hrvatska</item>
      <item>Ivan Horvat, Trg kralja Tomislava 8, 48000 Donji Vidovec punomoćnik sudionika u postupku ENERGETIKA-SERVIS-KLIMA, trgovačko društvo za trgovinu i usluge u građevinarstvu, d.o.o.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FINANCIJA, Porezna uprava, Područni ured sjeverna Hrvatska</item>
      <item>Ivan Horvat, OIB 84196035897, Trg kralja Tomislava 8, 48000 Donji Vidovec punomoćnik sudionika u postupku ENERGETIKA-SERVIS-KLIMA, trgovačko društvo za trgovinu i usluge u građevinarstvu, d.o.o.</item>
    </izvorni_sadrzaj>
    <derivirana_varijabla naziv="DomainObject.Predmet.OstaliListFormatedWithAdressOIB_1">
      <item>Županijsko državno odvjetništvo u Varaždinu punomoćnik sudionika u postupku REPUBLIKA HRVATSKA MINISTARSTVO FINANCIJA, Porezna uprava, Područni ured sjeverna Hrvatska</item>
      <item>Ivan Horvat, OIB 84196035897, Trg kralja Tomislava 8, 48000 Donji Vidovec punomoćnik sudionika u postupku ENERGETIKA-SERVIS-KLIMA, trgovačko društvo za trgovinu i usluge u građevinarstvu, d.o.o.</item>
    </derivirana_varijabla>
  </DomainObject.Predmet.OstaliListFormatedWithAdressOIB>
  <DomainObject.Predmet.OstaliListNazivFormated>
    <izvorni_sadrzaj>
      <item>Županijsko državno odvjetništvo u Varaždinu</item>
      <item>Ivan Horvat</item>
    </izvorni_sadrzaj>
    <derivirana_varijabla naziv="DomainObject.Predmet.OstaliListNazivFormated_1">
      <item>Županijsko državno odvjetništvo u Varaždinu</item>
      <item>Ivan Horvat</item>
    </derivirana_varijabla>
  </DomainObject.Predmet.OstaliListNazivFormated>
  <DomainObject.Predmet.OstaliListNazivFormatedOIB>
    <izvorni_sadrzaj>
      <item>Županijsko državno odvjetništvo u Varaždinu</item>
      <item>Ivan Horvat, OIB 84196035897</item>
    </izvorni_sadrzaj>
    <derivirana_varijabla naziv="DomainObject.Predmet.OstaliListNazivFormatedOIB_1">
      <item>Županijsko državno odvjetništvo u Varaždinu</item>
      <item>Ivan Horvat, OIB 84196035897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St-160/2016-4</izvorni_sadrzaj>
    <derivirana_varijabla naziv="DomainObject.PoslovniBrojDokumenta_1">St-160/2016-4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ENERGETIKA-SERVIS-KLIMA, trgovačko društvo za trgovinu i usluge u građevinarstvu, d.o.o.</izvorni_sadrzaj>
    <derivirana_varijabla naziv="DomainObject.Predmet.ProtustrankaIDrugi_1">ENERGETIKA-SERVIS-KLIMA, trgovačko društvo za trgovinu i usluge u građevinarstvu, d.o.o.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ENERGETIKA-SERVIS-KLIMA, trgovačko društvo za trgovinu i usluge u građevinarstvu, d.o.o., OIB 89594394179, Zagrebačka bb, 48000 Koprivnica</izvorni_sadrzaj>
    <derivirana_varijabla naziv="DomainObject.Predmet.ProtustrankaIDrugiAdressOIB_1">ENERGETIKA-SERVIS-KLIMA, trgovačko društvo za trgovinu i usluge u građevinarstvu, d.o.o., OIB 89594394179, Zagrebačka 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ENERGETIKA-SERVIS-KLIMA, trgovačko društvo za trgovinu i usluge u građevinarstvu, d.o.o.</item>
      <item>REPUBLIKA HRVATSKA MINISTARSTVO FINANCIJA, Porezna uprava, Područni ured sjeverna Hrvatska</item>
      <item>Županijsko državno odvjetništvo u Varaždinu</item>
      <item>Ivan Horvat</item>
    </izvorni_sadrzaj>
    <derivirana_varijabla naziv="DomainObject.Predmet.SudioniciListNaziv_1">
      <item>ENERGETIKA-SERVIS-KLIMA, trgovačko društvo za trgovinu i usluge u građevinarstvu, d.o.o.</item>
      <item>REPUBLIKA HRVATSKA MINISTARSTVO FINANCIJA, Porezna uprava, Područni ured sjeverna Hrvatska</item>
      <item>Županijsko državno odvjetništvo u Varaždinu</item>
      <item>Ivan Horvat</item>
    </derivirana_varijabla>
  </DomainObject.Predmet.SudioniciListNaziv>
  <DomainObject.Predmet.SudioniciListAdressOIB>
    <izvorni_sadrzaj>
      <item>ENERGETIKA-SERVIS-KLIMA, trgovačko društvo za trgovinu i usluge u građevinarstvu, d.o.o.,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Trg kralja Tomislava 8,48000 Donji Vidovec</item>
    </izvorni_sadrzaj>
    <derivirana_varijabla naziv="DomainObject.Predmet.SudioniciListAdressOIB_1">
      <item>ENERGETIKA-SERVIS-KLIMA, trgovačko društvo za trgovinu i usluge u građevinarstvu, d.o.o.,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Trg kralja Tomislava 8,48000 Donji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10622-726F-43BA-A68A-61F0DFA0E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522</properties:Words>
  <properties:Characters>2994</properties:Characters>
  <properties:Lines>99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2016-02-08T12:43:00Z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St-160/2016-4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