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9a5b" w14:paraId="6e99a5b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7A3F51" w:rsidRP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EKO-SIM zadruga za proizvodn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ju, trgovinu i usluge, Bobovac, Bobovac 301</w:t>
      </w:r>
      <w:r w:rsidR="007A3F51" w:rsidRP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38165990039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7A3F51" w:rsidRP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EKO-SIM zadruga za proizvodnju, trgovinu i usluge, Bobovac, Bobovac 301, OIB: 38165990039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Neven Pavišić, Sesvete, Prva prigorska 21a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13342388025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7A3F51" w:rsidRPr="007A3F51">
        <w:rPr>
          <w:rFonts w:cs="Times New Roman" w:eastAsia="Times New Roman" w:hAnsi="Times New Roman" w:ascii="Times New Roman"/>
          <w:sz w:val="24"/>
          <w:szCs w:val="24"/>
          <w:lang w:eastAsia="hr-HR"/>
        </w:rPr>
        <w:t>EKO-SIM zadruga za proizvodnju, trgovinu i usluge, Bobovac, Bobovac 301, OIB: 38165990039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A3F51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7A3F5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6895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A69C9"/>
    <w:rsid w:val="000B04A9"/>
    <w:rsid w:val="000C6446"/>
    <w:rsid w:val="00150A2D"/>
    <w:rsid w:val="001C039E"/>
    <w:rsid w:val="00202AC3"/>
    <w:rsid w:val="0028100C"/>
    <w:rsid w:val="00296AC5"/>
    <w:rsid w:val="002D1E87"/>
    <w:rsid w:val="003B3F52"/>
    <w:rsid w:val="004126FE"/>
    <w:rsid w:val="00422CE0"/>
    <w:rsid w:val="0042487C"/>
    <w:rsid w:val="00470C51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CC511E"/>
    <w:rsid w:val="00CD509D"/>
    <w:rsid w:val="00E52CD1"/>
    <w:rsid w:val="00E738FB"/>
    <w:rsid w:val="00EE254E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73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8F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38F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38F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38F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73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3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3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3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38F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6895</izvorni_sadrzaj>
    <derivirana_varijabla naziv="DomainObject.Predmet.Broj_1">6895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St-6895/2015</izvorni_sadrzaj>
    <derivirana_varijabla naziv="DomainObject.Predmet.OznakaBroj_1">St-6895/2015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EKO-SIM zadruga za proizvodnju, trgovinu i usluge</izvorni_sadrzaj>
    <derivirana_varijabla naziv="DomainObject.Predmet.ProtustrankaFormated_1">  EKO-SIM zadruga za proizvodnju, trgovinu i usluge</derivirana_varijabla>
  </DomainObject.Predmet.ProtustrankaFormated>
  <DomainObject.Predmet.ProtustrankaFormatedOIB>
    <izvorni_sadrzaj>  EKO-SIM zadruga za proizvodnju, trgovinu i usluge, OIB 38165990039</izvorni_sadrzaj>
    <derivirana_varijabla naziv="DomainObject.Predmet.ProtustrankaFormatedOIB_1">  EKO-SIM zadruga za proizvodnju, trgovinu i usluge, OIB 38165990039</derivirana_varijabla>
  </DomainObject.Predmet.ProtustrankaFormatedOIB>
  <DomainObject.Predmet.ProtustrankaFormatedWithAdress>
    <izvorni_sadrzaj> EKO-SIM zadruga za proizvodnju, trgovinu i usluge, Bobovac 301, 44210 Bobovac</izvorni_sadrzaj>
    <derivirana_varijabla naziv="DomainObject.Predmet.ProtustrankaFormatedWithAdress_1"> EKO-SIM zadruga za proizvodnju, trgovinu i usluge, Bobovac 301, 44210 Bobovac</derivirana_varijabla>
  </DomainObject.Predmet.ProtustrankaFormatedWithAdress>
  <DomainObject.Predmet.ProtustrankaFormatedWithAdressOIB>
    <izvorni_sadrzaj> EKO-SIM zadruga za proizvodnju, trgovinu i usluge, OIB 38165990039, Bobovac 301, 44210 Bobovac</izvorni_sadrzaj>
    <derivirana_varijabla naziv="DomainObject.Predmet.ProtustrankaFormatedWithAdressOIB_1"> EKO-SIM zadruga za proizvodnju, trgovinu i usluge, OIB 38165990039, Bobovac 301, 44210 Bobovac</derivirana_varijabla>
  </DomainObject.Predmet.ProtustrankaFormatedWithAdressOIB>
  <DomainObject.Predmet.ProtustrankaWithAdress>
    <izvorni_sadrzaj>EKO-SIM zadruga za proizvodnju, trgovinu i usluge Bobovac 301, 44210 Bobovac</izvorni_sadrzaj>
    <derivirana_varijabla naziv="DomainObject.Predmet.ProtustrankaWithAdress_1">EKO-SIM zadruga za proizvodnju, trgovinu i usluge Bobovac 301, 44210 Bobovac</derivirana_varijabla>
  </DomainObject.Predmet.ProtustrankaWithAdress>
  <DomainObject.Predmet.ProtustrankaWithAdressOIB>
    <izvorni_sadrzaj>EKO-SIM zadruga za proizvodnju, trgovinu i usluge, OIB 38165990039, Bobovac 301, 44210 Bobovac</izvorni_sadrzaj>
    <derivirana_varijabla naziv="DomainObject.Predmet.ProtustrankaWithAdressOIB_1">EKO-SIM zadruga za proizvodnju, trgovinu i usluge, OIB 38165990039, Bobovac 301, 44210 Bobovac</derivirana_varijabla>
  </DomainObject.Predmet.ProtustrankaWithAdressOIB>
  <DomainObject.Predmet.ProtustrankaNazivFormated>
    <izvorni_sadrzaj>EKO-SIM zadruga za proizvodnju, trgovinu i usluge</izvorni_sadrzaj>
    <derivirana_varijabla naziv="DomainObject.Predmet.ProtustrankaNazivFormated_1">EKO-SIM zadruga za proizvodnju, trgovinu i usluge</derivirana_varijabla>
  </DomainObject.Predmet.ProtustrankaNazivFormated>
  <DomainObject.Predmet.ProtustrankaNazivFormatedOIB>
    <izvorni_sadrzaj>EKO-SIM zadruga za proizvodnju, trgovinu i usluge, OIB 38165990039</izvorni_sadrzaj>
    <derivirana_varijabla naziv="DomainObject.Predmet.ProtustrankaNazivFormatedOIB_1">EKO-SIM zadruga za proizvodnju, trgovinu i usluge, OIB 38165990039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EKO-SIM zadruga za proizvodnju, trgovinu i usluge</item>
    </izvorni_sadrzaj>
    <derivirana_varijabla naziv="DomainObject.Predmet.ProtuStrankaListFormated_1">
      <item>EKO-SIM zadruga za proizvodnju, trgovinu i usluge</item>
    </derivirana_varijabla>
  </DomainObject.Predmet.ProtuStrankaListFormated>
  <DomainObject.Predmet.ProtuStrankaListFormatedOIB>
    <izvorni_sadrzaj>
      <item>EKO-SIM zadruga za proizvodnju, trgovinu i usluge, OIB 38165990039</item>
    </izvorni_sadrzaj>
    <derivirana_varijabla naziv="DomainObject.Predmet.ProtuStrankaListFormatedOIB_1">
      <item>EKO-SIM zadruga za proizvodnju, trgovinu i usluge, OIB 38165990039</item>
    </derivirana_varijabla>
  </DomainObject.Predmet.ProtuStrankaListFormatedOIB>
  <DomainObject.Predmet.ProtuStrankaListFormatedWithAdress>
    <izvorni_sadrzaj>
      <item>EKO-SIM zadruga za proizvodnju, trgovinu i usluge, Bobovac 301, 44210 Bobovac</item>
    </izvorni_sadrzaj>
    <derivirana_varijabla naziv="DomainObject.Predmet.ProtuStrankaListFormatedWithAdress_1">
      <item>EKO-SIM zadruga za proizvodnju, trgovinu i usluge, Bobovac 301, 44210 Bobovac</item>
    </derivirana_varijabla>
  </DomainObject.Predmet.ProtuStrankaListFormatedWithAdress>
  <DomainObject.Predmet.ProtuStrankaListFormatedWithAdressOIB>
    <izvorni_sadrzaj>
      <item>EKO-SIM zadruga za proizvodnju, trgovinu i usluge, OIB 38165990039, Bobovac 301, 44210 Bobovac</item>
    </izvorni_sadrzaj>
    <derivirana_varijabla naziv="DomainObject.Predmet.ProtuStrankaListFormatedWithAdressOIB_1">
      <item>EKO-SIM zadruga za proizvodnju, trgovinu i usluge, OIB 38165990039, Bobovac 301, 44210 Bobovac</item>
    </derivirana_varijabla>
  </DomainObject.Predmet.ProtuStrankaListFormatedWithAdressOIB>
  <DomainObject.Predmet.ProtuStrankaListNazivFormated>
    <izvorni_sadrzaj>
      <item>EKO-SIM zadruga za proizvodnju, trgovinu i usluge</item>
    </izvorni_sadrzaj>
    <derivirana_varijabla naziv="DomainObject.Predmet.ProtuStrankaListNazivFormated_1">
      <item>EKO-SIM zadruga za proizvodnju, trgovinu i usluge</item>
    </derivirana_varijabla>
  </DomainObject.Predmet.ProtuStrankaListNazivFormated>
  <DomainObject.Predmet.ProtuStrankaListNazivFormatedOIB>
    <izvorni_sadrzaj>
      <item>EKO-SIM zadruga za proizvodnju, trgovinu i usluge, OIB 38165990039</item>
    </izvorni_sadrzaj>
    <derivirana_varijabla naziv="DomainObject.Predmet.ProtuStrankaListNazivFormatedOIB_1">
      <item>EKO-SIM zadruga za proizvodnju, trgovinu i usluge, OIB 38165990039</item>
    </derivirana_varijabla>
  </DomainObject.Predmet.ProtuStrankaListNazivFormatedOIB>
  <DomainObject.Predmet.OstaliListFormated>
    <izvorni_sadrzaj>
      <item>NIKOLINA MILUNIĆ</item>
    </izvorni_sadrzaj>
    <derivirana_varijabla naziv="DomainObject.Predmet.OstaliListFormated_1">
      <item>NIKOLINA MILUNIĆ</item>
    </derivirana_varijabla>
  </DomainObject.Predmet.OstaliListFormated>
  <DomainObject.Predmet.OstaliListFormatedOIB>
    <izvorni_sadrzaj>
      <item>NIKOLINA MILUNIĆ, OIB 15722129267</item>
    </izvorni_sadrzaj>
    <derivirana_varijabla naziv="DomainObject.Predmet.OstaliListFormatedOIB_1">
      <item>NIKOLINA MILUNIĆ, OIB 15722129267</item>
    </derivirana_varijabla>
  </DomainObject.Predmet.OstaliListFormatedOIB>
  <DomainObject.Predmet.OstaliListFormatedWithAdress>
    <izvorni_sadrzaj>
      <item>NIKOLINA MILUNIĆ, Bobovac 301, 44210 Bobovac</item>
    </izvorni_sadrzaj>
    <derivirana_varijabla naziv="DomainObject.Predmet.OstaliListFormatedWithAdress_1">
      <item>NIKOLINA MILUNIĆ, Bobovac 301, 44210 Bobovac</item>
    </derivirana_varijabla>
  </DomainObject.Predmet.OstaliListFormatedWithAdress>
  <DomainObject.Predmet.OstaliListFormatedWithAdressOIB>
    <izvorni_sadrzaj>
      <item>NIKOLINA MILUNIĆ, OIB 15722129267, Bobovac 301, 44210 Bobovac</item>
    </izvorni_sadrzaj>
    <derivirana_varijabla naziv="DomainObject.Predmet.OstaliListFormatedWithAdressOIB_1">
      <item>NIKOLINA MILUNIĆ, OIB 15722129267, Bobovac 301, 44210 Bobovac</item>
    </derivirana_varijabla>
  </DomainObject.Predmet.OstaliListFormatedWithAdressOIB>
  <DomainObject.Predmet.OstaliListNazivFormated>
    <izvorni_sadrzaj>
      <item>NIKOLINA MILUNIĆ</item>
    </izvorni_sadrzaj>
    <derivirana_varijabla naziv="DomainObject.Predmet.OstaliListNazivFormated_1">
      <item>NIKOLINA MILUNIĆ</item>
    </derivirana_varijabla>
  </DomainObject.Predmet.OstaliListNazivFormated>
  <DomainObject.Predmet.OstaliListNazivFormatedOIB>
    <izvorni_sadrzaj>
      <item>NIKOLINA MILUNIĆ, OIB 15722129267</item>
    </izvorni_sadrzaj>
    <derivirana_varijabla naziv="DomainObject.Predmet.OstaliListNazivFormatedOIB_1">
      <item>NIKOLINA MILUNIĆ, OIB 15722129267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EKO-SIM zadruga za proizvodnju, trgovinu i usluge</izvorni_sadrzaj>
    <derivirana_varijabla naziv="DomainObject.Predmet.ProtustrankaIDrugi_1">EKO-SIM zadruga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EKO-SIM zadruga za proizvodnju, trgovinu i usluge, OIB 38165990039, Bobovac 301, 44210 Bobovac</izvorni_sadrzaj>
    <derivirana_varijabla naziv="DomainObject.Predmet.ProtustrankaIDrugiAdressOIB_1">EKO-SIM zadruga za proizvodnju, trgovinu i usluge, OIB 38165990039, Bobovac 301, 44210 Bobovac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EKO-SIM zadruga za proizvodnju, trgovinu i usluge</item>
      <item>FINA Regionalni centar Zagreb</item>
      <item>NIKOLINA MILUNIĆ</item>
    </izvorni_sadrzaj>
    <derivirana_varijabla naziv="DomainObject.Predmet.SudioniciListNaziv_1">
      <item>EKO-SIM zadruga za proizvodnju, trgovinu i usluge</item>
      <item>FINA Regionalni centar Zagreb</item>
      <item>NIKOLINA MILUNIĆ</item>
    </derivirana_varijabla>
  </DomainObject.Predmet.SudioniciListNaziv>
  <DomainObject.Predmet.SudioniciListAdressOIB>
    <izvorni_sadrzaj>
      <item>EKO-SIM zadruga za proizvodnju, trgovinu i usluge, OIB 38165990039, Bobovac 301,44210 Bobovac</item>
      <item>FINA Regionalni centar Zagreb, OIB 85821130368, Trg svibanjskih žrtava 1995. 1,10000 Zagreb</item>
      <item>NIKOLINA MILUNIĆ, OIB 15722129267, Bobovac 301,44210 Bobovac</item>
    </izvorni_sadrzaj>
    <derivirana_varijabla naziv="DomainObject.Predmet.SudioniciListAdressOIB_1">
      <item>EKO-SIM zadruga za proizvodnju, trgovinu i usluge, OIB 38165990039, Bobovac 301,44210 Bobovac</item>
      <item>FINA Regionalni centar Zagreb, OIB 85821130368, Trg svibanjskih žrtava 1995. 1,10000 Zagreb</item>
      <item>NIKOLINA MILUNIĆ, OIB 15722129267, Bobovac 301,44210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38165990039</item>
      <item>, OIB 85821130368</item>
      <item>, OIB 15722129267</item>
    </izvorni_sadrzaj>
    <derivirana_varijabla naziv="DomainObject.Predmet.SudioniciListNazivOIB_1">
      <item>, OIB 38165990039</item>
      <item>, OIB 85821130368</item>
      <item>, OIB 15722129267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2660</properties:Characters>
  <properties:Lines>94</properties:Lines>
  <properties:Paragraphs>33</properties:Paragraphs>
  <properties:TotalTime>192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2016-05-11T06:27:00Z</cp:lastPrinted>
  <dcterms:modified xmlns:xsi="http://www.w3.org/2001/XMLSchema-instance" xsi:type="dcterms:W3CDTF">2016-05-11T06:28:00Z</dcterms:modified>
  <cp:revision>47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