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3a496" w14:paraId="4e3a496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 xml:space="preserve">ukoišanska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EF4316" w:rsidRPr="00875007">
        <w:rPr>
          <w:b/>
          <w:sz w:val="22"/>
          <w:szCs w:val="22"/>
          <w:lang w:val="hr-HR"/>
        </w:rPr>
        <w:t xml:space="preserve">Posl.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DA43FC">
        <w:rPr>
          <w:b/>
          <w:sz w:val="22"/>
          <w:szCs w:val="22"/>
          <w:lang w:val="hr-HR"/>
        </w:rPr>
        <w:t>8</w:t>
      </w:r>
      <w:r w:rsidR="00EA7A8B">
        <w:rPr>
          <w:b/>
          <w:sz w:val="22"/>
          <w:szCs w:val="22"/>
          <w:lang w:val="hr-HR"/>
        </w:rPr>
        <w:t>64</w:t>
      </w:r>
      <w:r w:rsidR="00F00884" w:rsidRPr="00875007">
        <w:rPr>
          <w:b/>
          <w:sz w:val="22"/>
          <w:szCs w:val="22"/>
          <w:lang w:val="hr-HR"/>
        </w:rPr>
        <w:t>/</w:t>
      </w:r>
      <w:r w:rsidR="00A448B5" w:rsidRPr="00875007">
        <w:rPr>
          <w:b/>
          <w:sz w:val="22"/>
          <w:szCs w:val="22"/>
          <w:lang w:val="hr-HR"/>
        </w:rPr>
        <w:t>201</w:t>
      </w:r>
      <w:r w:rsidR="00F07133" w:rsidRPr="00875007">
        <w:rPr>
          <w:b/>
          <w:sz w:val="22"/>
          <w:szCs w:val="22"/>
          <w:lang w:val="hr-HR"/>
        </w:rPr>
        <w:t>6</w:t>
      </w:r>
      <w:r w:rsidR="001A20B6" w:rsidRPr="00875007">
        <w:rPr>
          <w:b/>
          <w:sz w:val="22"/>
          <w:szCs w:val="22"/>
          <w:lang w:val="hr-HR"/>
        </w:rPr>
        <w:t>-</w:t>
      </w:r>
      <w:r w:rsidR="00F07CC2">
        <w:rPr>
          <w:b/>
          <w:sz w:val="22"/>
          <w:szCs w:val="22"/>
          <w:lang w:val="hr-HR"/>
        </w:rPr>
        <w:t>8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</w:t>
      </w:r>
      <w:r w:rsidR="00B61C06" w:rsidRPr="00B61C06">
        <w:rPr>
          <w:sz w:val="22"/>
          <w:szCs w:val="22"/>
          <w:lang w:val="en-AU"/>
        </w:rPr>
        <w:t>ĆELIĆ GRADNJA društvo s ograničenom odgovornošću za građenje i trgovinu,</w:t>
      </w:r>
      <w:r w:rsidR="00B61C06">
        <w:rPr>
          <w:sz w:val="22"/>
          <w:szCs w:val="22"/>
          <w:lang w:val="en-AU"/>
        </w:rPr>
        <w:t xml:space="preserve"> Poljica,</w:t>
      </w:r>
      <w:r w:rsidR="00B61C06" w:rsidRPr="00B61C06">
        <w:rPr>
          <w:sz w:val="22"/>
          <w:szCs w:val="22"/>
          <w:lang w:val="en-AU"/>
        </w:rPr>
        <w:t xml:space="preserve"> MBS: 060235295, OIB: 38230458220</w:t>
      </w:r>
      <w:r w:rsidR="001561EC" w:rsidRPr="00875007">
        <w:rPr>
          <w:sz w:val="22"/>
          <w:szCs w:val="22"/>
        </w:rPr>
        <w:t xml:space="preserve">, dana </w:t>
      </w:r>
      <w:r w:rsidR="00BC0471">
        <w:rPr>
          <w:sz w:val="22"/>
          <w:szCs w:val="22"/>
        </w:rPr>
        <w:t>5</w:t>
      </w:r>
      <w:r w:rsidR="002C7B03" w:rsidRPr="00875007">
        <w:rPr>
          <w:sz w:val="22"/>
          <w:szCs w:val="22"/>
        </w:rPr>
        <w:t xml:space="preserve">. </w:t>
      </w:r>
      <w:r w:rsidR="00F92EF8" w:rsidRPr="00875007">
        <w:rPr>
          <w:sz w:val="22"/>
          <w:szCs w:val="22"/>
        </w:rPr>
        <w:t>listopada</w:t>
      </w:r>
      <w:r w:rsidR="001561EC" w:rsidRPr="00875007">
        <w:rPr>
          <w:sz w:val="22"/>
          <w:szCs w:val="22"/>
        </w:rPr>
        <w:t xml:space="preserve"> 2016.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1F67EA" w:rsidRPr="00875007">
        <w:rPr>
          <w:sz w:val="22"/>
          <w:szCs w:val="22"/>
          <w:lang w:val="hr-HR"/>
        </w:rPr>
        <w:t xml:space="preserve"> </w:t>
      </w:r>
      <w:r w:rsidR="00C60C4F" w:rsidRPr="00875007">
        <w:rPr>
          <w:sz w:val="22"/>
          <w:szCs w:val="22"/>
          <w:lang w:val="hr-HR"/>
        </w:rPr>
        <w:t xml:space="preserve">se </w:t>
      </w:r>
      <w:r w:rsidR="00B61C06">
        <w:rPr>
          <w:sz w:val="22"/>
          <w:szCs w:val="22"/>
        </w:rPr>
        <w:t>Josip Ćelić, Poljica</w:t>
      </w:r>
      <w:r w:rsidR="006B6FC9" w:rsidRPr="00875007">
        <w:rPr>
          <w:sz w:val="22"/>
          <w:szCs w:val="22"/>
          <w:lang w:val="hr-HR"/>
        </w:rPr>
        <w:t>,</w:t>
      </w:r>
      <w:r w:rsidR="002E5DDB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044E01">
        <w:rPr>
          <w:sz w:val="22"/>
          <w:szCs w:val="22"/>
          <w:lang w:val="hr-HR"/>
        </w:rPr>
        <w:t>8</w:t>
      </w:r>
      <w:r w:rsidR="00B61C06">
        <w:rPr>
          <w:sz w:val="22"/>
          <w:szCs w:val="22"/>
          <w:lang w:val="hr-HR"/>
        </w:rPr>
        <w:t>64</w:t>
      </w:r>
      <w:r w:rsidR="00D32C32" w:rsidRPr="00875007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</w:t>
      </w:r>
      <w:r w:rsidR="001A4763" w:rsidRPr="00875007">
        <w:rPr>
          <w:sz w:val="22"/>
          <w:szCs w:val="22"/>
          <w:lang w:val="hr-HR"/>
        </w:rPr>
        <w:t>6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044E01">
        <w:rPr>
          <w:sz w:val="22"/>
          <w:szCs w:val="22"/>
          <w:lang w:val="hr-HR"/>
        </w:rPr>
        <w:t>8</w:t>
      </w:r>
      <w:r w:rsidR="00B61C06">
        <w:rPr>
          <w:sz w:val="22"/>
          <w:szCs w:val="22"/>
          <w:lang w:val="hr-HR"/>
        </w:rPr>
        <w:t>64</w:t>
      </w:r>
      <w:r w:rsidRPr="00875007">
        <w:rPr>
          <w:sz w:val="22"/>
          <w:szCs w:val="22"/>
          <w:lang w:val="hr-HR"/>
        </w:rPr>
        <w:t>-2016.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B61C06" w:rsidRPr="00B61C06">
        <w:rPr>
          <w:sz w:val="22"/>
          <w:szCs w:val="22"/>
        </w:rPr>
        <w:t xml:space="preserve">ĆELIĆ GRADNJA </w:t>
      </w:r>
      <w:r w:rsidR="00B61C06">
        <w:rPr>
          <w:sz w:val="22"/>
          <w:szCs w:val="22"/>
        </w:rPr>
        <w:t>d.o.o., Poljica</w:t>
      </w:r>
      <w:r w:rsidR="003121E9" w:rsidRPr="00875007">
        <w:rPr>
          <w:sz w:val="22"/>
          <w:szCs w:val="22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</w:t>
      </w:r>
      <w:r w:rsidRPr="00875007">
        <w:rPr>
          <w:sz w:val="22"/>
          <w:szCs w:val="22"/>
          <w:lang w:val="hr-HR"/>
        </w:rPr>
        <w:lastRenderedPageBreak/>
        <w:t xml:space="preserve">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BC0471">
        <w:rPr>
          <w:b/>
          <w:sz w:val="22"/>
          <w:szCs w:val="22"/>
          <w:lang w:val="hr-HR"/>
        </w:rPr>
        <w:t>5</w:t>
      </w:r>
      <w:r w:rsidR="002C7B03" w:rsidRPr="00875007">
        <w:rPr>
          <w:b/>
          <w:sz w:val="22"/>
          <w:szCs w:val="22"/>
          <w:lang w:val="hr-HR"/>
        </w:rPr>
        <w:t xml:space="preserve">. </w:t>
      </w:r>
      <w:r w:rsidR="00875007" w:rsidRPr="00875007">
        <w:rPr>
          <w:b/>
          <w:sz w:val="22"/>
          <w:szCs w:val="22"/>
          <w:lang w:val="hr-HR"/>
        </w:rPr>
        <w:t>listopada</w:t>
      </w:r>
      <w:r w:rsidRPr="00875007">
        <w:rPr>
          <w:b/>
          <w:sz w:val="22"/>
          <w:szCs w:val="22"/>
          <w:lang w:val="hr-HR"/>
        </w:rPr>
        <w:t xml:space="preserve"> 2016.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C12A4E" w:rsidP="00C12A4E" w:rsidR="00C12A4E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11. st</w:t>
        </w:r>
      </w:smartTag>
      <w:r w:rsidRPr="00875007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4. OZ</w:t>
        </w:r>
      </w:smartTag>
      <w:r w:rsidRPr="00875007">
        <w:rPr>
          <w:sz w:val="22"/>
          <w:szCs w:val="22"/>
          <w:lang w:val="hr-HR"/>
        </w:rPr>
        <w:t>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2C7B03" w:rsidRPr="00875007">
        <w:rPr>
          <w:sz w:val="22"/>
          <w:szCs w:val="22"/>
          <w:lang w:val="hr-HR"/>
        </w:rPr>
        <w:t>0</w:t>
      </w:r>
      <w:r w:rsidR="00BC0471">
        <w:rPr>
          <w:sz w:val="22"/>
          <w:szCs w:val="22"/>
          <w:lang w:val="hr-HR"/>
        </w:rPr>
        <w:t>5</w:t>
      </w:r>
      <w:r w:rsidR="00875007" w:rsidRPr="00875007">
        <w:rPr>
          <w:sz w:val="22"/>
          <w:szCs w:val="22"/>
          <w:lang w:val="hr-HR"/>
        </w:rPr>
        <w:t>.10</w:t>
      </w:r>
      <w:r w:rsidRPr="00875007">
        <w:rPr>
          <w:sz w:val="22"/>
          <w:szCs w:val="22"/>
          <w:lang w:val="hr-HR"/>
        </w:rPr>
        <w:t>.2016.g.)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D03B77" w:rsidR="00EF4316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B61C06">
        <w:rPr>
          <w:sz w:val="22"/>
          <w:szCs w:val="22"/>
        </w:rPr>
        <w:t>Josip Ćelić, Poljica</w:t>
      </w:r>
      <w:r w:rsidR="00C34D98">
        <w:rPr>
          <w:sz w:val="22"/>
          <w:szCs w:val="22"/>
        </w:rPr>
        <w:t>,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59C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DA43FC">
      <w:rPr>
        <w:b/>
        <w:sz w:val="22"/>
        <w:szCs w:val="22"/>
        <w:lang w:val="hr-HR"/>
      </w:rPr>
      <w:t>8</w:t>
    </w:r>
    <w:r w:rsidR="00B61C06">
      <w:rPr>
        <w:b/>
        <w:sz w:val="22"/>
        <w:szCs w:val="22"/>
        <w:lang w:val="hr-HR"/>
      </w:rPr>
      <w:t>64</w:t>
    </w:r>
    <w:r w:rsidRPr="00714C85">
      <w:rPr>
        <w:b/>
        <w:sz w:val="22"/>
        <w:szCs w:val="22"/>
        <w:lang w:val="hr-HR"/>
      </w:rPr>
      <w:t>/2016-</w:t>
    </w:r>
    <w:r w:rsidR="00F07CC2">
      <w:rPr>
        <w:b/>
        <w:sz w:val="22"/>
        <w:szCs w:val="22"/>
        <w:lang w:val="hr-HR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26AAD"/>
    <w:rsid w:val="00027D82"/>
    <w:rsid w:val="000306AD"/>
    <w:rsid w:val="00044E01"/>
    <w:rsid w:val="000729BD"/>
    <w:rsid w:val="00086A8D"/>
    <w:rsid w:val="00086B1E"/>
    <w:rsid w:val="000A67C8"/>
    <w:rsid w:val="00101775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845CD"/>
    <w:rsid w:val="00387837"/>
    <w:rsid w:val="003A000F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5219AC"/>
    <w:rsid w:val="00524CEC"/>
    <w:rsid w:val="00553DA1"/>
    <w:rsid w:val="0059486F"/>
    <w:rsid w:val="005A4B31"/>
    <w:rsid w:val="005A6A76"/>
    <w:rsid w:val="005A78A8"/>
    <w:rsid w:val="005D07CD"/>
    <w:rsid w:val="0061696B"/>
    <w:rsid w:val="00645D3A"/>
    <w:rsid w:val="0065029E"/>
    <w:rsid w:val="006770E9"/>
    <w:rsid w:val="00697CE6"/>
    <w:rsid w:val="006A51D9"/>
    <w:rsid w:val="006B6FC9"/>
    <w:rsid w:val="006D7447"/>
    <w:rsid w:val="00714C85"/>
    <w:rsid w:val="00742287"/>
    <w:rsid w:val="00742494"/>
    <w:rsid w:val="007718B2"/>
    <w:rsid w:val="00793003"/>
    <w:rsid w:val="007B3220"/>
    <w:rsid w:val="007C48AB"/>
    <w:rsid w:val="007E206B"/>
    <w:rsid w:val="0082407F"/>
    <w:rsid w:val="00824168"/>
    <w:rsid w:val="00836322"/>
    <w:rsid w:val="00871F4E"/>
    <w:rsid w:val="008722C8"/>
    <w:rsid w:val="00875007"/>
    <w:rsid w:val="008754F4"/>
    <w:rsid w:val="008A0BDF"/>
    <w:rsid w:val="008B261F"/>
    <w:rsid w:val="008F12A3"/>
    <w:rsid w:val="0091676C"/>
    <w:rsid w:val="0093736B"/>
    <w:rsid w:val="0094652C"/>
    <w:rsid w:val="009B29C3"/>
    <w:rsid w:val="009D1CA9"/>
    <w:rsid w:val="009D373A"/>
    <w:rsid w:val="009D495D"/>
    <w:rsid w:val="009D4A3A"/>
    <w:rsid w:val="00A259C9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E21DC"/>
    <w:rsid w:val="00B11191"/>
    <w:rsid w:val="00B17CD4"/>
    <w:rsid w:val="00B22FEB"/>
    <w:rsid w:val="00B61C06"/>
    <w:rsid w:val="00B63C24"/>
    <w:rsid w:val="00BB68B9"/>
    <w:rsid w:val="00BC0471"/>
    <w:rsid w:val="00C12A4E"/>
    <w:rsid w:val="00C14CB8"/>
    <w:rsid w:val="00C34D98"/>
    <w:rsid w:val="00C60C4F"/>
    <w:rsid w:val="00C66099"/>
    <w:rsid w:val="00C877E3"/>
    <w:rsid w:val="00C8793C"/>
    <w:rsid w:val="00CB52A5"/>
    <w:rsid w:val="00CC3B20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A7A8B"/>
    <w:rsid w:val="00EB65BB"/>
    <w:rsid w:val="00EC423A"/>
    <w:rsid w:val="00EF4316"/>
    <w:rsid w:val="00EF58FF"/>
    <w:rsid w:val="00F00884"/>
    <w:rsid w:val="00F07133"/>
    <w:rsid w:val="00F07CC2"/>
    <w:rsid w:val="00F92EF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259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59C9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59C9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59C9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59C9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259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59C9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59C9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59C9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59C9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St-864/2016-8</izvorni_sadrzaj>
    <derivirana_varijabla naziv="DomainObject.Oznaka_1">St-864/2016-8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</izvorni_sadrzaj>
    <derivirana_varijabla naziv="DomainObject.Predmet.Broj_1">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St-864/2016</izvorni_sadrzaj>
    <derivirana_varijabla naziv="DomainObject.Predmet.OznakaBroj_1">St-864/2016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ĆELIĆ GRADNJA, društvo s ograničenom odgovornošću za građenje i trgovinu</izvorni_sadrzaj>
    <derivirana_varijabla naziv="DomainObject.Predmet.ProtustrankaFormated_1">  ĆELIĆ GRADNJA, društvo s ograničenom odgovornošću za građenje i trgovinu</derivirana_varijabla>
  </DomainObject.Predmet.ProtustrankaFormated>
  <DomainObject.Predmet.ProtustrankaFormatedOIB>
    <izvorni_sadrzaj>  ĆELIĆ GRADNJA, društvo s ograničenom odgovornošću za građenje i trgovinu, OIB 38230458220</izvorni_sadrzaj>
    <derivirana_varijabla naziv="DomainObject.Predmet.ProtustrankaFormatedOIB_1">  ĆELIĆ GRADNJA, društvo s ograničenom odgovornošću za građenje i trgovinu, OIB 38230458220</derivirana_varijabla>
  </DomainObject.Predmet.ProtustrankaFormatedOIB>
  <DomainObject.Predmet.ProtustrankaFormatedWithAdress>
    <izvorni_sadrzaj> ĆELIĆ GRADNJA, društvo s ograničenom odgovornošću za građenje i trgovinu, Poljica bb, 21263 Krivodol</izvorni_sadrzaj>
    <derivirana_varijabla naziv="DomainObject.Predmet.ProtustrankaFormatedWithAdress_1"> ĆELIĆ GRADNJA, društvo s ograničenom odgovornošću za građenje i trgovinu, Poljica bb, 21263 Krivodol</derivirana_varijabla>
  </DomainObject.Predmet.ProtustrankaFormatedWithAdress>
  <DomainObject.Predmet.ProtustrankaFormatedWithAdressOIB>
    <izvorni_sadrzaj> ĆELIĆ GRADNJA, društvo s ograničenom odgovornošću za građenje i trgovinu, OIB 38230458220, Poljica bb, 21263 Krivodol</izvorni_sadrzaj>
    <derivirana_varijabla naziv="DomainObject.Predmet.ProtustrankaFormatedWithAdressOIB_1"> ĆELIĆ GRADNJA, društvo s ograničenom odgovornošću za građenje i trgovinu, OIB 38230458220, Poljica bb, 21263 Krivodol</derivirana_varijabla>
  </DomainObject.Predmet.ProtustrankaFormatedWithAdressOIB>
  <DomainObject.Predmet.ProtustrankaWithAdress>
    <izvorni_sadrzaj>ĆELIĆ GRADNJA, društvo s ograničenom odgovornošću za građenje i trgovinu Poljica bb, 21263 Krivodol</izvorni_sadrzaj>
    <derivirana_varijabla naziv="DomainObject.Predmet.ProtustrankaWithAdress_1">ĆELIĆ GRADNJA, društvo s ograničenom odgovornošću za građenje i trgovinu Poljica bb, 21263 Krivodol</derivirana_varijabla>
  </DomainObject.Predmet.ProtustrankaWithAdress>
  <DomainObject.Predmet.ProtustrankaWithAdressOIB>
    <izvorni_sadrzaj>ĆELIĆ GRADNJA, društvo s ograničenom odgovornošću za građenje i trgovinu, OIB 38230458220, Poljica bb, 21263 Krivodol</izvorni_sadrzaj>
    <derivirana_varijabla naziv="DomainObject.Predmet.ProtustrankaWithAdressOIB_1">ĆELIĆ GRADNJA, društvo s ograničenom odgovornošću za građenje i trgovinu, OIB 38230458220, Poljica bb, 21263 Krivodol</derivirana_varijabla>
  </DomainObject.Predmet.ProtustrankaWithAdressOIB>
  <DomainObject.Predmet.ProtustrankaNazivFormated>
    <izvorni_sadrzaj>ĆELIĆ GRADNJA, društvo s ograničenom odgovornošću za građenje i trgovinu</izvorni_sadrzaj>
    <derivirana_varijabla naziv="DomainObject.Predmet.ProtustrankaNazivFormated_1">ĆELIĆ GRADNJA, društvo s ograničenom odgovornošću za građenje i trgovinu</derivirana_varijabla>
  </DomainObject.Predmet.ProtustrankaNazivFormated>
  <DomainObject.Predmet.ProtustrankaNazivFormatedOIB>
    <izvorni_sadrzaj>ĆELIĆ GRADNJA, društvo s ograničenom odgovornošću za građenje i trgovinu, OIB 38230458220</izvorni_sadrzaj>
    <derivirana_varijabla naziv="DomainObject.Predmet.ProtustrankaNazivFormatedOIB_1">ĆELIĆ GRADNJA, društvo s ograničenom odgovornošću za građenje i trgovinu, OIB 38230458220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401070.65</izvorni_sadrzaj>
    <derivirana_varijabla naziv="DomainObject.Predmet.TrenutnaVrijednost_1">401070.65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ĆELIĆ GRADNJA, društvo s ograničenom odgovornošću za građenje i trgovinu</item>
    </izvorni_sadrzaj>
    <derivirana_varijabla naziv="DomainObject.Predmet.ProtuStrankaListFormated_1">
      <item>ĆELIĆ GRADNJA, društvo s ograničenom odgovornošću za građenje i trgovinu</item>
    </derivirana_varijabla>
  </DomainObject.Predmet.ProtuStrankaListFormated>
  <DomainObject.Predmet.ProtuStrankaListFormatedOIB>
    <izvorni_sadrzaj>
      <item>ĆELIĆ GRADNJA, društvo s ograničenom odgovornošću za građenje i trgovinu, OIB 38230458220</item>
    </izvorni_sadrzaj>
    <derivirana_varijabla naziv="DomainObject.Predmet.ProtuStrankaListFormatedOIB_1">
      <item>ĆELIĆ GRADNJA, društvo s ograničenom odgovornošću za građenje i trgovinu, OIB 38230458220</item>
    </derivirana_varijabla>
  </DomainObject.Predmet.ProtuStrankaListFormatedOIB>
  <DomainObject.Predmet.ProtuStrankaListFormatedWithAdress>
    <izvorni_sadrzaj>
      <item>ĆELIĆ GRADNJA, društvo s ograničenom odgovornošću za građenje i trgovinu, Poljica bb, 21263 Krivodol</item>
    </izvorni_sadrzaj>
    <derivirana_varijabla naziv="DomainObject.Predmet.ProtuStrankaListFormatedWithAdress_1">
      <item>ĆELIĆ GRADNJA, društvo s ograničenom odgovornošću za građenje i trgovinu, Poljica bb, 21263 Krivodol</item>
    </derivirana_varijabla>
  </DomainObject.Predmet.ProtuStrankaListFormatedWithAdress>
  <DomainObject.Predmet.ProtuStrankaListFormatedWithAdressOIB>
    <izvorni_sadrzaj>
      <item>ĆELIĆ GRADNJA, društvo s ograničenom odgovornošću za građenje i trgovinu, OIB 38230458220, Poljica bb, 21263 Krivodol</item>
    </izvorni_sadrzaj>
    <derivirana_varijabla naziv="DomainObject.Predmet.ProtuStrankaListFormatedWithAdressOIB_1">
      <item>ĆELIĆ GRADNJA, društvo s ograničenom odgovornošću za građenje i trgovinu, OIB 38230458220, Poljica bb, 21263 Krivodol</item>
    </derivirana_varijabla>
  </DomainObject.Predmet.ProtuStrankaListFormatedWithAdressOIB>
  <DomainObject.Predmet.ProtuStrankaListNazivFormated>
    <izvorni_sadrzaj>
      <item>ĆELIĆ GRADNJA, društvo s ograničenom odgovornošću za građenje i trgovinu</item>
    </izvorni_sadrzaj>
    <derivirana_varijabla naziv="DomainObject.Predmet.ProtuStrankaListNazivFormated_1">
      <item>ĆELIĆ GRADNJA, društvo s ograničenom odgovornošću za građenje i trgovinu</item>
    </derivirana_varijabla>
  </DomainObject.Predmet.ProtuStrankaListNazivFormated>
  <DomainObject.Predmet.ProtuStrankaListNazivFormatedOIB>
    <izvorni_sadrzaj>
      <item>ĆELIĆ GRADNJA, društvo s ograničenom odgovornošću za građenje i trgovinu, OIB 38230458220</item>
    </izvorni_sadrzaj>
    <derivirana_varijabla naziv="DomainObject.Predmet.ProtuStrankaListNazivFormatedOIB_1">
      <item>ĆELIĆ GRADNJA, društvo s ograničenom odgovornošću za građenje i trgovinu, OIB 38230458220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>St-864/2016-8</izvorni_sadrzaj>
    <derivirana_varijabla naziv="DomainObject.PoslovniBrojDokumenta_1">St-864/2016-8</derivirana_varijabla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ĆELIĆ GRADNJA, društvo s ograničenom odgovornošću za građenje i trgovinu</izvorni_sadrzaj>
    <derivirana_varijabla naziv="DomainObject.Predmet.ProtustrankaIDrugi_1">ĆELIĆ GRADNJA, društvo s ograničenom odgovornošću za građenje i trgovinu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ĆELIĆ GRADNJA, društvo s ograničenom odgovornošću za građenje i trgovinu, OIB 38230458220, Poljica bb, 21263 Krivodol</izvorni_sadrzaj>
    <derivirana_varijabla naziv="DomainObject.Predmet.ProtustrankaIDrugiAdressOIB_1">ĆELIĆ GRADNJA, društvo s ograničenom odgovornošću za građenje i trgovinu, OIB 38230458220, Poljica bb, 21263 Krivodol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ĆELIĆ GRADNJA, društvo s ograničenom odgovornošću za građenje i trgovinu</item>
      <item>FINANCIJSKA AGENCIJA, PODRUŽNICA SPLIT</item>
    </izvorni_sadrzaj>
    <derivirana_varijabla naziv="DomainObject.Predmet.SudioniciListNaziv_1">
      <item>ĆELIĆ GRADNJA, društvo s ograničenom odgovornošću za građenje i trgovinu</item>
      <item>FINANCIJSKA AGENCIJA, PODRUŽNICA SPLIT</item>
    </derivirana_varijabla>
  </DomainObject.Predmet.SudioniciListNaziv>
  <DomainObject.Predmet.SudioniciListAdressOIB>
    <izvorni_sadrzaj>
      <item>ĆELIĆ GRADNJA, društvo s ograničenom odgovornošću za građenje i trgovinu, OIB 38230458220, Poljica bb,21263 Krivodol</item>
      <item>FINANCIJSKA AGENCIJA, PODRUŽNICA SPLIT, OIB 85821130368, Mažuranićevo šetalište 24b,21000 Split</item>
    </izvorni_sadrzaj>
    <derivirana_varijabla naziv="DomainObject.Predmet.SudioniciListAdressOIB_1">
      <item>ĆELIĆ GRADNJA, društvo s ograničenom odgovornošću za građenje i trgovinu, OIB 38230458220, Poljica bb,21263 Krivodol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38230458220</item>
      <item>, OIB 85821130368</item>
    </izvorni_sadrzaj>
    <derivirana_varijabla naziv="DomainObject.Predmet.SudioniciListNazivOIB_1">
      <item>, OIB 38230458220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346A2B-3060-446F-87F5-7284BEDED0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535</properties:Words>
  <properties:Characters>2791</properties:Characters>
  <properties:Lines>79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2016-10-05T13:36:00Z</dcterms:created>
  <dc:creator>Ante Kačić</dc:creator>
  <cp:lastModifiedBy>Srđan Gavranić</cp:lastModifiedBy>
  <cp:lastPrinted>2016-10-05T13:36:00Z</cp:lastPrinted>
  <dcterms:modified xmlns:xsi="http://www.w3.org/2001/XMLSchema-instance" xsi:type="dcterms:W3CDTF">2016-10-05T13:46:00Z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St-864/2016-8 / Odluka - Zaključak za plaćanje predujma za pokriće troškova prethodnog postupka/stečajnog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