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8678A" w:rsidR="005175D1" w:rsidRPr="002A37B5">
        <w:trPr>
          <w:gridAfter w:val="1"/>
          <w:wAfter w:type="dxa" w:w="284"/>
        </w:trPr>
        <w:tc>
          <w:tcPr>
            <w:tcW w:type="dxa" w:w="2943"/>
          </w:tcPr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8678A" w:rsidR="005175D1" w:rsidRPr="002A37B5">
        <w:tc>
          <w:tcPr>
            <w:tcW w:type="dxa" w:w="3227"/>
            <w:gridSpan w:val="2"/>
          </w:tcPr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175D1" w:rsidP="00E8678A" w:rsidR="005175D1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88552a" w14:paraId="d88552a" w:rsidRDefault="0098739B" w:rsidP="002625F2" w:rsidR="0098739B" w:rsidRPr="00F273B6">
      <w:pPr>
        <w15:collapsed w:val="false"/>
      </w:pPr>
    </w:p>
    <w:p w:rsidRDefault="002625F2" w:rsidP="002625F2" w:rsidR="002625F2" w:rsidRPr="00F35ABB">
      <w:r w:rsidRPr="00F35ABB">
        <w:tab/>
      </w:r>
      <w:r w:rsidRPr="00F35ABB">
        <w:tab/>
      </w:r>
      <w:r w:rsidRPr="00F35ABB">
        <w:tab/>
      </w:r>
      <w:r w:rsidRPr="00F35ABB">
        <w:tab/>
      </w:r>
      <w:r w:rsidR="005175D1">
        <w:t xml:space="preserve">                     </w:t>
      </w:r>
    </w:p>
    <w:p w:rsidRDefault="008E7E50" w:rsidP="008E7E50" w:rsidR="008E7E50" w:rsidRPr="00F35ABB">
      <w:pPr>
        <w:jc w:val="center"/>
      </w:pPr>
      <w:r w:rsidRPr="00F35ABB">
        <w:t xml:space="preserve"> R E P U B L I K A   H R V A T S K A </w:t>
      </w:r>
    </w:p>
    <w:p w:rsidRDefault="007D1F87" w:rsidP="002625F2" w:rsidR="007D1F87" w:rsidRPr="00F35ABB"/>
    <w:p w:rsidRDefault="00E51D4C" w:rsidP="005175D1" w:rsidR="00506BA3" w:rsidRPr="00F35ABB">
      <w:pPr>
        <w:jc w:val="center"/>
        <w:rPr>
          <w:bCs/>
        </w:rPr>
      </w:pPr>
      <w:r w:rsidRPr="00F35ABB">
        <w:rPr>
          <w:bCs/>
        </w:rPr>
        <w:t>Z A K LJ U Č A K</w:t>
      </w:r>
    </w:p>
    <w:p w:rsidRDefault="00F273B6" w:rsidP="00506BA3" w:rsidR="00F273B6" w:rsidRPr="00F35ABB">
      <w:pPr>
        <w:rPr>
          <w:bCs/>
        </w:rPr>
      </w:pPr>
    </w:p>
    <w:p w:rsidRDefault="005175D1" w:rsidP="005175D1" w:rsidR="005175D1">
      <w:pPr>
        <w:ind w:firstLine="708"/>
        <w:jc w:val="both"/>
      </w:pPr>
      <w:r>
        <w:t xml:space="preserve">Trgovački sud u Zadru, po sutkinji Ani Markač, u stečajnom postupku nad stečajnim dužnikom </w:t>
      </w:r>
      <w:r>
        <w:rPr>
          <w:lang w:val="en-AU"/>
        </w:rPr>
        <w:t xml:space="preserve">BADIS, d.o.o. </w:t>
      </w:r>
      <w:proofErr w:type="gramStart"/>
      <w:r>
        <w:rPr>
          <w:lang w:val="en-AU"/>
        </w:rPr>
        <w:t>u</w:t>
      </w:r>
      <w:proofErr w:type="gramEnd"/>
      <w:r>
        <w:rPr>
          <w:lang w:val="en-AU"/>
        </w:rPr>
        <w:t xml:space="preserve"> stečaju, </w:t>
      </w:r>
      <w:proofErr w:type="spellStart"/>
      <w:r>
        <w:rPr>
          <w:lang w:val="en-AU"/>
        </w:rPr>
        <w:t>Šibenik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Industrijska</w:t>
      </w:r>
      <w:proofErr w:type="spellEnd"/>
      <w:r>
        <w:rPr>
          <w:lang w:val="en-AU"/>
        </w:rPr>
        <w:t xml:space="preserve"> zona </w:t>
      </w:r>
      <w:proofErr w:type="spellStart"/>
      <w:r>
        <w:rPr>
          <w:lang w:val="en-AU"/>
        </w:rPr>
        <w:t>Podi</w:t>
      </w:r>
      <w:proofErr w:type="spellEnd"/>
      <w:r>
        <w:rPr>
          <w:lang w:val="en-AU"/>
        </w:rPr>
        <w:t xml:space="preserve">, </w:t>
      </w:r>
      <w:proofErr w:type="spellStart"/>
      <w:r>
        <w:rPr>
          <w:lang w:val="en-AU"/>
        </w:rPr>
        <w:t>Dolačka</w:t>
      </w:r>
      <w:proofErr w:type="spellEnd"/>
      <w:r>
        <w:rPr>
          <w:lang w:val="en-AU"/>
        </w:rPr>
        <w:t xml:space="preserve"> 4, OIB:56388704925</w:t>
      </w:r>
      <w:r>
        <w:t xml:space="preserve">, kojeg zastupa stečajni upravitelj Blaž Savić iz Zadra, 18. veljače 2019.   </w:t>
      </w:r>
    </w:p>
    <w:p w:rsidRDefault="008109EB" w:rsidP="008A418F" w:rsidR="008109EB" w:rsidRPr="00F35ABB">
      <w:pPr>
        <w:jc w:val="both"/>
      </w:pPr>
    </w:p>
    <w:p w:rsidRDefault="00565579" w:rsidP="002625F2" w:rsidR="002625F2" w:rsidRPr="00F35ABB">
      <w:pPr>
        <w:jc w:val="center"/>
      </w:pPr>
      <w:r w:rsidRPr="00F35ABB">
        <w:t xml:space="preserve">z a k </w:t>
      </w:r>
      <w:proofErr w:type="spellStart"/>
      <w:r w:rsidRPr="00F35ABB">
        <w:t>lj</w:t>
      </w:r>
      <w:proofErr w:type="spellEnd"/>
      <w:r w:rsidRPr="00F35ABB">
        <w:t xml:space="preserve"> u č i o</w:t>
      </w:r>
      <w:r w:rsidR="000F2446">
        <w:t xml:space="preserve"> </w:t>
      </w:r>
      <w:r w:rsidRPr="00F35ABB">
        <w:t xml:space="preserve"> </w:t>
      </w:r>
      <w:r w:rsidR="002625F2" w:rsidRPr="00F35ABB">
        <w:t>j e</w:t>
      </w:r>
    </w:p>
    <w:p w:rsidRDefault="000F2446" w:rsidP="000F2446" w:rsidR="000F2446">
      <w:pPr>
        <w:jc w:val="both"/>
        <w:rPr>
          <w:b/>
        </w:rPr>
      </w:pPr>
    </w:p>
    <w:p w:rsidRDefault="000F2446" w:rsidP="000F2446" w:rsidR="000F2446" w:rsidRPr="00F273B6">
      <w:pPr>
        <w:jc w:val="both"/>
      </w:pPr>
      <w:r w:rsidRPr="00641F4C">
        <w:t>1.</w:t>
      </w:r>
      <w:r w:rsidRPr="00641F4C">
        <w:tab/>
        <w:t xml:space="preserve">Saziva se skupština vjerovnika za dan </w:t>
      </w:r>
      <w:r w:rsidR="003C05D8">
        <w:t>5. ožujka 2019. u 12,45</w:t>
      </w:r>
      <w:r>
        <w:t xml:space="preserve"> sati</w:t>
      </w:r>
      <w:r w:rsidRPr="00641F4C">
        <w:t>,</w:t>
      </w:r>
      <w:r w:rsidRPr="00F273B6">
        <w:rPr>
          <w:b/>
        </w:rPr>
        <w:t xml:space="preserve"> </w:t>
      </w:r>
      <w:r w:rsidRPr="00F273B6">
        <w:t>koja će se održati u sudnici broj 14/I, Trgovačkog suda u Zadru, Ulica dr. Franje Tuđmana 35, sa slijedećim dnevnim redom:</w:t>
      </w:r>
    </w:p>
    <w:p w:rsidRDefault="000F2446" w:rsidP="000F2446" w:rsidR="000F2446" w:rsidRPr="00F273B6">
      <w:pPr>
        <w:jc w:val="both"/>
      </w:pPr>
    </w:p>
    <w:p w:rsidRDefault="000F2446" w:rsidP="000F2446" w:rsidR="000F2446">
      <w:pPr>
        <w:ind w:left="720"/>
        <w:jc w:val="both"/>
      </w:pPr>
      <w:r w:rsidRPr="00F273B6">
        <w:t xml:space="preserve">donošenje odluke o </w:t>
      </w:r>
      <w:r w:rsidR="00F816DF">
        <w:t>produženju Ugovora o zakupu sa zakupnikom ALUMINIUM EXPORT IMPORT d.o.o., Šibenik do prodaje – unovčenja imovine.</w:t>
      </w:r>
    </w:p>
    <w:p w:rsidRDefault="00F816DF" w:rsidP="000F2446" w:rsidR="00F816DF" w:rsidRPr="00F273B6">
      <w:pPr>
        <w:ind w:left="720"/>
        <w:jc w:val="both"/>
      </w:pPr>
    </w:p>
    <w:p w:rsidRDefault="000F2446" w:rsidP="000F2446" w:rsidR="000F2446" w:rsidRPr="00F273B6">
      <w:pPr>
        <w:jc w:val="both"/>
      </w:pPr>
      <w:r>
        <w:t>2</w:t>
      </w:r>
      <w:r w:rsidRPr="00F273B6">
        <w:t>.</w:t>
      </w:r>
      <w:r w:rsidRPr="00F273B6">
        <w:tab/>
        <w:t xml:space="preserve">Ovaj zaključak objavit će se na mrežnoj stranici e-Oglasna ploča sudova te svim vjerovnicima </w:t>
      </w:r>
      <w:r w:rsidR="00F816DF">
        <w:t xml:space="preserve">i stečajnom upravitelju </w:t>
      </w:r>
      <w:r w:rsidRPr="00F273B6">
        <w:t xml:space="preserve">služi kao poziv na </w:t>
      </w:r>
      <w:r w:rsidR="00F816DF">
        <w:t>zakazanu S</w:t>
      </w:r>
      <w:r w:rsidRPr="00F273B6">
        <w:t xml:space="preserve">kupštinu. </w:t>
      </w:r>
    </w:p>
    <w:p w:rsidRDefault="000F2446" w:rsidP="000F2446" w:rsidR="000F2446" w:rsidRPr="00F273B6">
      <w:pPr>
        <w:pStyle w:val="Odlomakpopisa"/>
      </w:pPr>
    </w:p>
    <w:p w:rsidRDefault="000F2446" w:rsidP="000F2446" w:rsidR="000F2446" w:rsidRPr="00F273B6">
      <w:pPr>
        <w:ind w:left="705"/>
        <w:jc w:val="center"/>
      </w:pPr>
      <w:r w:rsidRPr="00F273B6">
        <w:t xml:space="preserve">U Zadru </w:t>
      </w:r>
      <w:r>
        <w:t xml:space="preserve">18. veljače 2019. </w:t>
      </w:r>
      <w:r w:rsidRPr="00F273B6">
        <w:t xml:space="preserve">  </w:t>
      </w:r>
    </w:p>
    <w:p w:rsidRDefault="000F2446" w:rsidP="000F2446" w:rsidR="000F2446" w:rsidRPr="00F273B6">
      <w:pPr>
        <w:ind w:left="705"/>
        <w:jc w:val="both"/>
      </w:pPr>
    </w:p>
    <w:p w:rsidRDefault="001C4D1A" w:rsidP="001C4D1A" w:rsidR="001C4D1A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1C4D1A" w:rsidP="001C4D1A" w:rsidR="001C4D1A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0F2446" w:rsidP="000F2446" w:rsidR="000F2446" w:rsidRPr="00F273B6">
      <w:pPr>
        <w:jc w:val="right"/>
      </w:pPr>
    </w:p>
    <w:p w:rsidRDefault="000F2446" w:rsidP="000F2446" w:rsidR="000F2446" w:rsidRPr="00F273B6"/>
    <w:p w:rsidRDefault="000F2446" w:rsidP="000F2446" w:rsidR="000F2446"/>
    <w:p w:rsidRDefault="000F2446" w:rsidP="000F2446" w:rsidR="000F2446" w:rsidRPr="00F273B6">
      <w:r w:rsidRPr="00F273B6">
        <w:t>POUKA O PRAVNOM LIJEKU</w:t>
      </w:r>
    </w:p>
    <w:p w:rsidRDefault="000F2446" w:rsidP="000F2446" w:rsidR="000F2446" w:rsidRPr="00F273B6">
      <w:r w:rsidRPr="00F273B6">
        <w:t>Protiv ovog zaključka žalba nije dopuštena.</w:t>
      </w:r>
    </w:p>
    <w:p w:rsidRDefault="000F2446" w:rsidP="000F2446" w:rsidR="000F2446" w:rsidRPr="00F273B6"/>
    <w:p w:rsidRDefault="000F2446" w:rsidP="000F2446" w:rsidR="000F2446" w:rsidRPr="00F273B6"/>
    <w:p w:rsidRDefault="000F2446" w:rsidP="000F2446" w:rsidR="000F2446" w:rsidRPr="00F273B6">
      <w:r w:rsidRPr="00F273B6">
        <w:t xml:space="preserve">Dostaviti : </w:t>
      </w:r>
    </w:p>
    <w:p w:rsidRDefault="000F2446" w:rsidP="000F2446" w:rsidR="000F2446" w:rsidRPr="00F273B6">
      <w:pPr>
        <w:numPr>
          <w:ilvl w:val="0"/>
          <w:numId w:val="30"/>
        </w:numPr>
      </w:pPr>
      <w:r w:rsidRPr="00F273B6">
        <w:t>stečajno</w:t>
      </w:r>
      <w:r>
        <w:t>m upravitelju Blažu Saviću putem e-mail</w:t>
      </w:r>
    </w:p>
    <w:p w:rsidRDefault="000F2446" w:rsidP="000F2446" w:rsidR="000F2446" w:rsidRPr="00F273B6">
      <w:pPr>
        <w:numPr>
          <w:ilvl w:val="0"/>
          <w:numId w:val="30"/>
        </w:numPr>
        <w:jc w:val="both"/>
      </w:pPr>
      <w:r w:rsidRPr="00F273B6">
        <w:t>e-</w:t>
      </w:r>
      <w:r>
        <w:t>O</w:t>
      </w:r>
      <w:r w:rsidRPr="00F273B6">
        <w:t>glasna ploča sudova</w:t>
      </w:r>
      <w:r>
        <w:t xml:space="preserve">, na istoj objaviti i podnesak stečajnog upravitelja od </w:t>
      </w:r>
      <w:r w:rsidR="00F816DF">
        <w:t>12</w:t>
      </w:r>
      <w:r>
        <w:t xml:space="preserve">. veljače 2019.  </w:t>
      </w:r>
      <w:r w:rsidR="00F816DF">
        <w:t>(list spisa 272)</w:t>
      </w:r>
    </w:p>
    <w:p w:rsidRDefault="000F2446" w:rsidP="000F2446" w:rsidR="000F2446" w:rsidRPr="00F273B6">
      <w:pPr>
        <w:numPr>
          <w:ilvl w:val="0"/>
          <w:numId w:val="30"/>
        </w:numPr>
      </w:pPr>
      <w:r w:rsidRPr="00F273B6">
        <w:t>u spis</w:t>
      </w:r>
    </w:p>
    <w:p w:rsidRDefault="000F2446" w:rsidP="000F2446" w:rsidR="000F2446" w:rsidRPr="00F273B6">
      <w:pPr>
        <w:ind w:left="360"/>
      </w:pPr>
    </w:p>
    <w:p w:rsidRDefault="008109EB" w:rsidP="00F35ABB" w:rsidR="008109EB" w:rsidRPr="00F273B6">
      <w:pPr>
        <w:ind w:firstLine="705"/>
        <w:jc w:val="both"/>
        <w:rPr>
          <w:b/>
        </w:rPr>
      </w:pPr>
    </w:p>
    <w:p w:rsidRDefault="00F35ABB" w:rsidP="00F35ABB" w:rsidR="00F35ABB">
      <w:pPr>
        <w:rPr>
          <w:szCs w:val="22"/>
        </w:rPr>
      </w:pPr>
    </w:p>
    <w:p w:rsidRDefault="00366535" w:rsidP="00F35ABB" w:rsidR="00366535" w:rsidRPr="00F273B6">
      <w:pPr>
        <w:ind w:left="360"/>
      </w:pPr>
    </w:p>
    <w:sectPr w:rsidSect="005A2BBF" w:rsidR="00366535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4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F35ABB">
      <w:rPr>
        <w:sz w:val="22"/>
        <w:szCs w:val="22"/>
      </w:rPr>
      <w:t xml:space="preserve"> St-</w:t>
    </w:r>
    <w:r w:rsidR="001C4D1A">
      <w:rPr>
        <w:sz w:val="22"/>
        <w:szCs w:val="22"/>
      </w:rPr>
      <w:t>203/2017</w:t>
    </w:r>
    <w:r w:rsidR="005175D1">
      <w:rPr>
        <w:sz w:val="22"/>
        <w:szCs w:val="22"/>
      </w:rPr>
      <w:t>-100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F2446"/>
    <w:rsid w:val="000F42AA"/>
    <w:rsid w:val="000F625C"/>
    <w:rsid w:val="00107CE9"/>
    <w:rsid w:val="001352BB"/>
    <w:rsid w:val="001512EC"/>
    <w:rsid w:val="001541BE"/>
    <w:rsid w:val="00156C17"/>
    <w:rsid w:val="001854DB"/>
    <w:rsid w:val="001C2992"/>
    <w:rsid w:val="001C4D1A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05D8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175D1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36DA4"/>
    <w:rsid w:val="007457D8"/>
    <w:rsid w:val="007576DC"/>
    <w:rsid w:val="00770BE8"/>
    <w:rsid w:val="00771D93"/>
    <w:rsid w:val="00777C26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FF4"/>
    <w:rsid w:val="00AB6A0A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1CB9"/>
    <w:rsid w:val="00E51D4C"/>
    <w:rsid w:val="00E533D5"/>
    <w:rsid w:val="00E80389"/>
    <w:rsid w:val="00E9363E"/>
    <w:rsid w:val="00EC24A2"/>
    <w:rsid w:val="00ED3BA5"/>
    <w:rsid w:val="00F273B6"/>
    <w:rsid w:val="00F35ABB"/>
    <w:rsid w:val="00F80D07"/>
    <w:rsid w:val="00F816DF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5175D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4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D1A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4D1A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4D1A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4D1A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5175D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4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D1A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4D1A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4D1A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4D1A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93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087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priklopljen spis Općinskog suda u 
Šibeniku, poslovni broj Ovr-467/2018
- Prijave tražbina vjerovnika čuvaju se u
sobi br. 42. u ormaru</izvorni_sadrzaj>
    <derivirana_varijabla naziv="DomainObject.Predmet.Opis_1">Spisu priklopljen spis Općinskog suda u 
Šibeniku, poslovni broj Ovr-467/2018
- Prijave tražbina vjerovnika čuvaju se u
sobi br. 42.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pa u kal 1.3.2019.</izvorni_sadrzaj>
    <derivirana_varijabla naziv="DomainObject.Predmet.PrimjedbaSuca_1">Č.P. pa u kal 1.3.2019.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St-203/2017-66</izvorni_sadrzaj>
    <derivirana_varijabla naziv="DomainObject.PredzadnjaOdlukaIzPredmeta.Oznaka_1">St-203/2017-66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6B756-B7EF-48F2-B46B-7EAF70573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1026</properties:Characters>
  <properties:Lines>45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2019-02-15T15:03:00Z</dcterms:created>
  <dc:creator>Ardena Bajlo</dc:creator>
  <cp:lastModifiedBy>Martina Kalmeta</cp:lastModifiedBy>
  <cp:lastPrinted>2019-02-18T07:28:00Z</cp:lastPrinted>
  <dcterms:modified xmlns:xsi="http://www.w3.org/2001/XMLSchema-instance" xsi:type="dcterms:W3CDTF">2019-02-18T07:28:00Z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(St-203-17 zaključak zakazivanje skupštine vjerovnika za ožujak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