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e218" w14:paraId="d0be21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0A0901">
        <w:t>613</w:t>
      </w:r>
      <w:r>
        <w:t>/1</w:t>
      </w:r>
      <w:r w:rsidR="006C3099">
        <w:t>6</w:t>
      </w:r>
      <w:r>
        <w:t>-</w:t>
      </w:r>
      <w:r w:rsidR="000A0901">
        <w:t>58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D52E2B" w:rsidR="00D52E2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D43F0" w:rsidP="00D52E2B" w:rsidR="00DD43F0" w:rsidRPr="00B82754">
      <w:pPr>
        <w:ind w:hanging="720" w:left="360"/>
        <w:rPr>
          <w:sz w:val="22"/>
          <w:szCs w:val="22"/>
        </w:rPr>
      </w:pPr>
    </w:p>
    <w:p w:rsidRDefault="00FD2BB6" w:rsidP="00D52E2B" w:rsidR="00C96DCA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D52E2B">
        <w:t>14 St-112/13</w:t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P="00935080" w:rsidR="00F14D32"/>
    <w:p w:rsidRDefault="00FD2BB6" w:rsidP="00D52E2B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3210D9">
        <w:t>u stečajnom postupku nad stečajnim dužnikom</w:t>
      </w:r>
      <w:r>
        <w:t xml:space="preserve"> </w:t>
      </w:r>
      <w:r w:rsidR="00042514" w:rsidRPr="00042514">
        <w:rPr>
          <w:bCs/>
        </w:rPr>
        <w:t>GAZDEK d.o.o. za građevinarstvo i trgovinu</w:t>
      </w:r>
      <w:r w:rsidR="001B1F20">
        <w:rPr>
          <w:bCs/>
        </w:rPr>
        <w:t xml:space="preserve"> u stečaju</w:t>
      </w:r>
      <w:r w:rsidR="00042514" w:rsidRPr="00042514">
        <w:rPr>
          <w:bCs/>
        </w:rPr>
        <w:t>, Donji Miholjac, J.J. Štrosmajera 30,  MBS 030098259, OIB 82105122420</w:t>
      </w:r>
      <w:r>
        <w:t xml:space="preserve">, dana </w:t>
      </w:r>
      <w:r w:rsidR="006C3099">
        <w:t>2</w:t>
      </w:r>
      <w:r w:rsidR="004E54CC">
        <w:t>3</w:t>
      </w:r>
      <w:r>
        <w:t xml:space="preserve">. </w:t>
      </w:r>
      <w:r w:rsidR="004E54CC">
        <w:t>ožujka</w:t>
      </w:r>
      <w:r>
        <w:t xml:space="preserve"> 201</w:t>
      </w:r>
      <w:r w:rsidR="00DD74FE">
        <w:t>7</w:t>
      </w:r>
      <w:r>
        <w:t xml:space="preserve">. </w:t>
      </w:r>
    </w:p>
    <w:p w:rsidRDefault="00571836" w:rsidP="00D52E2B" w:rsidR="00571836">
      <w:pPr>
        <w:ind w:firstLine="711"/>
        <w:jc w:val="both"/>
      </w:pP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571836" w:rsidR="00571836">
      <w:pPr>
        <w:jc w:val="center"/>
      </w:pPr>
    </w:p>
    <w:p w:rsidRDefault="00935080" w:rsidP="00042514" w:rsidR="00935080">
      <w:pPr>
        <w:pStyle w:val="Odlomakpopisa"/>
        <w:numPr>
          <w:ilvl w:val="0"/>
          <w:numId w:val="9"/>
        </w:numPr>
        <w:jc w:val="both"/>
      </w:pPr>
      <w:r>
        <w:t xml:space="preserve">Odobrava se </w:t>
      </w:r>
      <w:r w:rsidR="00C75916">
        <w:t xml:space="preserve">privremenom </w:t>
      </w:r>
      <w:r>
        <w:t>stečajno</w:t>
      </w:r>
      <w:r w:rsidR="006C3099">
        <w:t>m</w:t>
      </w:r>
      <w:r>
        <w:t xml:space="preserve"> upravitelj</w:t>
      </w:r>
      <w:r w:rsidR="00C75916">
        <w:t>u</w:t>
      </w:r>
      <w:r>
        <w:t xml:space="preserve"> </w:t>
      </w:r>
      <w:r w:rsidR="00042514" w:rsidRPr="00042514">
        <w:t>Željk</w:t>
      </w:r>
      <w:r w:rsidR="001B1F20">
        <w:t>u</w:t>
      </w:r>
      <w:r w:rsidR="00042514" w:rsidRPr="00042514">
        <w:t xml:space="preserve"> Ferenčić, Vukovar, Kardinala A. Stepinca 2, OIB 73873182459</w:t>
      </w:r>
      <w:r w:rsidR="00EE6A03">
        <w:t xml:space="preserve"> </w:t>
      </w:r>
      <w:r>
        <w:t xml:space="preserve">naknada stvarnih troškova u </w:t>
      </w:r>
      <w:r w:rsidR="00384195">
        <w:t>ne</w:t>
      </w:r>
      <w:r w:rsidR="00C75916">
        <w:t>to</w:t>
      </w:r>
      <w:r>
        <w:t xml:space="preserve"> iznosu od </w:t>
      </w:r>
      <w:r w:rsidR="004E54CC">
        <w:t>540,00</w:t>
      </w:r>
      <w:r w:rsidR="001B5916">
        <w:t xml:space="preserve"> kn.</w:t>
      </w:r>
    </w:p>
    <w:p w:rsidRDefault="00571836" w:rsidP="00384195" w:rsidR="00571836">
      <w:pPr>
        <w:pStyle w:val="Odlomakpopisa"/>
        <w:ind w:left="2148"/>
        <w:jc w:val="both"/>
      </w:pPr>
    </w:p>
    <w:p w:rsidRDefault="0083276E" w:rsidP="00C90A91" w:rsidR="00C90A91">
      <w:pPr>
        <w:pStyle w:val="Odlomakpopisa"/>
        <w:numPr>
          <w:ilvl w:val="0"/>
          <w:numId w:val="9"/>
        </w:numPr>
        <w:jc w:val="both"/>
      </w:pPr>
      <w:r>
        <w:t xml:space="preserve">Nalaže se računovodstvu ovoga suda da po pravomoćnosti ovoga rješenja iz </w:t>
      </w:r>
      <w:r w:rsidRPr="00285077">
        <w:t>Fond</w:t>
      </w:r>
      <w:r>
        <w:t>a</w:t>
      </w:r>
      <w:r w:rsidRPr="00285077">
        <w:t xml:space="preserve"> za namirenje troškova stečajnog postupka</w:t>
      </w:r>
      <w:r>
        <w:t xml:space="preserve"> izvrši isplatu</w:t>
      </w:r>
      <w:r w:rsidR="00571836">
        <w:t xml:space="preserve"> iznosa</w:t>
      </w:r>
      <w:r w:rsidR="00C90A91">
        <w:t xml:space="preserve"> iz točke 1. ovoga rješenja na žiro-račun privremenog </w:t>
      </w:r>
      <w:r>
        <w:t xml:space="preserve">stečajnog upravitelja broj </w:t>
      </w:r>
      <w:r w:rsidR="004F3B83">
        <w:t>HR6400931006523903 kod Privredne banke d.d. Zagreb</w:t>
      </w:r>
      <w:r w:rsidR="00571836">
        <w:t>.</w:t>
      </w:r>
    </w:p>
    <w:p w:rsidRDefault="00935080" w:rsidP="004E2B3F" w:rsidR="00935080">
      <w:pPr>
        <w:jc w:val="both"/>
      </w:pPr>
    </w:p>
    <w:p w:rsidRDefault="00571836" w:rsidP="004E2B3F" w:rsidR="00571836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571836" w:rsidP="004E2B3F" w:rsidR="00571836"/>
    <w:p w:rsidRDefault="00935080" w:rsidP="00FD2BB6" w:rsidR="00935080">
      <w:pPr>
        <w:jc w:val="both"/>
      </w:pPr>
      <w:r>
        <w:tab/>
        <w:t xml:space="preserve">Prijedlog za otvaranje stečajnog postupka nad dužnikom </w:t>
      </w:r>
      <w:r w:rsidR="007550E1">
        <w:rPr>
          <w:bCs/>
        </w:rPr>
        <w:t>GAZDEK</w:t>
      </w:r>
      <w:r w:rsidR="00685478" w:rsidRPr="00685478">
        <w:rPr>
          <w:bCs/>
        </w:rPr>
        <w:t xml:space="preserve"> d.o.o., </w:t>
      </w:r>
      <w:r w:rsidR="007550E1" w:rsidRPr="007550E1">
        <w:rPr>
          <w:bCs/>
        </w:rPr>
        <w:t>Donji Miholjac, J.J. Štrosmajera 30</w:t>
      </w:r>
      <w:r w:rsidR="00685478" w:rsidRPr="00685478">
        <w:rPr>
          <w:bCs/>
        </w:rPr>
        <w:t xml:space="preserve">, </w:t>
      </w:r>
      <w:r>
        <w:t xml:space="preserve">podnesen je ovome sudu </w:t>
      </w:r>
      <w:r w:rsidR="007550E1">
        <w:t>1</w:t>
      </w:r>
      <w:r w:rsidR="005D128E">
        <w:t>7</w:t>
      </w:r>
      <w:r>
        <w:t>.</w:t>
      </w:r>
      <w:r w:rsidR="007550E1">
        <w:t>12</w:t>
      </w:r>
      <w:r>
        <w:t>.201</w:t>
      </w:r>
      <w:r w:rsidR="007550E1">
        <w:t>5</w:t>
      </w:r>
      <w:r>
        <w:t xml:space="preserve">. godine, a </w:t>
      </w:r>
      <w:r w:rsidR="005D128E">
        <w:t>prethodni</w:t>
      </w:r>
      <w:r>
        <w:t xml:space="preserve"> postupak je </w:t>
      </w:r>
      <w:r w:rsidR="00191F88">
        <w:t>pokrenut</w:t>
      </w:r>
      <w:r>
        <w:t xml:space="preserve"> dana </w:t>
      </w:r>
      <w:r w:rsidR="00191F88">
        <w:t>2</w:t>
      </w:r>
      <w:r w:rsidR="004C392B">
        <w:t>1</w:t>
      </w:r>
      <w:r>
        <w:t>.</w:t>
      </w:r>
      <w:r w:rsidR="00191F88">
        <w:t>0</w:t>
      </w:r>
      <w:r w:rsidR="005957CB">
        <w:t>3</w:t>
      </w:r>
      <w:r>
        <w:t>.201</w:t>
      </w:r>
      <w:r w:rsidR="00191F88">
        <w:t>6</w:t>
      </w:r>
      <w:r w:rsidR="002E7859">
        <w:t xml:space="preserve">. godine i za </w:t>
      </w:r>
      <w:r w:rsidR="00191F88">
        <w:t xml:space="preserve">privremenog </w:t>
      </w:r>
      <w:r w:rsidR="002E7859">
        <w:t>stečajn</w:t>
      </w:r>
      <w:r w:rsidR="00191F88">
        <w:t>og</w:t>
      </w:r>
      <w:r w:rsidR="002E7859">
        <w:t xml:space="preserve"> upravitelj</w:t>
      </w:r>
      <w:r w:rsidR="00191F88">
        <w:t>a</w:t>
      </w:r>
      <w:r w:rsidR="002E7859">
        <w:t xml:space="preserve"> je imenovan</w:t>
      </w:r>
      <w:r w:rsidR="00191F88">
        <w:t xml:space="preserve"> </w:t>
      </w:r>
      <w:r w:rsidR="005957CB">
        <w:t>Željko Ferenčić iz Vukovara</w:t>
      </w:r>
      <w:r w:rsidR="002E7859">
        <w:t>.</w:t>
      </w:r>
    </w:p>
    <w:p w:rsidRDefault="00935080" w:rsidP="00935080" w:rsidR="00935080">
      <w:pPr>
        <w:jc w:val="both"/>
      </w:pPr>
    </w:p>
    <w:p w:rsidRDefault="00191F88" w:rsidP="00D52E2B" w:rsidR="00935080">
      <w:pPr>
        <w:jc w:val="both"/>
      </w:pPr>
      <w:r>
        <w:tab/>
        <w:t>Privremeni s</w:t>
      </w:r>
      <w:r w:rsidR="00935080">
        <w:t>tečajn</w:t>
      </w:r>
      <w:r>
        <w:t>i</w:t>
      </w:r>
      <w:r w:rsidR="00935080">
        <w:t xml:space="preserve"> upravitelj je dana </w:t>
      </w:r>
      <w:r w:rsidR="004C392B">
        <w:t>1</w:t>
      </w:r>
      <w:r w:rsidR="00EE2A03">
        <w:t>4</w:t>
      </w:r>
      <w:r w:rsidR="00441766">
        <w:t>.</w:t>
      </w:r>
      <w:r w:rsidR="00EE2A03">
        <w:t>04</w:t>
      </w:r>
      <w:r w:rsidR="00BB217D">
        <w:t>.</w:t>
      </w:r>
      <w:r w:rsidR="00935080">
        <w:t>201</w:t>
      </w:r>
      <w:r w:rsidR="0026130F">
        <w:t>6</w:t>
      </w:r>
      <w:r w:rsidR="00935080">
        <w:t>. godine podni</w:t>
      </w:r>
      <w:r w:rsidR="0026130F">
        <w:t>o</w:t>
      </w:r>
      <w:r w:rsidR="00935080">
        <w:t xml:space="preserve"> obrazloženi </w:t>
      </w:r>
      <w:r w:rsidR="00D52E2B">
        <w:t xml:space="preserve">i dokumentirani </w:t>
      </w:r>
      <w:r w:rsidR="00935080">
        <w:t>zahtjev za odobrenje</w:t>
      </w:r>
      <w:r w:rsidR="0026130F">
        <w:t xml:space="preserve"> </w:t>
      </w:r>
      <w:r w:rsidR="00935080">
        <w:t>troškova</w:t>
      </w:r>
      <w:r w:rsidR="00EE2A03">
        <w:t xml:space="preserve"> i to troškovi b</w:t>
      </w:r>
      <w:r w:rsidR="00FD781C">
        <w:t>i</w:t>
      </w:r>
      <w:r w:rsidR="00EE2A03">
        <w:t>ljega i putni troškovi – korištenje osobnog automobila u službene svrhe – 230 km</w:t>
      </w:r>
      <w:r w:rsidR="00935080">
        <w:t xml:space="preserve"> </w:t>
      </w:r>
      <w:r w:rsidR="004C392B">
        <w:t>(</w:t>
      </w:r>
      <w:r w:rsidR="00EE2A03">
        <w:t>na relaciji Vukovar-Osijek-Vukovar i Vukovar-Donji Miholjac-Valpovo-Vukovar</w:t>
      </w:r>
      <w:r w:rsidR="00DD43F0">
        <w:t>)</w:t>
      </w:r>
      <w:r w:rsidR="0042556F">
        <w:t>.</w:t>
      </w:r>
    </w:p>
    <w:p w:rsidRDefault="00571836" w:rsidP="00935080" w:rsidR="00571836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DD43F0" w:rsidP="00935080" w:rsidR="00DD43F0">
      <w:pPr>
        <w:jc w:val="both"/>
      </w:pPr>
    </w:p>
    <w:p w:rsidRDefault="00935080" w:rsidP="00935080" w:rsidR="00935080" w:rsidRPr="0014455C">
      <w:pPr>
        <w:jc w:val="both"/>
      </w:pPr>
      <w:r>
        <w:tab/>
        <w:t>Budući su predmetni troškovi bili nužni, a pisan</w:t>
      </w:r>
      <w:r w:rsidR="00C90A91">
        <w:t>i</w:t>
      </w:r>
      <w:r>
        <w:t xml:space="preserve"> zahtjev stečajn</w:t>
      </w:r>
      <w:r w:rsidR="00042941">
        <w:t>og</w:t>
      </w:r>
      <w:r>
        <w:t xml:space="preserve"> upravitelj</w:t>
      </w:r>
      <w:r w:rsidR="0042556F">
        <w:t>a</w:t>
      </w:r>
      <w:r>
        <w:t xml:space="preserve">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71/15)</w:t>
      </w:r>
      <w:r>
        <w:t>.</w:t>
      </w:r>
    </w:p>
    <w:p w:rsidRDefault="00571836" w:rsidP="00D52E2B" w:rsidR="00571836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</w:p>
    <w:p w:rsidRDefault="00935080" w:rsidP="00D52E2B" w:rsidR="00935080">
      <w:pPr>
        <w:pStyle w:val="Naslov2"/>
        <w:jc w:val="center"/>
        <w:rPr>
          <w:rFonts w:cs="Times New Roman" w:hAnsi="Times New Roman" w:ascii="Times New Roman"/>
          <w:b w:val="false"/>
          <w:i w:val="false"/>
          <w:sz w:val="24"/>
          <w:szCs w:val="24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C90A91">
        <w:rPr>
          <w:rFonts w:cs="Times New Roman" w:hAnsi="Times New Roman" w:ascii="Times New Roman"/>
          <w:b w:val="false"/>
          <w:i w:val="false"/>
          <w:sz w:val="24"/>
          <w:szCs w:val="24"/>
        </w:rPr>
        <w:t>2</w:t>
      </w:r>
      <w:r w:rsidR="001B1F20">
        <w:rPr>
          <w:rFonts w:cs="Times New Roman" w:hAnsi="Times New Roman" w:ascii="Times New Roman"/>
          <w:b w:val="false"/>
          <w:i w:val="false"/>
          <w:sz w:val="24"/>
          <w:szCs w:val="24"/>
        </w:rPr>
        <w:t>3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1B1F20">
        <w:rPr>
          <w:rFonts w:cs="Times New Roman" w:hAnsi="Times New Roman" w:ascii="Times New Roman"/>
          <w:b w:val="false"/>
          <w:i w:val="false"/>
          <w:sz w:val="24"/>
          <w:szCs w:val="24"/>
        </w:rPr>
        <w:t>ožujka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441766">
        <w:rPr>
          <w:rFonts w:cs="Times New Roman" w:hAnsi="Times New Roman" w:ascii="Times New Roman"/>
          <w:b w:val="false"/>
          <w:i w:val="false"/>
          <w:sz w:val="24"/>
          <w:szCs w:val="24"/>
        </w:rPr>
        <w:t>7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</w:p>
    <w:p w:rsidRDefault="00571836" w:rsidP="00571836" w:rsidR="00571836" w:rsidRPr="00571836"/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571836" w:rsidP="00935080" w:rsidR="00571836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E7859" w:rsidP="002E7859" w:rsidR="002E7859" w:rsidRPr="002E7859">
      <w:pPr>
        <w:rPr>
          <w:bCs/>
        </w:rPr>
      </w:pP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571836" w:rsidP="00571836" w:rsidR="00571836">
      <w:pPr>
        <w:pStyle w:val="Tijeloteksta"/>
        <w:numPr>
          <w:ilvl w:val="0"/>
          <w:numId w:val="2"/>
        </w:numPr>
      </w:pPr>
      <w:r>
        <w:t>privremeni stečajni upravitelj</w:t>
      </w:r>
    </w:p>
    <w:p w:rsidRDefault="00571836" w:rsidP="00571836" w:rsidR="00571836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023B3F" w:rsidP="00C03938" w:rsidR="00023B3F">
      <w:pPr>
        <w:ind w:left="720"/>
        <w:jc w:val="both"/>
        <w:rPr>
          <w:bCs/>
        </w:rPr>
      </w:pPr>
    </w:p>
    <w:sectPr w:rsidR="00023B3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8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901" w:rsidP="00E26734" w:rsidR="006E41C6">
    <w:pPr>
      <w:pStyle w:val="Zaglavlje"/>
      <w:jc w:val="right"/>
    </w:pPr>
    <w:r w:rsidRPr="000A0901">
      <w:t>14 St-613/16-58</w:t>
    </w: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03B5B5D"/>
    <w:multiLevelType w:val="hybridMultilevel"/>
    <w:tmpl w:val="6BA65082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42514"/>
    <w:rsid w:val="00042941"/>
    <w:rsid w:val="0004674A"/>
    <w:rsid w:val="000A0901"/>
    <w:rsid w:val="000F7AD4"/>
    <w:rsid w:val="00104772"/>
    <w:rsid w:val="001273F9"/>
    <w:rsid w:val="001359A4"/>
    <w:rsid w:val="00141508"/>
    <w:rsid w:val="00145BB5"/>
    <w:rsid w:val="00160886"/>
    <w:rsid w:val="00165C72"/>
    <w:rsid w:val="001668EF"/>
    <w:rsid w:val="0018437A"/>
    <w:rsid w:val="00186F62"/>
    <w:rsid w:val="00191F88"/>
    <w:rsid w:val="001A2B69"/>
    <w:rsid w:val="001B1F20"/>
    <w:rsid w:val="001B5916"/>
    <w:rsid w:val="001E3C3E"/>
    <w:rsid w:val="002120F8"/>
    <w:rsid w:val="0022493B"/>
    <w:rsid w:val="00257080"/>
    <w:rsid w:val="00257F37"/>
    <w:rsid w:val="0026130F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84195"/>
    <w:rsid w:val="003B010F"/>
    <w:rsid w:val="003C1E2F"/>
    <w:rsid w:val="003D3368"/>
    <w:rsid w:val="003D5822"/>
    <w:rsid w:val="003E6318"/>
    <w:rsid w:val="0040049C"/>
    <w:rsid w:val="00417DFD"/>
    <w:rsid w:val="0042556F"/>
    <w:rsid w:val="00441766"/>
    <w:rsid w:val="0044388A"/>
    <w:rsid w:val="00445CA2"/>
    <w:rsid w:val="00452631"/>
    <w:rsid w:val="004761A5"/>
    <w:rsid w:val="00481157"/>
    <w:rsid w:val="004868A7"/>
    <w:rsid w:val="00487089"/>
    <w:rsid w:val="004C392B"/>
    <w:rsid w:val="004C4F1E"/>
    <w:rsid w:val="004E2B3F"/>
    <w:rsid w:val="004E54CC"/>
    <w:rsid w:val="004E7002"/>
    <w:rsid w:val="004F161F"/>
    <w:rsid w:val="004F225F"/>
    <w:rsid w:val="004F3B83"/>
    <w:rsid w:val="00500F4A"/>
    <w:rsid w:val="0050432F"/>
    <w:rsid w:val="005131D3"/>
    <w:rsid w:val="00520978"/>
    <w:rsid w:val="00535B53"/>
    <w:rsid w:val="00542A40"/>
    <w:rsid w:val="00571836"/>
    <w:rsid w:val="005957CB"/>
    <w:rsid w:val="005A1517"/>
    <w:rsid w:val="005C72BB"/>
    <w:rsid w:val="005C7B02"/>
    <w:rsid w:val="005D128E"/>
    <w:rsid w:val="005D2747"/>
    <w:rsid w:val="005E0DA8"/>
    <w:rsid w:val="005F0872"/>
    <w:rsid w:val="005F4DFA"/>
    <w:rsid w:val="006116A1"/>
    <w:rsid w:val="00685478"/>
    <w:rsid w:val="00690065"/>
    <w:rsid w:val="006C3099"/>
    <w:rsid w:val="006E41C6"/>
    <w:rsid w:val="0071666D"/>
    <w:rsid w:val="00724A43"/>
    <w:rsid w:val="00725EE2"/>
    <w:rsid w:val="007550E1"/>
    <w:rsid w:val="00766FD3"/>
    <w:rsid w:val="00774720"/>
    <w:rsid w:val="007747D7"/>
    <w:rsid w:val="00791BF5"/>
    <w:rsid w:val="007E652C"/>
    <w:rsid w:val="0083276E"/>
    <w:rsid w:val="00860E56"/>
    <w:rsid w:val="008756C6"/>
    <w:rsid w:val="00880934"/>
    <w:rsid w:val="008B4753"/>
    <w:rsid w:val="008B670B"/>
    <w:rsid w:val="008C164B"/>
    <w:rsid w:val="008F446A"/>
    <w:rsid w:val="008F685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D62E2"/>
    <w:rsid w:val="00AE693D"/>
    <w:rsid w:val="00B501F4"/>
    <w:rsid w:val="00B52C27"/>
    <w:rsid w:val="00BA2235"/>
    <w:rsid w:val="00BB217D"/>
    <w:rsid w:val="00BB6648"/>
    <w:rsid w:val="00BC5EF2"/>
    <w:rsid w:val="00BD718E"/>
    <w:rsid w:val="00BE411F"/>
    <w:rsid w:val="00C03938"/>
    <w:rsid w:val="00C6476A"/>
    <w:rsid w:val="00C75916"/>
    <w:rsid w:val="00C841DF"/>
    <w:rsid w:val="00C84F09"/>
    <w:rsid w:val="00C90A91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466DA"/>
    <w:rsid w:val="00D52E2B"/>
    <w:rsid w:val="00D5639E"/>
    <w:rsid w:val="00D62AE6"/>
    <w:rsid w:val="00D70C6E"/>
    <w:rsid w:val="00D70D53"/>
    <w:rsid w:val="00D8072A"/>
    <w:rsid w:val="00DA0B76"/>
    <w:rsid w:val="00DD43F0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C621A"/>
    <w:rsid w:val="00EE2A03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  <w:rsid w:val="00FD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85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85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85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85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718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6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85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85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8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85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291</properties:Words>
  <properties:Characters>1687</properties:Characters>
  <properties:Lines>65</properties:Lines>
  <properties:Paragraphs>22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2016-10-31T07:43:00Z</dcterms:created>
  <dc:creator>banka</dc:creator>
  <cp:lastModifiedBy>Elizabeta Đeke</cp:lastModifiedBy>
  <cp:lastPrinted>2017-03-23T11:19:00Z</cp:lastPrinted>
  <dcterms:modified xmlns:xsi="http://www.w3.org/2001/XMLSchema-instance" xsi:type="dcterms:W3CDTF">2017-03-23T12:29:00Z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