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041b" w14:paraId="0c6041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E7BA4">
        <w:t>5</w:t>
      </w:r>
      <w:r w:rsidR="00F72A81">
        <w:t>9</w:t>
      </w:r>
      <w:r w:rsidR="00CE7BA4">
        <w:t>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E7BA4" w:rsidRPr="00CE7BA4">
        <w:t>WEST-COMMERCE</w:t>
      </w:r>
      <w:r w:rsidR="00CE7BA4">
        <w:t xml:space="preserve"> export – import </w:t>
      </w:r>
      <w:r w:rsidR="001C0917">
        <w:t xml:space="preserve">d.o.o. </w:t>
      </w:r>
      <w:r w:rsidR="00B51D17">
        <w:t xml:space="preserve">iz </w:t>
      </w:r>
      <w:r w:rsidR="00DC5BCF">
        <w:t>Zagreba</w:t>
      </w:r>
      <w:r w:rsidR="00B51D17">
        <w:t xml:space="preserve">, </w:t>
      </w:r>
      <w:r w:rsidR="00CE7BA4">
        <w:t>Rujanska 9</w:t>
      </w:r>
      <w:r w:rsidR="0036046C">
        <w:t>,</w:t>
      </w:r>
      <w:r w:rsidR="001C0917">
        <w:t xml:space="preserve"> MBS:</w:t>
      </w:r>
      <w:r w:rsidR="00CE7BA4">
        <w:t>080205893</w:t>
      </w:r>
      <w:r w:rsidR="00A67F57">
        <w:t>,</w:t>
      </w:r>
      <w:r w:rsidR="001C0917">
        <w:t xml:space="preserve"> OIB:</w:t>
      </w:r>
      <w:r w:rsidR="00DC5BCF">
        <w:t xml:space="preserve"> </w:t>
      </w:r>
      <w:r w:rsidR="00CE7BA4">
        <w:t>94768904346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36046C">
        <w:t>58</w:t>
      </w:r>
      <w:r w:rsidR="00F72A81">
        <w:t>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CE7BA4">
        <w:t>64</w:t>
      </w:r>
      <w:r w:rsidR="00B51D17">
        <w:t>.</w:t>
      </w:r>
      <w:r w:rsidR="00CE7BA4">
        <w:t>685</w:t>
      </w:r>
      <w:r w:rsidR="00B51D17">
        <w:t>,</w:t>
      </w:r>
      <w:r w:rsidR="00CE7BA4">
        <w:t>97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E7BA4">
        <w:t>Dragutin Kantolić</w:t>
      </w:r>
      <w:r w:rsidR="00B51D17">
        <w:t xml:space="preserve"> iz </w:t>
      </w:r>
      <w:r w:rsidR="00A67F57">
        <w:t>Zagreba</w:t>
      </w:r>
      <w:r w:rsidR="00B51D17">
        <w:t xml:space="preserve">, </w:t>
      </w:r>
      <w:r w:rsidR="00CE7BA4">
        <w:t xml:space="preserve">Rujanska 9, </w:t>
      </w:r>
      <w:r w:rsidR="00B51D17">
        <w:t xml:space="preserve">OIB </w:t>
      </w:r>
      <w:r w:rsidR="00CE7BA4">
        <w:t>34822195573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0C4" w:rsidR="00EE30C4">
      <w:r>
        <w:separator/>
      </w:r>
    </w:p>
  </w:endnote>
  <w:endnote w:id="0" w:type="continuationSeparator">
    <w:p w:rsidRDefault="00EE30C4" w:rsidR="00EE3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0C4" w:rsidR="00EE30C4">
      <w:r>
        <w:separator/>
      </w:r>
    </w:p>
  </w:footnote>
  <w:footnote w:id="0" w:type="continuationSeparator">
    <w:p w:rsidRDefault="00EE30C4" w:rsidR="00EE3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2EE6"/>
    <w:rsid w:val="001E5E08"/>
    <w:rsid w:val="00252B2F"/>
    <w:rsid w:val="00257DF6"/>
    <w:rsid w:val="00287063"/>
    <w:rsid w:val="002B5CD9"/>
    <w:rsid w:val="002C4144"/>
    <w:rsid w:val="002D4544"/>
    <w:rsid w:val="00304175"/>
    <w:rsid w:val="0036046C"/>
    <w:rsid w:val="0038751B"/>
    <w:rsid w:val="0039456D"/>
    <w:rsid w:val="003A0684"/>
    <w:rsid w:val="003C4BD3"/>
    <w:rsid w:val="003E3990"/>
    <w:rsid w:val="003F13F5"/>
    <w:rsid w:val="004226FF"/>
    <w:rsid w:val="0042270C"/>
    <w:rsid w:val="00431D22"/>
    <w:rsid w:val="0044005D"/>
    <w:rsid w:val="004B6D41"/>
    <w:rsid w:val="004F282D"/>
    <w:rsid w:val="00591148"/>
    <w:rsid w:val="00593EA3"/>
    <w:rsid w:val="00606F08"/>
    <w:rsid w:val="006B4A3F"/>
    <w:rsid w:val="006B5E06"/>
    <w:rsid w:val="00727371"/>
    <w:rsid w:val="00734020"/>
    <w:rsid w:val="007A0658"/>
    <w:rsid w:val="007D1F01"/>
    <w:rsid w:val="00845CE9"/>
    <w:rsid w:val="00865E17"/>
    <w:rsid w:val="00872CA9"/>
    <w:rsid w:val="00881BD5"/>
    <w:rsid w:val="00882B10"/>
    <w:rsid w:val="008A524F"/>
    <w:rsid w:val="008B4C8A"/>
    <w:rsid w:val="009751CA"/>
    <w:rsid w:val="009D697C"/>
    <w:rsid w:val="009F6FD9"/>
    <w:rsid w:val="00A12401"/>
    <w:rsid w:val="00A40BA6"/>
    <w:rsid w:val="00A67F57"/>
    <w:rsid w:val="00A70C94"/>
    <w:rsid w:val="00B0176F"/>
    <w:rsid w:val="00B03845"/>
    <w:rsid w:val="00B10B58"/>
    <w:rsid w:val="00B12ACA"/>
    <w:rsid w:val="00B253F8"/>
    <w:rsid w:val="00B51D17"/>
    <w:rsid w:val="00BC2963"/>
    <w:rsid w:val="00C171B8"/>
    <w:rsid w:val="00CC3E78"/>
    <w:rsid w:val="00CE507E"/>
    <w:rsid w:val="00CE7BA4"/>
    <w:rsid w:val="00D467E7"/>
    <w:rsid w:val="00DC5BCF"/>
    <w:rsid w:val="00DD01C2"/>
    <w:rsid w:val="00E1588A"/>
    <w:rsid w:val="00E2385C"/>
    <w:rsid w:val="00E2720F"/>
    <w:rsid w:val="00EE30C4"/>
    <w:rsid w:val="00F016FE"/>
    <w:rsid w:val="00F143C3"/>
    <w:rsid w:val="00F72A81"/>
    <w:rsid w:val="00FA13EF"/>
    <w:rsid w:val="00FC0C73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E2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EE6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EE6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EE6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E2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EE6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EE6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EE6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WEST-COMMERCE export - import d.o.o. zastupanog po punomoćniku Dragutin Kantolić</izvorni_sadrzaj>
    <derivirana_varijabla naziv="DomainObject.Predmet.ProtustrankaFormated_1">  WEST-COMMERCE export - import d.o.o. zastupanog po punomoćniku Dragutin Kantolić</derivirana_varijabla>
  </DomainObject.Predmet.ProtustrankaFormated>
  <DomainObject.Predmet.ProtustrankaFormatedOIB>
    <izvorni_sadrzaj>  WEST-COMMERCE export - import d.o.o., OIB 94768904346 zastupanog po punomoćniku Dragutin Kantolić</izvorni_sadrzaj>
    <derivirana_varijabla naziv="DomainObject.Predmet.ProtustrankaFormatedOIB_1">  WEST-COMMERCE export - import d.o.o., OIB 94768904346 zastupanog po punomoćniku Dragutin Kantolić</derivirana_varijabla>
  </DomainObject.Predmet.ProtustrankaFormatedOIB>
  <DomainObject.Predmet.ProtustrankaFormatedWithAdress>
    <izvorni_sadrzaj> WEST-COMMERCE export - import d.o.o., Rujanska 9, 10000 Zagreb zastupanog po punomoćniku Dragutin Kantolić</izvorni_sadrzaj>
    <derivirana_varijabla naziv="DomainObject.Predmet.ProtustrankaFormatedWithAdress_1"> WEST-COMMERCE export - import d.o.o., Rujanska 9, 10000 Zagreb zastupanog po punomoćniku Dragutin Kantolić</derivirana_varijabla>
  </DomainObject.Predmet.ProtustrankaFormatedWithAdress>
  <DomainObject.Predmet.ProtustrankaFormatedWithAdressOIB>
    <izvorni_sadrzaj> WEST-COMMERCE export - import d.o.o., OIB 94768904346, Rujanska 9, 10000 Zagreb zastupanog po punomoćniku Dragutin Kantolić</izvorni_sadrzaj>
    <derivirana_varijabla naziv="DomainObject.Predmet.ProtustrankaFormatedWithAdressOIB_1"> WEST-COMMERCE export - import d.o.o., OIB 94768904346, Rujanska 9, 10000 Zagreb zastupanog po punomoćniku Dragutin Kantolić</derivirana_varijabla>
  </DomainObject.Predmet.ProtustrankaFormatedWithAdressOIB>
  <DomainObject.Predmet.ProtustrankaWithAdress>
    <izvorni_sadrzaj>WEST-COMMERCE export - import d.o.o. Rujanska 9, 10000 Zagreb</izvorni_sadrzaj>
    <derivirana_varijabla naziv="DomainObject.Predmet.ProtustrankaWithAdress_1">WEST-COMMERCE export - import d.o.o. Rujanska 9, 10000 Zagreb</derivirana_varijabla>
  </DomainObject.Predmet.ProtustrankaWithAdress>
  <DomainObject.Predmet.ProtustrankaWithAdressOIB>
    <izvorni_sadrzaj>WEST-COMMERCE export - import d.o.o., OIB 94768904346, Rujanska 9, 10000 Zagreb</izvorni_sadrzaj>
    <derivirana_varijabla naziv="DomainObject.Predmet.ProtustrankaWithAdressOIB_1">WEST-COMMERCE export - import d.o.o., OIB 94768904346, Rujanska 9, 10000 Zagreb</derivirana_varijabla>
  </DomainObject.Predmet.ProtustrankaWithAdressOIB>
  <DomainObject.Predmet.ProtustrankaNazivFormated>
    <izvorni_sadrzaj>WEST-COMMERCE export - import d.o.o.</izvorni_sadrzaj>
    <derivirana_varijabla naziv="DomainObject.Predmet.ProtustrankaNazivFormated_1">WEST-COMMERCE export - import d.o.o.</derivirana_varijabla>
  </DomainObject.Predmet.ProtustrankaNazivFormated>
  <DomainObject.Predmet.ProtustrankaNazivFormatedOIB>
    <izvorni_sadrzaj>WEST-COMMERCE export - import d.o.o., OIB 94768904346</izvorni_sadrzaj>
    <derivirana_varijabla naziv="DomainObject.Predmet.ProtustrankaNazivFormatedOIB_1">WEST-COMMERCE export - import d.o.o., OIB 94768904346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WEST-COMMERCE export - import d.o.o. zastupanog po punomoćniku Dragutin Kantolić</item>
    </izvorni_sadrzaj>
    <derivirana_varijabla naziv="DomainObject.Predmet.ProtuStrankaListFormated_1">
      <item>WEST-COMMERCE export - import d.o.o. zastupanog po punomoćniku Dragutin Kantolić</item>
    </derivirana_varijabla>
  </DomainObject.Predmet.ProtuStrankaListFormated>
  <DomainObject.Predmet.ProtuStrankaListFormatedOIB>
    <izvorni_sadrzaj>
      <item>WEST-COMMERCE export - import d.o.o., OIB 94768904346 zastupanog po punomoćniku Dragutin Kantolić</item>
    </izvorni_sadrzaj>
    <derivirana_varijabla naziv="DomainObject.Predmet.ProtuStrankaListFormatedOIB_1">
      <item>WEST-COMMERCE export - import d.o.o., OIB 94768904346 zastupanog po punomoćniku Dragutin Kantolić</item>
    </derivirana_varijabla>
  </DomainObject.Predmet.ProtuStrankaListFormatedOIB>
  <DomainObject.Predmet.ProtuStrankaListFormatedWithAdress>
    <izvorni_sadrzaj>
      <item>WEST-COMMERCE export - import d.o.o., Rujanska 9, 10000 Zagreb zastupanog po punomoćniku Dragutin Kantolić</item>
    </izvorni_sadrzaj>
    <derivirana_varijabla naziv="DomainObject.Predmet.ProtuStrankaListFormatedWithAdress_1">
      <item>WEST-COMMERCE export - import d.o.o., Rujanska 9, 10000 Zagreb zastupanog po punomoćniku Dragutin Kantolić</item>
    </derivirana_varijabla>
  </DomainObject.Predmet.ProtuStrankaListFormatedWithAdress>
  <DomainObject.Predmet.ProtuStrankaListFormatedWithAdressOIB>
    <izvorni_sadrzaj>
      <item>WEST-COMMERCE export - import d.o.o., OIB 94768904346, Rujanska 9, 10000 Zagreb zastupanog po punomoćniku Dragutin Kantolić</item>
    </izvorni_sadrzaj>
    <derivirana_varijabla naziv="DomainObject.Predmet.ProtuStrankaListFormatedWithAdressOIB_1">
      <item>WEST-COMMERCE export - import d.o.o., OIB 94768904346, Rujanska 9, 10000 Zagreb zastupanog po punomoćniku Dragutin Kantolić</item>
    </derivirana_varijabla>
  </DomainObject.Predmet.ProtuStrankaListFormatedWithAdressOIB>
  <DomainObject.Predmet.ProtuStrankaListNazivFormated>
    <izvorni_sadrzaj>
      <item>WEST-COMMERCE export - import d.o.o.</item>
    </izvorni_sadrzaj>
    <derivirana_varijabla naziv="DomainObject.Predmet.ProtuStrankaListNazivFormated_1">
      <item>WEST-COMMERCE export - import d.o.o.</item>
    </derivirana_varijabla>
  </DomainObject.Predmet.ProtuStrankaListNazivFormated>
  <DomainObject.Predmet.ProtuStrankaListNazivFormatedOIB>
    <izvorni_sadrzaj>
      <item>WEST-COMMERCE export - import d.o.o., OIB 94768904346</item>
    </izvorni_sadrzaj>
    <derivirana_varijabla naziv="DomainObject.Predmet.ProtuStrankaListNazivFormatedOIB_1">
      <item>WEST-COMMERCE export - import d.o.o., OIB 94768904346</item>
    </derivirana_varijabla>
  </DomainObject.Predmet.ProtuStrankaListNazivFormatedOIB>
  <DomainObject.Predmet.OstaliListFormated>
    <izvorni_sadrzaj>
      <item>Dragutin Kantolić punomoćnik sudionika u postupku WEST-COMMERCE export - import d.o.o.</item>
    </izvorni_sadrzaj>
    <derivirana_varijabla naziv="DomainObject.Predmet.OstaliListFormated_1">
      <item>Dragutin Kantolić punomoćnik sudionika u postupku WEST-COMMERCE export - import d.o.o.</item>
    </derivirana_varijabla>
  </DomainObject.Predmet.OstaliListFormated>
  <DomainObject.Predmet.OstaliListFormatedOIB>
    <izvorni_sadrzaj>
      <item>Dragutin Kantolić, OIB 34822195573 punomoćnik sudionika u postupku WEST-COMMERCE export - import d.o.o.</item>
    </izvorni_sadrzaj>
    <derivirana_varijabla naziv="DomainObject.Predmet.OstaliListFormatedOIB_1">
      <item>Dragutin Kantolić, OIB 34822195573 punomoćnik sudionika u postupku WEST-COMMERCE export - import d.o.o.</item>
    </derivirana_varijabla>
  </DomainObject.Predmet.OstaliListFormatedOIB>
  <DomainObject.Predmet.OstaliListFormatedWithAdress>
    <izvorni_sadrzaj>
      <item>Dragutin Kantolić, Rujanska 9, 10000 Zagreb punomoćnik sudionika u postupku WEST-COMMERCE export - import d.o.o.</item>
    </izvorni_sadrzaj>
    <derivirana_varijabla naziv="DomainObject.Predmet.OstaliListFormatedWithAdress_1">
      <item>Dragutin Kantolić, Rujanska 9, 10000 Zagreb punomoćnik sudionika u postupku WEST-COMMERCE export - import d.o.o.</item>
    </derivirana_varijabla>
  </DomainObject.Predmet.OstaliListFormatedWithAdress>
  <DomainObject.Predmet.OstaliListFormatedWithAdressOIB>
    <izvorni_sadrzaj>
      <item>Dragutin Kantolić, OIB 34822195573, Rujanska 9, 10000 Zagreb punomoćnik sudionika u postupku WEST-COMMERCE export - import d.o.o.</item>
    </izvorni_sadrzaj>
    <derivirana_varijabla naziv="DomainObject.Predmet.OstaliListFormatedWithAdressOIB_1">
      <item>Dragutin Kantolić, OIB 34822195573, Rujanska 9, 10000 Zagreb punomoćnik sudionika u postupku WEST-COMMERCE export - import d.o.o.</item>
    </derivirana_varijabla>
  </DomainObject.Predmet.OstaliListFormatedWithAdressOIB>
  <DomainObject.Predmet.OstaliListNazivFormated>
    <izvorni_sadrzaj>
      <item>Dragutin Kantolić</item>
    </izvorni_sadrzaj>
    <derivirana_varijabla naziv="DomainObject.Predmet.OstaliListNazivFormated_1">
      <item>Dragutin Kantolić</item>
    </derivirana_varijabla>
  </DomainObject.Predmet.OstaliListNazivFormated>
  <DomainObject.Predmet.OstaliListNazivFormatedOIB>
    <izvorni_sadrzaj>
      <item>Dragutin Kantolić, OIB 34822195573</item>
    </izvorni_sadrzaj>
    <derivirana_varijabla naziv="DomainObject.Predmet.OstaliListNazivFormatedOIB_1">
      <item>Dragutin Kantolić, OIB 34822195573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WEST-COMMERCE export - import d.o.o.</izvorni_sadrzaj>
    <derivirana_varijabla naziv="DomainObject.Predmet.ProtustrankaIDrugi_1">WEST-COMMERCE export - import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WEST-COMMERCE export - import d.o.o., OIB 94768904346, Rujanska 9, 10000 Zagreb</izvorni_sadrzaj>
    <derivirana_varijabla naziv="DomainObject.Predmet.ProtustrankaIDrugiAdressOIB_1">WEST-COMMERCE export - import d.o.o., OIB 94768904346, Rujanska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WEST-COMMERCE export - import d.o.o.</item>
      <item>FINA Regionalni centar Zagreb</item>
      <item>Dragutin Kantolić</item>
    </izvorni_sadrzaj>
    <derivirana_varijabla naziv="DomainObject.Predmet.SudioniciListNaziv_1">
      <item>WEST-COMMERCE export - import d.o.o.</item>
      <item>FINA Regionalni centar Zagreb</item>
      <item>Dragutin Kantolić</item>
    </derivirana_varijabla>
  </DomainObject.Predmet.SudioniciListNaziv>
  <DomainObject.Predmet.SudioniciListAdressOIB>
    <izvorni_sadrzaj>
      <item>WEST-COMMERCE export - import d.o.o., OIB 94768904346, Rujanska 9,10000 Zagreb</item>
      <item>FINA Regionalni centar Zagreb, OIB 85821130368, Trg svibanjskih žrtava 1995. 1,10000 Zagreb</item>
      <item>Dragutin Kantolić, OIB 34822195573, Rujanska 9,10000 Zagreb</item>
    </izvorni_sadrzaj>
    <derivirana_varijabla naziv="DomainObject.Predmet.SudioniciListAdressOIB_1">
      <item>WEST-COMMERCE export - import d.o.o., OIB 94768904346, Rujanska 9,10000 Zagreb</item>
      <item>FINA Regionalni centar Zagreb, OIB 85821130368, Trg svibanjskih žrtava 1995. 1,10000 Zagreb</item>
      <item>Dragutin Kantolić, OIB 34822195573, Rujanska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94768904346</item>
      <item>, OIB 85821130368</item>
      <item>, OIB 34822195573</item>
    </izvorni_sadrzaj>
    <derivirana_varijabla naziv="DomainObject.Predmet.SudioniciListNazivOIB_1">
      <item>, OIB 94768904346</item>
      <item>, OIB 85821130368</item>
      <item>, OIB 34822195573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301</properties:Words>
  <properties:Characters>1714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2016-06-17T08:38:00Z</dcterms:created>
  <dc:creator>TRGOVAČKI SUD</dc:creator>
  <cp:lastModifiedBy>Miroslav Lovreković</cp:lastModifiedBy>
  <cp:lastPrinted>2016-06-17T08:45:00Z</cp:lastPrinted>
  <dcterms:modified xmlns:xsi="http://www.w3.org/2001/XMLSchema-instance" xsi:type="dcterms:W3CDTF">2016-06-17T08:46:00Z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