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ea81b" w14:paraId="9aea81b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B1551B">
        <w:t>558</w:t>
      </w:r>
      <w:r w:rsidR="001A2481" w:rsidRPr="000351DA">
        <w:t>/1</w:t>
      </w:r>
      <w:r w:rsidR="00D17212">
        <w:t>5</w:t>
      </w:r>
      <w:r w:rsidR="0024291D">
        <w:t>-</w:t>
      </w:r>
      <w:r w:rsidR="0096707D">
        <w:t>7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3D624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B1551B">
        <w:t xml:space="preserve">FORMOSA d.o.o., Zadar, Ulica </w:t>
      </w:r>
      <w:proofErr w:type="spellStart"/>
      <w:r w:rsidR="00B1551B">
        <w:t>Brne</w:t>
      </w:r>
      <w:proofErr w:type="spellEnd"/>
      <w:r w:rsidR="00B1551B">
        <w:t xml:space="preserve"> </w:t>
      </w:r>
      <w:proofErr w:type="spellStart"/>
      <w:r w:rsidR="00B1551B">
        <w:t>Karnarutića</w:t>
      </w:r>
      <w:proofErr w:type="spellEnd"/>
      <w:r w:rsidR="00B1551B">
        <w:t xml:space="preserve"> 6, OIB: 06373406387</w:t>
      </w:r>
    </w:p>
    <w:p w:rsidRDefault="00FC495A" w:rsidP="00AC26FF" w:rsidR="00FC495A" w:rsidRPr="00AC26FF"/>
    <w:p w:rsidRDefault="00F75AF5" w:rsidP="00B80E46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B1551B">
        <w:t>FORMOSA d.o.o., Zadar</w:t>
      </w:r>
      <w:r w:rsidR="00B80E46">
        <w:t>.</w:t>
      </w:r>
    </w:p>
    <w:p w:rsidRDefault="00B80E46" w:rsidP="00B80E46" w:rsidR="00B80E46" w:rsidRPr="00F75AF5">
      <w:pPr>
        <w:ind w:firstLine="708"/>
      </w:pPr>
    </w:p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483718">
        <w:t>3. veljače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2D6020" w:rsidP="00A20440" w:rsidR="002D6020">
      <w:pPr>
        <w:jc w:val="right"/>
      </w:pPr>
      <w:r>
        <w:t xml:space="preserve">                                                 Sutkinja</w:t>
      </w:r>
    </w:p>
    <w:p w:rsidRDefault="002D6020" w:rsidP="00A20440" w:rsidR="002D602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Ardena </w:t>
      </w:r>
      <w:proofErr w:type="spellStart"/>
      <w:r>
        <w:t>Bajlo</w:t>
      </w:r>
      <w:proofErr w:type="spellEnd"/>
    </w:p>
    <w:p w:rsidRDefault="005D0B2D" w:rsidP="00F818D8" w:rsidR="005D0B2D">
      <w:pPr>
        <w:jc w:val="right"/>
      </w:pPr>
    </w:p>
    <w:p w:rsidRDefault="00AB7880" w:rsidP="005D0B2D" w:rsidR="00AB7880" w:rsidRPr="00A066D0">
      <w:pPr>
        <w:jc w:val="right"/>
      </w:pPr>
    </w:p>
    <w:p w:rsidRDefault="00A44084" w:rsidP="00A44084" w:rsidR="00A44084" w:rsidRPr="00A44084">
      <w:r w:rsidRPr="00A44084">
        <w:t>DNA:</w:t>
      </w:r>
    </w:p>
    <w:p w:rsidRDefault="00A44084" w:rsidP="00A44084" w:rsidR="00974B89" w:rsidRPr="00A44084">
      <w:pPr>
        <w:pStyle w:val="Odlomakpopisa"/>
        <w:numPr>
          <w:ilvl w:val="0"/>
          <w:numId w:val="1"/>
        </w:numPr>
      </w:pPr>
      <w:r w:rsidRPr="00A44084">
        <w:t>FINA Zadar – putem e-oglasne ploče</w:t>
      </w:r>
      <w:r w:rsidR="00AB7880" w:rsidRPr="00A44084">
        <w:t xml:space="preserve">        </w:t>
      </w:r>
    </w:p>
    <w:sectPr w:rsidR="00974B89" w:rsidRPr="00A4408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2C1E12"/>
    <w:multiLevelType w:val="hybridMultilevel"/>
    <w:tmpl w:val="3AA09994"/>
    <w:lvl w:tplc="5582ACD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0756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450B0"/>
    <w:rsid w:val="001532F4"/>
    <w:rsid w:val="0016008F"/>
    <w:rsid w:val="001608D4"/>
    <w:rsid w:val="00173771"/>
    <w:rsid w:val="0019019B"/>
    <w:rsid w:val="0019118F"/>
    <w:rsid w:val="001A2481"/>
    <w:rsid w:val="001B2FDA"/>
    <w:rsid w:val="001B4E55"/>
    <w:rsid w:val="001C3DA0"/>
    <w:rsid w:val="002043A2"/>
    <w:rsid w:val="00237CCD"/>
    <w:rsid w:val="0024291D"/>
    <w:rsid w:val="002570FB"/>
    <w:rsid w:val="002614D8"/>
    <w:rsid w:val="002658E8"/>
    <w:rsid w:val="002D6020"/>
    <w:rsid w:val="00307E37"/>
    <w:rsid w:val="00316E90"/>
    <w:rsid w:val="0033573C"/>
    <w:rsid w:val="0035386F"/>
    <w:rsid w:val="00381CA3"/>
    <w:rsid w:val="00395AF4"/>
    <w:rsid w:val="003A7BFD"/>
    <w:rsid w:val="003B143F"/>
    <w:rsid w:val="003D3EA6"/>
    <w:rsid w:val="003D6240"/>
    <w:rsid w:val="003D7E4F"/>
    <w:rsid w:val="00407B30"/>
    <w:rsid w:val="00426FE6"/>
    <w:rsid w:val="00462451"/>
    <w:rsid w:val="00476CB1"/>
    <w:rsid w:val="004776D3"/>
    <w:rsid w:val="00483718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73D"/>
    <w:rsid w:val="005A7C0F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6E411C"/>
    <w:rsid w:val="00710964"/>
    <w:rsid w:val="00714519"/>
    <w:rsid w:val="007378D6"/>
    <w:rsid w:val="00745B5C"/>
    <w:rsid w:val="007505B7"/>
    <w:rsid w:val="00756F19"/>
    <w:rsid w:val="00777A71"/>
    <w:rsid w:val="00781E65"/>
    <w:rsid w:val="007969A8"/>
    <w:rsid w:val="007C25B7"/>
    <w:rsid w:val="007C7DCF"/>
    <w:rsid w:val="007D2E41"/>
    <w:rsid w:val="007E10DD"/>
    <w:rsid w:val="007E16FE"/>
    <w:rsid w:val="007E5585"/>
    <w:rsid w:val="007F52E4"/>
    <w:rsid w:val="007F7D4D"/>
    <w:rsid w:val="008134B1"/>
    <w:rsid w:val="008258E2"/>
    <w:rsid w:val="00841480"/>
    <w:rsid w:val="0084657D"/>
    <w:rsid w:val="00856B05"/>
    <w:rsid w:val="00862DEF"/>
    <w:rsid w:val="00873E1A"/>
    <w:rsid w:val="00892B1F"/>
    <w:rsid w:val="008A66B3"/>
    <w:rsid w:val="008B1F41"/>
    <w:rsid w:val="008B39C0"/>
    <w:rsid w:val="008E37BF"/>
    <w:rsid w:val="008F1162"/>
    <w:rsid w:val="00922405"/>
    <w:rsid w:val="00943A9F"/>
    <w:rsid w:val="0096707D"/>
    <w:rsid w:val="00972609"/>
    <w:rsid w:val="00972DB2"/>
    <w:rsid w:val="00974B89"/>
    <w:rsid w:val="00981574"/>
    <w:rsid w:val="009A5115"/>
    <w:rsid w:val="009C781D"/>
    <w:rsid w:val="009E1A16"/>
    <w:rsid w:val="009E26BB"/>
    <w:rsid w:val="009E5D0F"/>
    <w:rsid w:val="009F4EA6"/>
    <w:rsid w:val="00A066D0"/>
    <w:rsid w:val="00A071B8"/>
    <w:rsid w:val="00A20440"/>
    <w:rsid w:val="00A2201A"/>
    <w:rsid w:val="00A241EB"/>
    <w:rsid w:val="00A44084"/>
    <w:rsid w:val="00A655C4"/>
    <w:rsid w:val="00A73AC3"/>
    <w:rsid w:val="00AA47D9"/>
    <w:rsid w:val="00AB7880"/>
    <w:rsid w:val="00AC26FF"/>
    <w:rsid w:val="00AF1854"/>
    <w:rsid w:val="00B1551B"/>
    <w:rsid w:val="00B21176"/>
    <w:rsid w:val="00B4528C"/>
    <w:rsid w:val="00B57362"/>
    <w:rsid w:val="00B74966"/>
    <w:rsid w:val="00B74C24"/>
    <w:rsid w:val="00B80E46"/>
    <w:rsid w:val="00B82327"/>
    <w:rsid w:val="00B82739"/>
    <w:rsid w:val="00B970D9"/>
    <w:rsid w:val="00BA4030"/>
    <w:rsid w:val="00BB6E1C"/>
    <w:rsid w:val="00BC7F0D"/>
    <w:rsid w:val="00BE2D4C"/>
    <w:rsid w:val="00BE7525"/>
    <w:rsid w:val="00BF1427"/>
    <w:rsid w:val="00BF3DDD"/>
    <w:rsid w:val="00C44B8E"/>
    <w:rsid w:val="00CC46BF"/>
    <w:rsid w:val="00CF2892"/>
    <w:rsid w:val="00CF76EE"/>
    <w:rsid w:val="00D17212"/>
    <w:rsid w:val="00D2782E"/>
    <w:rsid w:val="00D3344E"/>
    <w:rsid w:val="00D37ABA"/>
    <w:rsid w:val="00D46FD8"/>
    <w:rsid w:val="00D86FF3"/>
    <w:rsid w:val="00DA249B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36373"/>
    <w:rsid w:val="00F75AF5"/>
    <w:rsid w:val="00F75E5C"/>
    <w:rsid w:val="00F818D8"/>
    <w:rsid w:val="00FA652A"/>
    <w:rsid w:val="00FC0857"/>
    <w:rsid w:val="00FC495A"/>
    <w:rsid w:val="00FD2101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408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084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084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084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44084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440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408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084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084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084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4408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St-558/2015</izvorni_sadrzaj>
    <derivirana_varijabla naziv="DomainObject.Predmet.OznakaBroj_1">St-558/2015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FORMOSA d.o.o. za poslove putničke agencije, turizam i ugostiteljstvo</izvorni_sadrzaj>
    <derivirana_varijabla naziv="DomainObject.Predmet.ProtustrankaFormated_1">  FORMOSA d.o.o. za poslove putničke agencije, turizam i ugostiteljstvo</derivirana_varijabla>
  </DomainObject.Predmet.ProtustrankaFormated>
  <DomainObject.Predmet.ProtustrankaFormatedOIB>
    <izvorni_sadrzaj>  FORMOSA d.o.o. za poslove putničke agencije, turizam i ugostiteljstvo, OIB 06373406387</izvorni_sadrzaj>
    <derivirana_varijabla naziv="DomainObject.Predmet.ProtustrankaFormatedOIB_1">  FORMOSA d.o.o. za poslove putničke agencije, turizam i ugostiteljstvo, OIB 06373406387</derivirana_varijabla>
  </DomainObject.Predmet.ProtustrankaFormatedOIB>
  <DomainObject.Predmet.ProtustrankaFormatedWithAdress>
    <izvorni_sadrzaj> FORMOSA d.o.o. za poslove putničke agencije, turizam i ugostiteljstvo, Ulica Brne Karnarutića 6, 23000 Zadar</izvorni_sadrzaj>
    <derivirana_varijabla naziv="DomainObject.Predmet.ProtustrankaFormatedWithAdress_1"> FORMOSA d.o.o. za poslove putničke agencije, turizam i ugostiteljstvo, Ulica Brne Karnarutića 6, 23000 Zadar</derivirana_varijabla>
  </DomainObject.Predmet.ProtustrankaFormatedWithAdress>
  <DomainObject.Predmet.ProtustrankaFormatedWithAdressOIB>
    <izvorni_sadrzaj> FORMOSA d.o.o. za poslove putničke agencije, turizam i ugostiteljstvo, OIB 06373406387, Ulica Brne Karnarutića 6, 23000 Zadar</izvorni_sadrzaj>
    <derivirana_varijabla naziv="DomainObject.Predmet.ProtustrankaFormatedWithAdressOIB_1"> FORMOSA d.o.o. za poslove putničke agencije, turizam i ugostiteljstvo, OIB 06373406387, Ulica Brne Karnarutića 6, 23000 Zadar</derivirana_varijabla>
  </DomainObject.Predmet.ProtustrankaFormatedWithAdressOIB>
  <DomainObject.Predmet.ProtustrankaWithAdress>
    <izvorni_sadrzaj>FORMOSA d.o.o. za poslove putničke agencije, turizam i ugostiteljstvo Ulica Brne Karnarutića 6, 23000 Zadar</izvorni_sadrzaj>
    <derivirana_varijabla naziv="DomainObject.Predmet.ProtustrankaWithAdress_1">FORMOSA d.o.o. za poslove putničke agencije, turizam i ugostiteljstvo Ulica Brne Karnarutića 6, 23000 Zadar</derivirana_varijabla>
  </DomainObject.Predmet.ProtustrankaWithAdress>
  <DomainObject.Predmet.ProtustrankaWithAdressOIB>
    <izvorni_sadrzaj>FORMOSA d.o.o. za poslove putničke agencije, turizam i ugostiteljstvo, OIB 06373406387, Ulica Brne Karnarutića 6, 23000 Zadar</izvorni_sadrzaj>
    <derivirana_varijabla naziv="DomainObject.Predmet.ProtustrankaWithAdressOIB_1">FORMOSA d.o.o. za poslove putničke agencije, turizam i ugostiteljstvo, OIB 06373406387, Ulica Brne Karnarutića 6, 23000 Zadar</derivirana_varijabla>
  </DomainObject.Predmet.ProtustrankaWithAdressOIB>
  <DomainObject.Predmet.ProtustrankaNazivFormated>
    <izvorni_sadrzaj>FORMOSA d.o.o. za poslove putničke agencije, turizam i ugostiteljstvo</izvorni_sadrzaj>
    <derivirana_varijabla naziv="DomainObject.Predmet.ProtustrankaNazivFormated_1">FORMOSA d.o.o. za poslove putničke agencije, turizam i ugostiteljstvo</derivirana_varijabla>
  </DomainObject.Predmet.ProtustrankaNazivFormated>
  <DomainObject.Predmet.ProtustrankaNazivFormatedOIB>
    <izvorni_sadrzaj>FORMOSA d.o.o. za poslove putničke agencije, turizam i ugostiteljstvo, OIB 06373406387</izvorni_sadrzaj>
    <derivirana_varijabla naziv="DomainObject.Predmet.ProtustrankaNazivFormatedOIB_1">FORMOSA d.o.o. za poslove putničke agencije, turizam i ugostiteljstvo, OIB 06373406387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2920.77</izvorni_sadrzaj>
    <derivirana_varijabla naziv="DomainObject.Predmet.TrenutnaVrijednost_1">2920.77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FORMOSA d.o.o. za poslove putničke agencije, turizam i ugostiteljstvo</item>
    </izvorni_sadrzaj>
    <derivirana_varijabla naziv="DomainObject.Predmet.ProtuStrankaListFormated_1">
      <item>FORMOSA d.o.o. za poslove putničke agencije, turizam i ugostiteljstvo</item>
    </derivirana_varijabla>
  </DomainObject.Predmet.ProtuStrankaListFormated>
  <DomainObject.Predmet.ProtuStrankaListFormatedOIB>
    <izvorni_sadrzaj>
      <item>FORMOSA d.o.o. za poslove putničke agencije, turizam i ugostiteljstvo, OIB 06373406387</item>
    </izvorni_sadrzaj>
    <derivirana_varijabla naziv="DomainObject.Predmet.ProtuStrankaListFormatedOIB_1">
      <item>FORMOSA d.o.o. za poslove putničke agencije, turizam i ugostiteljstvo, OIB 06373406387</item>
    </derivirana_varijabla>
  </DomainObject.Predmet.ProtuStrankaListFormatedOIB>
  <DomainObject.Predmet.ProtuStrankaListFormatedWithAdress>
    <izvorni_sadrzaj>
      <item>FORMOSA d.o.o. za poslove putničke agencije, turizam i ugostiteljstvo, Ulica Brne Karnarutića 6, 23000 Zadar</item>
    </izvorni_sadrzaj>
    <derivirana_varijabla naziv="DomainObject.Predmet.ProtuStrankaListFormatedWithAdress_1">
      <item>FORMOSA d.o.o. za poslove putničke agencije, turizam i ugostiteljstvo, Ulica Brne Karnarutića 6, 23000 Zadar</item>
    </derivirana_varijabla>
  </DomainObject.Predmet.ProtuStrankaListFormatedWithAdress>
  <DomainObject.Predmet.ProtuStrankaListFormatedWithAdressOIB>
    <izvorni_sadrzaj>
      <item>FORMOSA d.o.o. za poslove putničke agencije, turizam i ugostiteljstvo, OIB 06373406387, Ulica Brne Karnarutića 6, 23000 Zadar</item>
    </izvorni_sadrzaj>
    <derivirana_varijabla naziv="DomainObject.Predmet.ProtuStrankaListFormatedWithAdressOIB_1">
      <item>FORMOSA d.o.o. za poslove putničke agencije, turizam i ugostiteljstvo, OIB 06373406387, Ulica Brne Karnarutića 6, 23000 Zadar</item>
    </derivirana_varijabla>
  </DomainObject.Predmet.ProtuStrankaListFormatedWithAdressOIB>
  <DomainObject.Predmet.ProtuStrankaListNazivFormated>
    <izvorni_sadrzaj>
      <item>FORMOSA d.o.o. za poslove putničke agencije, turizam i ugostiteljstvo</item>
    </izvorni_sadrzaj>
    <derivirana_varijabla naziv="DomainObject.Predmet.ProtuStrankaListNazivFormated_1">
      <item>FORMOSA d.o.o. za poslove putničke agencije, turizam i ugostiteljstvo</item>
    </derivirana_varijabla>
  </DomainObject.Predmet.ProtuStrankaListNazivFormated>
  <DomainObject.Predmet.ProtuStrankaListNazivFormatedOIB>
    <izvorni_sadrzaj>
      <item>FORMOSA d.o.o. za poslove putničke agencije, turizam i ugostiteljstvo, OIB 06373406387</item>
    </izvorni_sadrzaj>
    <derivirana_varijabla naziv="DomainObject.Predmet.ProtuStrankaListNazivFormatedOIB_1">
      <item>FORMOSA d.o.o. za poslove putničke agencije, turizam i ugostiteljstvo, OIB 06373406387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FORMOSA d.o.o. za poslove putničke agencije, turizam i ugostiteljstvo</izvorni_sadrzaj>
    <derivirana_varijabla naziv="DomainObject.Predmet.ProtustrankaIDrugi_1">FORMOSA d.o.o. za poslove putničke agencije, turizam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FORMOSA d.o.o. za poslove putničke agencije, turizam i ugostiteljstvo, OIB 06373406387, Ulica Brne Karnarutića 6, 23000 Zadar</izvorni_sadrzaj>
    <derivirana_varijabla naziv="DomainObject.Predmet.ProtustrankaIDrugiAdressOIB_1">FORMOSA d.o.o. za poslove putničke agencije, turizam i ugostiteljstvo, OIB 06373406387, Ulica Brne Karnarutića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FORMOSA d.o.o. za poslove putničke agencije, turizam i ugostiteljstvo</item>
    </izvorni_sadrzaj>
    <derivirana_varijabla naziv="DomainObject.Predmet.SudioniciListNaziv_1">
      <item>FINA</item>
      <item>FORMOSA d.o.o. za poslove putničke agencije, turizam i ugostiteljstvo</item>
    </derivirana_varijabla>
  </DomainObject.Predmet.SudioniciListNaziv>
  <DomainObject.Predmet.SudioniciListAdressOIB>
    <izvorni_sadrzaj>
      <item>FINA, OIB 85821130368</item>
      <item>FORMOSA d.o.o. za poslove putničke agencije, turizam i ugostiteljstvo, OIB 06373406387, Ulica Brne Karnarutića 6,23000 Zadar</item>
    </izvorni_sadrzaj>
    <derivirana_varijabla naziv="DomainObject.Predmet.SudioniciListAdressOIB_1">
      <item>FINA, OIB 85821130368</item>
      <item>FORMOSA d.o.o. za poslove putničke agencije, turizam i ugostiteljstvo, OIB 06373406387, Ulica Brne Karnarutića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06373406387</item>
    </izvorni_sadrzaj>
    <derivirana_varijabla naziv="DomainObject.Predmet.SudioniciListNazivOIB_1">
      <item>, OIB 85821130368</item>
      <item>, OIB 06373406387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77</properties:Words>
  <properties:Characters>426</properties:Characters>
  <properties:Lines>32</properties:Lines>
  <properties:Paragraphs>11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2016-10-24T08:15:00Z</dcterms:created>
  <dc:creator>Administrator</dc:creator>
  <cp:lastModifiedBy>wsadmin</cp:lastModifiedBy>
  <cp:lastPrinted>2017-02-03T10:35:00Z</cp:lastPrinted>
  <dcterms:modified xmlns:xsi="http://www.w3.org/2001/XMLSchema-instance" xsi:type="dcterms:W3CDTF">2017-02-03T10:35:00Z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