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0a40" w14:paraId="5e60a40" w:rsidRDefault="00A95265" w:rsidP="00A95265" w:rsidR="00A95265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A95265" w:rsidP="00A95265" w:rsidR="00A95265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A95265" w:rsidP="00A95265" w:rsidR="00A95265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6832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A95265" w:rsidP="00A95265" w:rsidR="00A95265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A95265" w:rsidP="00A95265" w:rsidR="00A95265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A95265" w:rsidP="00CD16BB" w:rsidR="00A95265" w:rsidRPr="00CD16BB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FEUER 999 j.d.o.o.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 w:rsidR="00CD16BB">
        <w:rPr>
          <w:rFonts w:cs="Times New Roman" w:eastAsia="Times New Roman"/>
          <w:szCs w:val="24"/>
          <w:lang w:eastAsia="hr-HR"/>
        </w:rPr>
        <w:t>94438261721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 w:rsidR="00CD16BB">
        <w:rPr>
          <w:rFonts w:cs="Times New Roman" w:eastAsia="Times New Roman"/>
          <w:szCs w:val="24"/>
          <w:lang w:eastAsia="hr-HR"/>
        </w:rPr>
        <w:t xml:space="preserve">080909264, iz </w:t>
      </w:r>
      <w:r w:rsidR="00CD16BB" w:rsidRPr="00CD16BB">
        <w:rPr>
          <w:rFonts w:cs="Times New Roman" w:eastAsia="Times New Roman"/>
          <w:szCs w:val="24"/>
          <w:lang w:eastAsia="hr-HR"/>
        </w:rPr>
        <w:t>Zagreba, Ilica 52.</w:t>
      </w:r>
    </w:p>
    <w:p w:rsidRDefault="00A95265" w:rsidP="00A95265" w:rsidR="00A95265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 xml:space="preserve">izvršenih osnova za plaćanje je </w:t>
      </w:r>
      <w:r w:rsidR="00CD16BB">
        <w:rPr>
          <w:rFonts w:cs="Times New Roman" w:eastAsia="Times New Roman"/>
          <w:szCs w:val="24"/>
          <w:lang w:eastAsia="hr-HR"/>
        </w:rPr>
        <w:t>9.108,23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A95265" w:rsidP="00A95265" w:rsidR="00A95265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A95265" w:rsidP="00A95265" w:rsidR="00A9526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95265" w:rsidP="00A95265" w:rsidR="00A95265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5265" w:rsidP="00A95265" w:rsidR="00A95265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A95265" w:rsidP="00A95265" w:rsidR="00A9526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A95265" w:rsidP="00A95265" w:rsidR="00A9526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A95265" w:rsidP="00A95265" w:rsidR="00A95265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A95265" w:rsidP="00A95265" w:rsidR="00A9526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A95265" w:rsidP="00A95265" w:rsidR="00A95265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A95265" w:rsidP="00A95265" w:rsidR="00A9526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A95265" w:rsidP="00A95265" w:rsidR="00A95265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F4792E" w:rsidR="00F4792E"/>
    <w:sectPr w:rsidSect="00ED6AA8" w:rsidR="00F479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8B6" w:rsidR="00000000">
      <w:r>
        <w:separator/>
      </w:r>
    </w:p>
  </w:endnote>
  <w:endnote w:id="0" w:type="continuationSeparator">
    <w:p w:rsidRDefault="002938B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8B6" w:rsidR="00000000">
      <w:r>
        <w:separator/>
      </w:r>
    </w:p>
  </w:footnote>
  <w:footnote w:id="0" w:type="continuationSeparator">
    <w:p w:rsidRDefault="002938B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6B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38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6B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8B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265"/>
    <w:rsid w:val="002938B6"/>
    <w:rsid w:val="00A95265"/>
    <w:rsid w:val="00CD16BB"/>
    <w:rsid w:val="00F4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26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952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95265"/>
  </w:style>
  <w:style w:styleId="Brojstranice" w:type="character">
    <w:name w:val="page number"/>
    <w:basedOn w:val="Zadanifontodlomka"/>
    <w:rsid w:val="00A95265"/>
  </w:style>
  <w:style w:styleId="Tekstbalonia" w:type="paragraph">
    <w:name w:val="Balloon Text"/>
    <w:basedOn w:val="Normal"/>
    <w:link w:val="TekstbaloniaChar"/>
    <w:uiPriority w:val="99"/>
    <w:semiHidden/>
    <w:unhideWhenUsed/>
    <w:rsid w:val="00A95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2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8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38B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38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38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26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952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95265"/>
  </w:style>
  <w:style w:styleId="Brojstranice" w:type="character">
    <w:name w:val="page number"/>
    <w:basedOn w:val="Zadanifontodlomka"/>
    <w:rsid w:val="00A95265"/>
  </w:style>
  <w:style w:styleId="Tekstbalonia" w:type="paragraph">
    <w:name w:val="Balloon Text"/>
    <w:basedOn w:val="Normal"/>
    <w:link w:val="TekstbaloniaChar"/>
    <w:uiPriority w:val="99"/>
    <w:semiHidden/>
    <w:unhideWhenUsed/>
    <w:rsid w:val="00A95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2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8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38B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38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38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6832</izvorni_sadrzaj>
    <derivirana_varijabla naziv="DomainObject.Predmet.Broj_1">6832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St-6832/2016</izvorni_sadrzaj>
    <derivirana_varijabla naziv="DomainObject.Predmet.OznakaBroj_1">St-6832/2016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FEUER 999 jednostavno društvo s ograničenom odgovornošću za trgovinu i usluge</izvorni_sadrzaj>
    <derivirana_varijabla naziv="DomainObject.Predmet.ProtustrankaFormated_1">  FEUER 999 jednostavno društvo s ograničenom odgovornošću za trgovinu i usluge</derivirana_varijabla>
  </DomainObject.Predmet.ProtustrankaFormated>
  <DomainObject.Predmet.ProtustrankaFormatedOIB>
    <izvorni_sadrzaj>  FEUER 999 jednostavno društvo s ograničenom odgovornošću za trgovinu i usluge, OIB 94438261721</izvorni_sadrzaj>
    <derivirana_varijabla naziv="DomainObject.Predmet.ProtustrankaFormatedOIB_1">  FEUER 999 jednostavno društvo s ograničenom odgovornošću za trgovinu i usluge, OIB 94438261721</derivirana_varijabla>
  </DomainObject.Predmet.ProtustrankaFormatedOIB>
  <DomainObject.Predmet.ProtustrankaFormatedWithAdress>
    <izvorni_sadrzaj> FEUER 999 jednostavno društvo s ograničenom odgovornošću za trgovinu i usluge, Ilica 52, 10000 Zagreb</izvorni_sadrzaj>
    <derivirana_varijabla naziv="DomainObject.Predmet.ProtustrankaFormatedWithAdress_1"> FEUER 999 jednostavno društvo s ograničenom odgovornošću za trgovinu i usluge, Ilica 52, 10000 Zagreb</derivirana_varijabla>
  </DomainObject.Predmet.ProtustrankaFormatedWithAdress>
  <DomainObject.Predmet.ProtustrankaFormatedWithAdressOIB>
    <izvorni_sadrzaj> FEUER 999 jednostavno društvo s ograničenom odgovornošću za trgovinu i usluge, OIB 94438261721, Ilica 52, 10000 Zagreb</izvorni_sadrzaj>
    <derivirana_varijabla naziv="DomainObject.Predmet.ProtustrankaFormatedWithAdressOIB_1"> FEUER 999 jednostavno društvo s ograničenom odgovornošću za trgovinu i usluge, OIB 94438261721, Ilica 52, 10000 Zagreb</derivirana_varijabla>
  </DomainObject.Predmet.ProtustrankaFormatedWithAdressOIB>
  <DomainObject.Predmet.ProtustrankaWithAdress>
    <izvorni_sadrzaj>FEUER 999 jednostavno društvo s ograničenom odgovornošću za trgovinu i usluge Ilica 52, 10000 Zagreb</izvorni_sadrzaj>
    <derivirana_varijabla naziv="DomainObject.Predmet.ProtustrankaWithAdress_1">FEUER 999 jednostavno društvo s ograničenom odgovornošću za trgovinu i usluge Ilica 52, 10000 Zagreb</derivirana_varijabla>
  </DomainObject.Predmet.ProtustrankaWithAdress>
  <DomainObject.Predmet.ProtustrankaWithAdressOIB>
    <izvorni_sadrzaj>FEUER 999 jednostavno društvo s ograničenom odgovornošću za trgovinu i usluge, OIB 94438261721, Ilica 52, 10000 Zagreb</izvorni_sadrzaj>
    <derivirana_varijabla naziv="DomainObject.Predmet.ProtustrankaWithAdressOIB_1">FEUER 999 jednostavno društvo s ograničenom odgovornošću za trgovinu i usluge, OIB 94438261721, Ilica 52, 10000 Zagreb</derivirana_varijabla>
  </DomainObject.Predmet.ProtustrankaWithAdressOIB>
  <DomainObject.Predmet.ProtustrankaNazivFormated>
    <izvorni_sadrzaj>FEUER 999 jednostavno društvo s ograničenom odgovornošću za trgovinu i usluge</izvorni_sadrzaj>
    <derivirana_varijabla naziv="DomainObject.Predmet.ProtustrankaNazivFormated_1">FEUER 999 jednostavno društvo s ograničenom odgovornošću za trgovinu i usluge</derivirana_varijabla>
  </DomainObject.Predmet.ProtustrankaNazivFormated>
  <DomainObject.Predmet.ProtustrankaNazivFormatedOIB>
    <izvorni_sadrzaj>FEUER 999 jednostavno društvo s ograničenom odgovornošću za trgovinu i usluge, OIB 94438261721</izvorni_sadrzaj>
    <derivirana_varijabla naziv="DomainObject.Predmet.ProtustrankaNazivFormatedOIB_1">FEUER 999 jednostavno društvo s ograničenom odgovornošću za trgovinu i usluge, OIB 94438261721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FEUER 999 jednostavno društvo s ograničenom odgovornošću za trgovinu i usluge</item>
    </izvorni_sadrzaj>
    <derivirana_varijabla naziv="DomainObject.Predmet.ProtuStrankaListFormated_1">
      <item>FEUER 999 jednostavno društvo s ograničenom odgovornošću za trgovinu i usluge</item>
    </derivirana_varijabla>
  </DomainObject.Predmet.ProtuStrankaListFormated>
  <DomainObject.Predmet.ProtuStrankaListFormatedOIB>
    <izvorni_sadrzaj>
      <item>FEUER 999 jednostavno društvo s ograničenom odgovornošću za trgovinu i usluge, OIB 94438261721</item>
    </izvorni_sadrzaj>
    <derivirana_varijabla naziv="DomainObject.Predmet.ProtuStrankaListFormatedOIB_1">
      <item>FEUER 999 jednostavno društvo s ograničenom odgovornošću za trgovinu i usluge, OIB 94438261721</item>
    </derivirana_varijabla>
  </DomainObject.Predmet.ProtuStrankaListFormatedOIB>
  <DomainObject.Predmet.ProtuStrankaListFormatedWithAdress>
    <izvorni_sadrzaj>
      <item>FEUER 999 jednostavno društvo s ograničenom odgovornošću za trgovinu i usluge, Ilica 52, 10000 Zagreb</item>
    </izvorni_sadrzaj>
    <derivirana_varijabla naziv="DomainObject.Predmet.ProtuStrankaListFormatedWithAdress_1">
      <item>FEUER 999 jednostavno društvo s ograničenom odgovornošću za trgovinu i usluge, Ilica 52, 10000 Zagreb</item>
    </derivirana_varijabla>
  </DomainObject.Predmet.ProtuStrankaListFormatedWithAdress>
  <DomainObject.Predmet.ProtuStrankaListFormatedWithAdressOIB>
    <izvorni_sadrzaj>
      <item>FEUER 999 jednostavno društvo s ograničenom odgovornošću za trgovinu i usluge, OIB 94438261721, Ilica 52, 10000 Zagreb</item>
    </izvorni_sadrzaj>
    <derivirana_varijabla naziv="DomainObject.Predmet.ProtuStrankaListFormatedWithAdressOIB_1">
      <item>FEUER 999 jednostavno društvo s ograničenom odgovornošću za trgovinu i usluge, OIB 94438261721, Ilica 52, 10000 Zagreb</item>
    </derivirana_varijabla>
  </DomainObject.Predmet.ProtuStrankaListFormatedWithAdressOIB>
  <DomainObject.Predmet.ProtuStrankaListNazivFormated>
    <izvorni_sadrzaj>
      <item>FEUER 999 jednostavno društvo s ograničenom odgovornošću za trgovinu i usluge</item>
    </izvorni_sadrzaj>
    <derivirana_varijabla naziv="DomainObject.Predmet.ProtuStrankaListNazivFormated_1">
      <item>FEUER 999 jednostavno društvo s ograničenom odgovornošću za trgovinu i usluge</item>
    </derivirana_varijabla>
  </DomainObject.Predmet.ProtuStrankaListNazivFormated>
  <DomainObject.Predmet.ProtuStrankaListNazivFormatedOIB>
    <izvorni_sadrzaj>
      <item>FEUER 999 jednostavno društvo s ograničenom odgovornošću za trgovinu i usluge, OIB 94438261721</item>
    </izvorni_sadrzaj>
    <derivirana_varijabla naziv="DomainObject.Predmet.ProtuStrankaListNazivFormatedOIB_1">
      <item>FEUER 999 jednostavno društvo s ograničenom odgovornošću za trgovinu i usluge, OIB 94438261721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FEUER 999 jednostavno društvo s ograničenom odgovornošću za trgovinu i usluge</izvorni_sadrzaj>
    <derivirana_varijabla naziv="DomainObject.Predmet.ProtustrankaIDrugi_1">FEUER 999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FEUER 999 jednostavno društvo s ograničenom odgovornošću za trgovinu i usluge, OIB 94438261721, Ilica 52, 10000 Zagreb</izvorni_sadrzaj>
    <derivirana_varijabla naziv="DomainObject.Predmet.ProtustrankaIDrugiAdressOIB_1">FEUER 999 jednostavno društvo s ograničenom odgovornošću za trgovinu i usluge, OIB 94438261721, Ilica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FEUER 999 jednostavno društvo s ograničenom odgovornošću za trgovinu i usluge</item>
    </izvorni_sadrzaj>
    <derivirana_varijabla naziv="DomainObject.Predmet.SudioniciListNaziv_1">
      <item>FINA Regionalni centar Zagreb</item>
      <item>FEUER 999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FEUER 999 jednostavno društvo s ograničenom odgovornošću za trgovinu i usluge, OIB 94438261721, Ilica 52,10000 Zagreb</item>
    </izvorni_sadrzaj>
    <derivirana_varijabla naziv="DomainObject.Predmet.SudioniciListAdressOIB_1">
      <item>FINA Regionalni centar Zagreb, OIB 85821130368, Trg svibanjskih žrtava 1995.1,10000 Zagreb</item>
      <item>FEUER 999 jednostavno društvo s ograničenom odgovornošću za trgovinu i usluge, OIB 94438261721, Ilica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94438261721</item>
    </izvorni_sadrzaj>
    <derivirana_varijabla naziv="DomainObject.Predmet.SudioniciListNazivOIB_1">
      <item>, OIB 85821130368</item>
      <item>, OIB 94438261721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1314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2017-03-16T09:23:00Z</dcterms:created>
  <dc:creator>Nikolina Mikulić</dc:creator>
  <cp:lastModifiedBy>Nikolina Mikulić</cp:lastModifiedBy>
  <dcterms:modified xmlns:xsi="http://www.w3.org/2001/XMLSchema-instance" xsi:type="dcterms:W3CDTF">2017-03-16T09:28:00Z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