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086A1C" w:rsidP="00086A1C" w:rsidRDefault="00691D3E" w14:paraId="73418d2" w14:textId="73418d2">
      <w:pPr>
        <w15:collapsed w:val="false"/>
        <w:rPr>
          <w:rFonts w:ascii="Times New Roman" w:hAnsi="Times New Roman"/>
          <w:szCs w:val="24"/>
        </w:rPr>
      </w:pPr>
      <w:r w:rsidRPr="00B20116">
        <w:rPr>
          <w:rFonts w:ascii="Times New Roman" w:hAnsi="Times New Roman"/>
          <w:szCs w:val="24"/>
        </w:rPr>
        <w:t xml:space="preserve">   </w:t>
      </w:r>
      <w:r>
        <w:rPr>
          <w:noProof/>
        </w:rPr>
        <w:drawing>
          <wp:anchor distT="0" distB="0" distL="114300" distR="114300" simplePos="false" relativeHeight="251659264" behindDoc="false" locked="false" layoutInCell="true" allowOverlap="true">
            <wp:simplePos x="0" y="0"/>
            <wp:positionH relativeFrom="column">
              <wp:posOffset>556895</wp:posOffset>
            </wp:positionH>
            <wp:positionV relativeFrom="paragraph">
              <wp:posOffset>127000</wp:posOffset>
            </wp:positionV>
            <wp:extent cx="555625" cy="723900"/>
            <wp:effectExtent l="0" t="0" r="0" b="0"/>
            <wp:wrapSquare wrapText="bothSides"/>
            <wp:docPr id="2" name="Picture 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2"/>
                    <pic:cNvPicPr>
                      <a:picLocks noChangeAspect="true" noChangeArrowheads="true"/>
                    </pic:cNvPicPr>
                  </pic:nvPicPr>
                  <pic:blipFill>
                    <a:blip cstate="print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5625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016616" w:rsidP="00086A1C" w:rsidRDefault="00016616"/>
    <w:p w:rsidR="00691D3E" w:rsidP="00691D3E" w:rsidRDefault="00691D3E">
      <w:pPr>
        <w:pStyle w:val="Zaglavlje"/>
        <w:ind w:left="426"/>
      </w:pPr>
    </w:p>
    <w:p w:rsidR="00691D3E" w:rsidP="00691D3E" w:rsidRDefault="00691D3E">
      <w:pPr>
        <w:pStyle w:val="Zaglavlje"/>
        <w:ind w:left="426"/>
      </w:pPr>
    </w:p>
    <w:p w:rsidR="00691D3E" w:rsidP="00691D3E" w:rsidRDefault="00691D3E">
      <w:pPr>
        <w:pStyle w:val="Zaglavlje"/>
        <w:ind w:left="426"/>
      </w:pPr>
    </w:p>
    <w:p w:rsidRPr="00953077" w:rsidR="00691D3E" w:rsidP="00691D3E" w:rsidRDefault="00691D3E">
      <w:pPr>
        <w:pStyle w:val="Zaglavlje"/>
      </w:pPr>
      <w:r w:rsidRPr="00953077">
        <w:t>REPUBLIKA HRVAT</w:t>
      </w:r>
      <w:r>
        <w:t>S</w:t>
      </w:r>
      <w:r w:rsidRPr="00953077">
        <w:t>KA</w:t>
      </w:r>
    </w:p>
    <w:p w:rsidRPr="00953077" w:rsidR="00691D3E" w:rsidP="00691D3E" w:rsidRDefault="00691D3E">
      <w:pPr>
        <w:pStyle w:val="Zaglavlje"/>
      </w:pPr>
      <w:r w:rsidRPr="00953077">
        <w:t>Trgovački sud u Zagrebu</w:t>
      </w:r>
    </w:p>
    <w:p w:rsidR="00691D3E" w:rsidP="00691D3E" w:rsidRDefault="00691D3E">
      <w:pPr>
        <w:pStyle w:val="Zaglavlje"/>
        <w:tabs>
          <w:tab w:val="clear" w:pos="4536"/>
          <w:tab w:val="clear" w:pos="9072"/>
          <w:tab w:val="left" w:pos="6958"/>
        </w:tabs>
      </w:pPr>
      <w:r w:rsidRPr="00953077">
        <w:t xml:space="preserve">Zagreb, </w:t>
      </w:r>
      <w:r>
        <w:t>Amruševa 2/II, desno (p.p. 432</w:t>
      </w:r>
      <w:r w:rsidRPr="00953077">
        <w:t>)</w:t>
      </w:r>
      <w:r>
        <w:tab/>
      </w:r>
      <w:r w:rsidR="00836B7E">
        <w:t xml:space="preserve">     </w:t>
      </w:r>
      <w:r>
        <w:t>20. St-</w:t>
      </w:r>
      <w:r w:rsidR="00AB02E3">
        <w:t>155/13</w:t>
      </w:r>
      <w:r w:rsidR="00836B7E">
        <w:t>-210</w:t>
      </w:r>
    </w:p>
    <w:p w:rsidR="00691D3E" w:rsidP="00691D3E" w:rsidRDefault="00691D3E">
      <w:pPr>
        <w:pStyle w:val="Zaglavlje"/>
        <w:tabs>
          <w:tab w:val="clear" w:pos="4536"/>
          <w:tab w:val="clear" w:pos="9072"/>
          <w:tab w:val="left" w:pos="6765"/>
        </w:tabs>
      </w:pPr>
    </w:p>
    <w:p w:rsidR="00691D3E" w:rsidP="00691D3E" w:rsidRDefault="00691D3E">
      <w:pPr>
        <w:pStyle w:val="Zaglavlje"/>
        <w:tabs>
          <w:tab w:val="clear" w:pos="4536"/>
          <w:tab w:val="clear" w:pos="9072"/>
          <w:tab w:val="left" w:pos="3491"/>
        </w:tabs>
        <w:jc w:val="center"/>
      </w:pPr>
      <w:r>
        <w:t>R E P U B L I K A  H R V A T S KA</w:t>
      </w:r>
    </w:p>
    <w:p w:rsidRPr="00B20116" w:rsidR="00691D3E" w:rsidP="00691D3E" w:rsidRDefault="00691D3E">
      <w:pPr>
        <w:pStyle w:val="Zaglavlje"/>
        <w:tabs>
          <w:tab w:val="clear" w:pos="4536"/>
          <w:tab w:val="clear" w:pos="9072"/>
          <w:tab w:val="left" w:pos="6765"/>
        </w:tabs>
        <w:rPr>
          <w:rFonts w:cs="Times New Roman"/>
          <w:szCs w:val="24"/>
        </w:rPr>
      </w:pPr>
      <w:r>
        <w:tab/>
      </w:r>
      <w:r w:rsidRPr="00B20116">
        <w:t xml:space="preserve">   </w:t>
      </w:r>
    </w:p>
    <w:p w:rsidRPr="00B20116" w:rsidR="00691D3E" w:rsidP="00691D3E" w:rsidRDefault="00691D3E">
      <w:pPr>
        <w:jc w:val="center"/>
        <w:rPr>
          <w:rFonts w:ascii="Times New Roman" w:hAnsi="Times New Roman"/>
          <w:szCs w:val="24"/>
        </w:rPr>
      </w:pPr>
      <w:r w:rsidRPr="00B20116">
        <w:rPr>
          <w:rFonts w:ascii="Times New Roman" w:hAnsi="Times New Roman"/>
          <w:szCs w:val="24"/>
        </w:rPr>
        <w:t xml:space="preserve">Z A K L J U Č A K </w:t>
      </w:r>
    </w:p>
    <w:p w:rsidRPr="00B20116" w:rsidR="00691D3E" w:rsidP="00691D3E" w:rsidRDefault="00691D3E">
      <w:pPr>
        <w:jc w:val="center"/>
        <w:rPr>
          <w:rFonts w:ascii="Times New Roman" w:hAnsi="Times New Roman"/>
          <w:szCs w:val="24"/>
        </w:rPr>
      </w:pPr>
      <w:r w:rsidRPr="00B20116">
        <w:rPr>
          <w:rFonts w:ascii="Times New Roman" w:hAnsi="Times New Roman"/>
          <w:szCs w:val="24"/>
        </w:rPr>
        <w:t xml:space="preserve">  </w:t>
      </w:r>
    </w:p>
    <w:p w:rsidRPr="00B21928" w:rsidR="00691D3E" w:rsidP="00691D3E" w:rsidRDefault="00691D3E">
      <w:pPr>
        <w:jc w:val="both"/>
        <w:rPr>
          <w:rFonts w:ascii="Times New Roman" w:hAnsi="Times New Roman"/>
          <w:szCs w:val="24"/>
        </w:rPr>
      </w:pPr>
      <w:r w:rsidRPr="00B20116">
        <w:rPr>
          <w:rFonts w:ascii="Times New Roman" w:hAnsi="Times New Roman"/>
          <w:szCs w:val="24"/>
        </w:rPr>
        <w:tab/>
        <w:t xml:space="preserve">TRGOVAČKI SUD U ZAGREBU, po sucu pojedincu Luciji Butigan u stečajnom postupku nad stečajnim dužnikom </w:t>
      </w:r>
      <w:r w:rsidR="00AB02E3">
        <w:rPr>
          <w:rFonts w:ascii="Times New Roman" w:hAnsi="Times New Roman"/>
          <w:color w:val="000000"/>
          <w:szCs w:val="24"/>
        </w:rPr>
        <w:t>PROTOMA društvo s ograničenom odgovornošću za trgovinu i usluge, u stečaju, Zagreb, Jelenovac 38/B, MBS: 080482676, OIB: 70913134930</w:t>
      </w:r>
      <w:r w:rsidRPr="00B20116">
        <w:rPr>
          <w:rFonts w:ascii="Times New Roman" w:hAnsi="Times New Roman"/>
          <w:szCs w:val="24"/>
        </w:rPr>
        <w:t xml:space="preserve">, </w:t>
      </w:r>
      <w:r w:rsidRPr="00B21928">
        <w:rPr>
          <w:rFonts w:ascii="Times New Roman" w:hAnsi="Times New Roman"/>
          <w:szCs w:val="24"/>
        </w:rPr>
        <w:t>dana</w:t>
      </w:r>
      <w:r w:rsidR="003C7EC9">
        <w:rPr>
          <w:rFonts w:ascii="Times New Roman" w:hAnsi="Times New Roman"/>
          <w:szCs w:val="24"/>
        </w:rPr>
        <w:t xml:space="preserve"> 30</w:t>
      </w:r>
      <w:r w:rsidRPr="00553450">
        <w:rPr>
          <w:rFonts w:ascii="Times New Roman" w:hAnsi="Times New Roman"/>
          <w:szCs w:val="24"/>
        </w:rPr>
        <w:t xml:space="preserve">. </w:t>
      </w:r>
      <w:r w:rsidR="00C4060C">
        <w:rPr>
          <w:rFonts w:ascii="Times New Roman" w:hAnsi="Times New Roman"/>
          <w:szCs w:val="24"/>
        </w:rPr>
        <w:t>srpnja</w:t>
      </w:r>
      <w:r w:rsidRPr="00553450">
        <w:rPr>
          <w:rFonts w:ascii="Times New Roman" w:hAnsi="Times New Roman"/>
          <w:szCs w:val="24"/>
        </w:rPr>
        <w:t xml:space="preserve"> 2019</w:t>
      </w:r>
      <w:r w:rsidR="00C4060C">
        <w:rPr>
          <w:rFonts w:ascii="Times New Roman" w:hAnsi="Times New Roman"/>
          <w:szCs w:val="24"/>
        </w:rPr>
        <w:t>.</w:t>
      </w:r>
    </w:p>
    <w:p w:rsidRPr="00B20116" w:rsidR="00691D3E" w:rsidP="00691D3E" w:rsidRDefault="00691D3E">
      <w:pPr>
        <w:jc w:val="center"/>
        <w:rPr>
          <w:rFonts w:ascii="Times New Roman" w:hAnsi="Times New Roman"/>
          <w:szCs w:val="24"/>
        </w:rPr>
      </w:pPr>
    </w:p>
    <w:p w:rsidRPr="00B20116" w:rsidR="00691D3E" w:rsidP="00691D3E" w:rsidRDefault="00691D3E">
      <w:pPr>
        <w:jc w:val="center"/>
        <w:rPr>
          <w:rFonts w:ascii="Times New Roman" w:hAnsi="Times New Roman"/>
          <w:szCs w:val="24"/>
        </w:rPr>
      </w:pPr>
      <w:r w:rsidRPr="00B20116">
        <w:rPr>
          <w:rFonts w:ascii="Times New Roman" w:hAnsi="Times New Roman"/>
          <w:szCs w:val="24"/>
        </w:rPr>
        <w:t>z a k l j u č i o    j e</w:t>
      </w:r>
    </w:p>
    <w:p w:rsidRPr="00B20116" w:rsidR="00691D3E" w:rsidP="00691D3E" w:rsidRDefault="00691D3E">
      <w:pPr>
        <w:jc w:val="both"/>
        <w:rPr>
          <w:rFonts w:ascii="Times New Roman" w:hAnsi="Times New Roman"/>
          <w:szCs w:val="24"/>
        </w:rPr>
      </w:pPr>
    </w:p>
    <w:p w:rsidR="00691D3E" w:rsidP="00194204" w:rsidRDefault="00194204">
      <w:pPr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I.</w:t>
      </w:r>
      <w:r w:rsidRPr="00194204" w:rsidR="00A9019A">
        <w:rPr>
          <w:rFonts w:ascii="Times New Roman" w:hAnsi="Times New Roman"/>
          <w:szCs w:val="24"/>
        </w:rPr>
        <w:t>Nalaže se Financijskoj agenciji da u roku od 8 dana od primitka ovog zaključka, izvrši povrat uplaćene jamčevine</w:t>
      </w:r>
      <w:r w:rsidRPr="00194204" w:rsidR="00F51E7E">
        <w:rPr>
          <w:rFonts w:ascii="Times New Roman" w:hAnsi="Times New Roman"/>
          <w:szCs w:val="24"/>
        </w:rPr>
        <w:t xml:space="preserve"> u iznosu od </w:t>
      </w:r>
      <w:r w:rsidR="00206716">
        <w:rPr>
          <w:rFonts w:ascii="Times New Roman" w:hAnsi="Times New Roman"/>
          <w:szCs w:val="24"/>
        </w:rPr>
        <w:t>26.350,00</w:t>
      </w:r>
      <w:r w:rsidRPr="00194204" w:rsidR="00F51E7E">
        <w:rPr>
          <w:rFonts w:ascii="Times New Roman" w:hAnsi="Times New Roman"/>
          <w:szCs w:val="24"/>
        </w:rPr>
        <w:t xml:space="preserve"> kn</w:t>
      </w:r>
      <w:r w:rsidRPr="00194204" w:rsidR="00AA592B">
        <w:rPr>
          <w:rFonts w:ascii="Times New Roman" w:hAnsi="Times New Roman"/>
          <w:szCs w:val="24"/>
        </w:rPr>
        <w:t xml:space="preserve">, </w:t>
      </w:r>
      <w:r w:rsidRPr="00194204" w:rsidR="00A9019A">
        <w:rPr>
          <w:rFonts w:ascii="Times New Roman" w:hAnsi="Times New Roman"/>
          <w:szCs w:val="24"/>
        </w:rPr>
        <w:t xml:space="preserve">s računa Financijske agencije uplatiteljima jamčevine-ponuditeljima, </w:t>
      </w:r>
      <w:r w:rsidRPr="00194204" w:rsidR="00B32D2A">
        <w:rPr>
          <w:rFonts w:ascii="Times New Roman" w:hAnsi="Times New Roman"/>
          <w:szCs w:val="24"/>
        </w:rPr>
        <w:t>identifikator nadmetanja</w:t>
      </w:r>
      <w:r w:rsidR="00206716">
        <w:rPr>
          <w:rFonts w:ascii="Times New Roman" w:hAnsi="Times New Roman"/>
          <w:szCs w:val="24"/>
        </w:rPr>
        <w:t>:16262,</w:t>
      </w:r>
      <w:r w:rsidR="00B32D2A">
        <w:rPr>
          <w:rFonts w:ascii="Times New Roman" w:hAnsi="Times New Roman"/>
          <w:szCs w:val="24"/>
        </w:rPr>
        <w:t xml:space="preserve"> </w:t>
      </w:r>
      <w:r w:rsidRPr="00194204" w:rsidR="00A9019A">
        <w:rPr>
          <w:rFonts w:ascii="Times New Roman" w:hAnsi="Times New Roman"/>
          <w:szCs w:val="24"/>
        </w:rPr>
        <w:t>kako slijedi:</w:t>
      </w:r>
    </w:p>
    <w:p w:rsidR="00EE1D82" w:rsidP="00194204" w:rsidRDefault="00EE1D82">
      <w:pPr>
        <w:jc w:val="both"/>
        <w:rPr>
          <w:rFonts w:ascii="Times New Roman" w:hAnsi="Times New Roman"/>
          <w:szCs w:val="24"/>
        </w:rPr>
      </w:pPr>
    </w:p>
    <w:p w:rsidR="00EE1D82" w:rsidP="00EE1D82" w:rsidRDefault="00EE1D82">
      <w:pPr>
        <w:pStyle w:val="Odlomakpopisa"/>
        <w:numPr>
          <w:ilvl w:val="0"/>
          <w:numId w:val="3"/>
        </w:numPr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Marko Komerički, Zagreb, Vrhovec 86, OIB 70305299898, na račun br. IBAN HR </w:t>
      </w:r>
      <w:r w:rsidR="00206716">
        <w:rPr>
          <w:rFonts w:ascii="Times New Roman" w:hAnsi="Times New Roman"/>
          <w:szCs w:val="24"/>
        </w:rPr>
        <w:t xml:space="preserve">7523400093230103147. </w:t>
      </w:r>
    </w:p>
    <w:p w:rsidR="00F630B6" w:rsidP="00F630B6" w:rsidRDefault="00F630B6">
      <w:pPr>
        <w:pStyle w:val="Odlomakpopisa"/>
        <w:jc w:val="both"/>
        <w:rPr>
          <w:rFonts w:ascii="Times New Roman" w:hAnsi="Times New Roman"/>
          <w:szCs w:val="24"/>
        </w:rPr>
      </w:pPr>
    </w:p>
    <w:p w:rsidR="00F630B6" w:rsidP="00F630B6" w:rsidRDefault="00F630B6">
      <w:pPr>
        <w:pStyle w:val="Odlomakpopisa"/>
        <w:numPr>
          <w:ilvl w:val="0"/>
          <w:numId w:val="3"/>
        </w:numPr>
        <w:jc w:val="both"/>
        <w:rPr>
          <w:rFonts w:ascii="Times New Roman" w:hAnsi="Times New Roman"/>
          <w:szCs w:val="24"/>
        </w:rPr>
      </w:pPr>
      <w:r w:rsidRPr="00F630B6">
        <w:rPr>
          <w:rFonts w:ascii="Times New Roman" w:hAnsi="Times New Roman"/>
          <w:szCs w:val="24"/>
        </w:rPr>
        <w:t>Franjo Zelenika, Zagreb, Krešićeva 30, OIB 37105336549, na račun br. IBAN HR 6023600003239021253.</w:t>
      </w:r>
    </w:p>
    <w:p w:rsidRPr="00512585" w:rsidR="00512585" w:rsidP="00512585" w:rsidRDefault="00512585">
      <w:pPr>
        <w:pStyle w:val="Odlomakpopisa"/>
        <w:rPr>
          <w:rFonts w:ascii="Times New Roman" w:hAnsi="Times New Roman"/>
          <w:szCs w:val="24"/>
        </w:rPr>
      </w:pPr>
    </w:p>
    <w:p w:rsidR="00512585" w:rsidP="00F630B6" w:rsidRDefault="00512585">
      <w:pPr>
        <w:pStyle w:val="Odlomakpopisa"/>
        <w:numPr>
          <w:ilvl w:val="0"/>
          <w:numId w:val="3"/>
        </w:numPr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Jadranka Stojan, Zagreb, Krajiška 12, OIB 63759165456, na račun br. IBAN HR 6423600003220018493</w:t>
      </w:r>
      <w:r w:rsidR="00A83682">
        <w:rPr>
          <w:rFonts w:ascii="Times New Roman" w:hAnsi="Times New Roman"/>
          <w:szCs w:val="24"/>
        </w:rPr>
        <w:t>.</w:t>
      </w:r>
    </w:p>
    <w:p w:rsidRPr="00A83682" w:rsidR="00A83682" w:rsidP="00A83682" w:rsidRDefault="00A83682">
      <w:pPr>
        <w:pStyle w:val="Odlomakpopisa"/>
        <w:rPr>
          <w:rFonts w:ascii="Times New Roman" w:hAnsi="Times New Roman"/>
          <w:szCs w:val="24"/>
        </w:rPr>
      </w:pPr>
    </w:p>
    <w:p w:rsidR="00A83682" w:rsidP="00F630B6" w:rsidRDefault="00A83682">
      <w:pPr>
        <w:pStyle w:val="Odlomakpopisa"/>
        <w:numPr>
          <w:ilvl w:val="0"/>
          <w:numId w:val="3"/>
        </w:numPr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Mirjana Sedlar- Ištvanić, Rovinj, </w:t>
      </w:r>
      <w:r w:rsidR="009E3D6B">
        <w:rPr>
          <w:rFonts w:ascii="Times New Roman" w:hAnsi="Times New Roman"/>
          <w:szCs w:val="24"/>
        </w:rPr>
        <w:t>V. Švalbe 15, OIB 33218917579, na račun br IBAN HR 7123900013290308336.</w:t>
      </w:r>
    </w:p>
    <w:p w:rsidRPr="007A3274" w:rsidR="007A3274" w:rsidP="007A3274" w:rsidRDefault="007A3274">
      <w:pPr>
        <w:pStyle w:val="Odlomakpopisa"/>
        <w:rPr>
          <w:rFonts w:ascii="Times New Roman" w:hAnsi="Times New Roman"/>
          <w:szCs w:val="24"/>
        </w:rPr>
      </w:pPr>
    </w:p>
    <w:p w:rsidR="007A3274" w:rsidP="007A3274" w:rsidRDefault="007A3274">
      <w:pPr>
        <w:pStyle w:val="Odlomakpopisa"/>
        <w:numPr>
          <w:ilvl w:val="0"/>
          <w:numId w:val="3"/>
        </w:numPr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1712 ANALIZA d.o.o., Zagreb, Andrije Žaje 63, OIB 90370483663, na račun br. IBAN HR 1923600001102146232.</w:t>
      </w:r>
    </w:p>
    <w:p w:rsidRPr="00486126" w:rsidR="00486126" w:rsidP="00486126" w:rsidRDefault="00486126">
      <w:pPr>
        <w:pStyle w:val="Odlomakpopisa"/>
        <w:rPr>
          <w:rFonts w:ascii="Times New Roman" w:hAnsi="Times New Roman"/>
          <w:szCs w:val="24"/>
        </w:rPr>
      </w:pPr>
    </w:p>
    <w:p w:rsidR="00486126" w:rsidP="007A3274" w:rsidRDefault="00A05464">
      <w:pPr>
        <w:pStyle w:val="Odlomakpopisa"/>
        <w:numPr>
          <w:ilvl w:val="0"/>
          <w:numId w:val="3"/>
        </w:numPr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CAKI TRANS d.o.o., Koškovec, Koškovec 1a, OIB 17478959244, na račun br. IBAN HR 6024840081100640421.</w:t>
      </w:r>
    </w:p>
    <w:p w:rsidRPr="00D05F13" w:rsidR="00D05F13" w:rsidP="00D05F13" w:rsidRDefault="00D05F13">
      <w:pPr>
        <w:pStyle w:val="Odlomakpopisa"/>
        <w:rPr>
          <w:rFonts w:ascii="Times New Roman" w:hAnsi="Times New Roman"/>
          <w:szCs w:val="24"/>
        </w:rPr>
      </w:pPr>
    </w:p>
    <w:p w:rsidR="00C83E7C" w:rsidP="00C83E7C" w:rsidRDefault="00C83E7C">
      <w:pPr>
        <w:pStyle w:val="Odlomakpopisa"/>
        <w:numPr>
          <w:ilvl w:val="0"/>
          <w:numId w:val="3"/>
        </w:numPr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Tomislav Sever, Velika Gorica, Kralja D. Zvonimira 24, OIB 63834181355, na račun br. IBAN HR 5623600003211869473.</w:t>
      </w:r>
    </w:p>
    <w:p w:rsidRPr="000044D7" w:rsidR="000044D7" w:rsidP="000044D7" w:rsidRDefault="000044D7">
      <w:pPr>
        <w:pStyle w:val="Odlomakpopisa"/>
        <w:rPr>
          <w:rFonts w:ascii="Times New Roman" w:hAnsi="Times New Roman"/>
          <w:szCs w:val="24"/>
        </w:rPr>
      </w:pPr>
    </w:p>
    <w:p w:rsidR="000044D7" w:rsidP="000044D7" w:rsidRDefault="00351D37">
      <w:pPr>
        <w:pStyle w:val="Odlomakpopisa"/>
        <w:numPr>
          <w:ilvl w:val="0"/>
          <w:numId w:val="3"/>
        </w:numPr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KORBOX</w:t>
      </w:r>
      <w:r w:rsidR="000044D7">
        <w:rPr>
          <w:rFonts w:ascii="Times New Roman" w:hAnsi="Times New Roman"/>
          <w:szCs w:val="24"/>
        </w:rPr>
        <w:t xml:space="preserve"> d.o.o., Zagreb, Trgovačka 6, OIB 54253942164, na račun br. IBAN HR 8224070001100550586.</w:t>
      </w:r>
    </w:p>
    <w:p w:rsidRPr="005A0B90" w:rsidR="005A0B90" w:rsidP="005A0B90" w:rsidRDefault="005A0B90">
      <w:pPr>
        <w:pStyle w:val="Odlomakpopisa"/>
        <w:rPr>
          <w:rFonts w:ascii="Times New Roman" w:hAnsi="Times New Roman"/>
          <w:szCs w:val="24"/>
        </w:rPr>
      </w:pPr>
    </w:p>
    <w:p w:rsidR="005A0B90" w:rsidP="000044D7" w:rsidRDefault="005A0B90">
      <w:pPr>
        <w:pStyle w:val="Odlomakpopisa"/>
        <w:numPr>
          <w:ilvl w:val="0"/>
          <w:numId w:val="3"/>
        </w:numPr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ITALK d.o.o., Zagreb, IX. Južna obala 20, OIB </w:t>
      </w:r>
      <w:r w:rsidR="00C4698C">
        <w:rPr>
          <w:rFonts w:ascii="Times New Roman" w:hAnsi="Times New Roman"/>
          <w:szCs w:val="24"/>
        </w:rPr>
        <w:t>54872935051, na račun br. IBAN HR 2123900011100964819.</w:t>
      </w:r>
    </w:p>
    <w:p w:rsidRPr="002B0029" w:rsidR="002B0029" w:rsidP="002B0029" w:rsidRDefault="002B0029">
      <w:pPr>
        <w:pStyle w:val="Odlomakpopisa"/>
        <w:rPr>
          <w:rFonts w:ascii="Times New Roman" w:hAnsi="Times New Roman"/>
          <w:szCs w:val="24"/>
        </w:rPr>
      </w:pPr>
    </w:p>
    <w:p w:rsidR="002B0029" w:rsidP="000044D7" w:rsidRDefault="002B0029">
      <w:pPr>
        <w:pStyle w:val="Odlomakpopisa"/>
        <w:numPr>
          <w:ilvl w:val="0"/>
          <w:numId w:val="3"/>
        </w:numPr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Luka Horvatić, Varaždinske toplice, Kralja Tomislava 19, OIB 40651631620, na račun</w:t>
      </w:r>
      <w:r w:rsidR="00ED1BB1">
        <w:rPr>
          <w:rFonts w:ascii="Times New Roman" w:hAnsi="Times New Roman"/>
          <w:szCs w:val="24"/>
        </w:rPr>
        <w:t xml:space="preserve"> br.</w:t>
      </w:r>
      <w:r>
        <w:rPr>
          <w:rFonts w:ascii="Times New Roman" w:hAnsi="Times New Roman"/>
          <w:szCs w:val="24"/>
        </w:rPr>
        <w:t xml:space="preserve"> IBAN HR </w:t>
      </w:r>
      <w:r w:rsidR="00DB30AD">
        <w:rPr>
          <w:rFonts w:ascii="Times New Roman" w:hAnsi="Times New Roman"/>
          <w:szCs w:val="24"/>
        </w:rPr>
        <w:t>3523600003247251474.</w:t>
      </w:r>
    </w:p>
    <w:p w:rsidRPr="00DB30AD" w:rsidR="00DB30AD" w:rsidP="00DB30AD" w:rsidRDefault="00DB30AD">
      <w:pPr>
        <w:pStyle w:val="Odlomakpopisa"/>
        <w:rPr>
          <w:rFonts w:ascii="Times New Roman" w:hAnsi="Times New Roman"/>
          <w:szCs w:val="24"/>
        </w:rPr>
      </w:pPr>
    </w:p>
    <w:p w:rsidR="00DB30AD" w:rsidP="000044D7" w:rsidRDefault="00B07790">
      <w:pPr>
        <w:pStyle w:val="Odlomakpopisa"/>
        <w:numPr>
          <w:ilvl w:val="0"/>
          <w:numId w:val="3"/>
        </w:numPr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Robert Šargač, Zagreb, Fallerovo šetalište 74, OIB </w:t>
      </w:r>
      <w:r w:rsidR="000A202C">
        <w:rPr>
          <w:rFonts w:ascii="Times New Roman" w:hAnsi="Times New Roman"/>
          <w:szCs w:val="24"/>
        </w:rPr>
        <w:t>59833007349, na račun</w:t>
      </w:r>
      <w:r w:rsidR="00ED1BB1">
        <w:rPr>
          <w:rFonts w:ascii="Times New Roman" w:hAnsi="Times New Roman"/>
          <w:szCs w:val="24"/>
        </w:rPr>
        <w:t xml:space="preserve"> br.</w:t>
      </w:r>
      <w:r w:rsidR="000A202C">
        <w:rPr>
          <w:rFonts w:ascii="Times New Roman" w:hAnsi="Times New Roman"/>
          <w:szCs w:val="24"/>
        </w:rPr>
        <w:t xml:space="preserve"> IBAN HR 8823600003233302696.</w:t>
      </w:r>
    </w:p>
    <w:p w:rsidRPr="000A202C" w:rsidR="000A202C" w:rsidP="000A202C" w:rsidRDefault="000A202C">
      <w:pPr>
        <w:pStyle w:val="Odlomakpopisa"/>
        <w:rPr>
          <w:rFonts w:ascii="Times New Roman" w:hAnsi="Times New Roman"/>
          <w:szCs w:val="24"/>
        </w:rPr>
      </w:pPr>
    </w:p>
    <w:p w:rsidR="004F518C" w:rsidP="004F518C" w:rsidRDefault="004F518C">
      <w:pPr>
        <w:pStyle w:val="Odlomakpopisa"/>
        <w:numPr>
          <w:ilvl w:val="0"/>
          <w:numId w:val="3"/>
        </w:numPr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CREDO BANKA d.d. u stečaju, Split, Zrinjsko-Frankopanska 58, OIB 94141384086, na  račun br. IBAN HR 6324850031100278205.</w:t>
      </w:r>
    </w:p>
    <w:p w:rsidRPr="004F518C" w:rsidR="004F518C" w:rsidP="004F518C" w:rsidRDefault="004F518C">
      <w:pPr>
        <w:pStyle w:val="Odlomakpopisa"/>
        <w:rPr>
          <w:rFonts w:ascii="Times New Roman" w:hAnsi="Times New Roman"/>
          <w:szCs w:val="24"/>
        </w:rPr>
      </w:pPr>
    </w:p>
    <w:p w:rsidR="007C13AF" w:rsidP="007C13AF" w:rsidRDefault="007C13AF">
      <w:pPr>
        <w:pStyle w:val="Odlomakpopisa"/>
        <w:numPr>
          <w:ilvl w:val="0"/>
          <w:numId w:val="3"/>
        </w:numPr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SPIN GLOBAL CONSULTING d.o.o., Zagreb, Pijavišće 7G, OIB 91792721516,  </w:t>
      </w:r>
      <w:r w:rsidRPr="00707EF6">
        <w:rPr>
          <w:rFonts w:ascii="Times New Roman" w:hAnsi="Times New Roman"/>
          <w:szCs w:val="24"/>
        </w:rPr>
        <w:t>na račun br. IBAN HR</w:t>
      </w:r>
      <w:r>
        <w:rPr>
          <w:rFonts w:ascii="Times New Roman" w:hAnsi="Times New Roman"/>
          <w:szCs w:val="24"/>
        </w:rPr>
        <w:t xml:space="preserve"> 4824020061100715491.</w:t>
      </w:r>
    </w:p>
    <w:p w:rsidRPr="007C13AF" w:rsidR="007C13AF" w:rsidP="007C13AF" w:rsidRDefault="007C13AF">
      <w:pPr>
        <w:pStyle w:val="Odlomakpopisa"/>
        <w:rPr>
          <w:rFonts w:ascii="Times New Roman" w:hAnsi="Times New Roman"/>
          <w:szCs w:val="24"/>
        </w:rPr>
      </w:pPr>
    </w:p>
    <w:p w:rsidR="007C13AF" w:rsidP="007C13AF" w:rsidRDefault="00A55B66">
      <w:pPr>
        <w:pStyle w:val="Odlomakpopisa"/>
        <w:numPr>
          <w:ilvl w:val="0"/>
          <w:numId w:val="3"/>
        </w:numPr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Marinka Banožić, Požega, Svetog Florijana 3, OIB 36473593708, na račun</w:t>
      </w:r>
      <w:r w:rsidR="00ED1BB1">
        <w:rPr>
          <w:rFonts w:ascii="Times New Roman" w:hAnsi="Times New Roman"/>
          <w:szCs w:val="24"/>
        </w:rPr>
        <w:t xml:space="preserve"> br.</w:t>
      </w:r>
      <w:r>
        <w:rPr>
          <w:rFonts w:ascii="Times New Roman" w:hAnsi="Times New Roman"/>
          <w:szCs w:val="24"/>
        </w:rPr>
        <w:t xml:space="preserve"> IBAN HR 5123400093207799884.</w:t>
      </w:r>
    </w:p>
    <w:p w:rsidRPr="00A55B66" w:rsidR="00A55B66" w:rsidP="00A55B66" w:rsidRDefault="00A55B66">
      <w:pPr>
        <w:pStyle w:val="Odlomakpopisa"/>
        <w:rPr>
          <w:rFonts w:ascii="Times New Roman" w:hAnsi="Times New Roman"/>
          <w:szCs w:val="24"/>
        </w:rPr>
      </w:pPr>
    </w:p>
    <w:p w:rsidR="006F4412" w:rsidP="006F4412" w:rsidRDefault="006F4412">
      <w:pPr>
        <w:pStyle w:val="Odlomakpopisa"/>
        <w:numPr>
          <w:ilvl w:val="0"/>
          <w:numId w:val="3"/>
        </w:numPr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Stjepan Kudelić, Valbandon, Ul. Kuntrada 15a, OIB 44883253197, na račun br. IBAN HR 7023400093203845337.</w:t>
      </w:r>
    </w:p>
    <w:p w:rsidRPr="006F4412" w:rsidR="006F4412" w:rsidP="006F4412" w:rsidRDefault="006F4412">
      <w:pPr>
        <w:pStyle w:val="Odlomakpopisa"/>
        <w:rPr>
          <w:rFonts w:ascii="Times New Roman" w:hAnsi="Times New Roman"/>
          <w:szCs w:val="24"/>
        </w:rPr>
      </w:pPr>
    </w:p>
    <w:p w:rsidR="006F4412" w:rsidP="006F4412" w:rsidRDefault="006F4412">
      <w:pPr>
        <w:pStyle w:val="Odlomakpopisa"/>
        <w:numPr>
          <w:ilvl w:val="0"/>
          <w:numId w:val="3"/>
        </w:numPr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Mario Šargač, Zagreb, Fallerovo šetalište 74, OIB 59437928281, na račun</w:t>
      </w:r>
      <w:r w:rsidR="00ED1BB1">
        <w:rPr>
          <w:rFonts w:ascii="Times New Roman" w:hAnsi="Times New Roman"/>
          <w:szCs w:val="24"/>
        </w:rPr>
        <w:t xml:space="preserve"> br. </w:t>
      </w:r>
      <w:r>
        <w:rPr>
          <w:rFonts w:ascii="Times New Roman" w:hAnsi="Times New Roman"/>
          <w:szCs w:val="24"/>
        </w:rPr>
        <w:t xml:space="preserve"> IBAN HR 8923600003210234138.</w:t>
      </w:r>
    </w:p>
    <w:p w:rsidRPr="006F4412" w:rsidR="006F4412" w:rsidP="006F4412" w:rsidRDefault="006F4412">
      <w:pPr>
        <w:pStyle w:val="Odlomakpopisa"/>
        <w:rPr>
          <w:rFonts w:ascii="Times New Roman" w:hAnsi="Times New Roman"/>
          <w:szCs w:val="24"/>
        </w:rPr>
      </w:pPr>
    </w:p>
    <w:p w:rsidR="00ED1BB1" w:rsidP="00ED1BB1" w:rsidRDefault="00ED1BB1">
      <w:pPr>
        <w:pStyle w:val="Odlomakpopisa"/>
        <w:numPr>
          <w:ilvl w:val="0"/>
          <w:numId w:val="3"/>
        </w:numPr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Ivan Gjurašić, Zagreb, Petrinjska 28, OIB 66025260916, na  račun br. IBAN HR 123600003220302965.</w:t>
      </w:r>
    </w:p>
    <w:p w:rsidRPr="00F076B0" w:rsidR="00F076B0" w:rsidP="00F076B0" w:rsidRDefault="00F076B0">
      <w:pPr>
        <w:pStyle w:val="Odlomakpopisa"/>
        <w:rPr>
          <w:rFonts w:ascii="Times New Roman" w:hAnsi="Times New Roman"/>
          <w:szCs w:val="24"/>
        </w:rPr>
      </w:pPr>
    </w:p>
    <w:p w:rsidR="00E31AE0" w:rsidP="00E31AE0" w:rsidRDefault="00E31AE0">
      <w:pPr>
        <w:pStyle w:val="Odlomakpopisa"/>
        <w:numPr>
          <w:ilvl w:val="0"/>
          <w:numId w:val="3"/>
        </w:numPr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Franjo Franjić, Zagreb, Jelenovac 38c, OIB 13731651554, na račun br. IBAN HR 2423400093209511644.</w:t>
      </w:r>
    </w:p>
    <w:p w:rsidRPr="00E31AE0" w:rsidR="00E31AE0" w:rsidP="00E31AE0" w:rsidRDefault="00E31AE0">
      <w:pPr>
        <w:pStyle w:val="Odlomakpopisa"/>
        <w:rPr>
          <w:rFonts w:ascii="Times New Roman" w:hAnsi="Times New Roman"/>
          <w:szCs w:val="24"/>
        </w:rPr>
      </w:pPr>
    </w:p>
    <w:p w:rsidR="00E31AE0" w:rsidP="00E31AE0" w:rsidRDefault="008605A1">
      <w:pPr>
        <w:pStyle w:val="Odlomakpopisa"/>
        <w:numPr>
          <w:ilvl w:val="0"/>
          <w:numId w:val="3"/>
        </w:numPr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Tea Sviben Franjić, </w:t>
      </w:r>
      <w:r w:rsidR="005C1D4A">
        <w:rPr>
          <w:rFonts w:ascii="Times New Roman" w:hAnsi="Times New Roman"/>
          <w:szCs w:val="24"/>
        </w:rPr>
        <w:t>Zagreb, Jelenovac 38c, OIB 77857684413, na račun br. IBAN HR 2423400093209511644</w:t>
      </w:r>
      <w:r w:rsidR="00D63C3E">
        <w:rPr>
          <w:rFonts w:ascii="Times New Roman" w:hAnsi="Times New Roman"/>
          <w:szCs w:val="24"/>
        </w:rPr>
        <w:t>.</w:t>
      </w:r>
    </w:p>
    <w:p w:rsidRPr="00D63C3E" w:rsidR="00D63C3E" w:rsidP="00D63C3E" w:rsidRDefault="00D63C3E">
      <w:pPr>
        <w:pStyle w:val="Odlomakpopisa"/>
        <w:rPr>
          <w:rFonts w:ascii="Times New Roman" w:hAnsi="Times New Roman"/>
          <w:szCs w:val="24"/>
        </w:rPr>
      </w:pPr>
    </w:p>
    <w:p w:rsidR="00D63C3E" w:rsidP="00E31AE0" w:rsidRDefault="00D63C3E">
      <w:pPr>
        <w:pStyle w:val="Odlomakpopisa"/>
        <w:numPr>
          <w:ilvl w:val="0"/>
          <w:numId w:val="3"/>
        </w:numPr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KIMCO d.o.o., Zagreb, </w:t>
      </w:r>
      <w:r w:rsidR="00BA33DF">
        <w:rPr>
          <w:rFonts w:ascii="Times New Roman" w:hAnsi="Times New Roman"/>
          <w:szCs w:val="24"/>
        </w:rPr>
        <w:t>Jela 16, OIB 24843807730, na račun</w:t>
      </w:r>
      <w:r w:rsidR="00E813E3">
        <w:rPr>
          <w:rFonts w:ascii="Times New Roman" w:hAnsi="Times New Roman"/>
          <w:szCs w:val="24"/>
        </w:rPr>
        <w:t xml:space="preserve"> br.</w:t>
      </w:r>
      <w:r w:rsidR="00BA33DF">
        <w:rPr>
          <w:rFonts w:ascii="Times New Roman" w:hAnsi="Times New Roman"/>
          <w:szCs w:val="24"/>
        </w:rPr>
        <w:t xml:space="preserve"> IBAN HR </w:t>
      </w:r>
      <w:r w:rsidR="00216783">
        <w:rPr>
          <w:rFonts w:ascii="Times New Roman" w:hAnsi="Times New Roman"/>
          <w:szCs w:val="24"/>
        </w:rPr>
        <w:t>1723400091110681254.</w:t>
      </w:r>
    </w:p>
    <w:p w:rsidRPr="00216783" w:rsidR="00216783" w:rsidP="00216783" w:rsidRDefault="00216783">
      <w:pPr>
        <w:pStyle w:val="Odlomakpopisa"/>
        <w:rPr>
          <w:rFonts w:ascii="Times New Roman" w:hAnsi="Times New Roman"/>
          <w:szCs w:val="24"/>
        </w:rPr>
      </w:pPr>
    </w:p>
    <w:p w:rsidR="00216783" w:rsidP="00E31AE0" w:rsidRDefault="00D5186F">
      <w:pPr>
        <w:pStyle w:val="Odlomakpopisa"/>
        <w:numPr>
          <w:ilvl w:val="0"/>
          <w:numId w:val="3"/>
        </w:numPr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Hrvoje Bičanić, Ogulin, Peščenica 37, OIB 92209421809, na račun </w:t>
      </w:r>
      <w:r w:rsidR="005F5398">
        <w:rPr>
          <w:rFonts w:ascii="Times New Roman" w:hAnsi="Times New Roman"/>
          <w:szCs w:val="24"/>
        </w:rPr>
        <w:t xml:space="preserve"> br. </w:t>
      </w:r>
      <w:r>
        <w:rPr>
          <w:rFonts w:ascii="Times New Roman" w:hAnsi="Times New Roman"/>
          <w:szCs w:val="24"/>
        </w:rPr>
        <w:t>IBAN HR 2323900013200486036.</w:t>
      </w:r>
    </w:p>
    <w:p w:rsidR="00140C80" w:rsidP="00140C80" w:rsidRDefault="00140C80">
      <w:pPr>
        <w:pStyle w:val="Odlomakpopisa"/>
        <w:jc w:val="both"/>
        <w:rPr>
          <w:rFonts w:ascii="Times New Roman" w:hAnsi="Times New Roman"/>
          <w:szCs w:val="24"/>
        </w:rPr>
      </w:pPr>
    </w:p>
    <w:p w:rsidRPr="00B20116" w:rsidR="00691D3E" w:rsidP="00691D3E" w:rsidRDefault="00691D3E">
      <w:pPr>
        <w:jc w:val="center"/>
        <w:rPr>
          <w:rFonts w:ascii="Times New Roman" w:hAnsi="Times New Roman"/>
          <w:szCs w:val="24"/>
        </w:rPr>
      </w:pPr>
      <w:r w:rsidRPr="00B20116">
        <w:rPr>
          <w:rFonts w:ascii="Times New Roman" w:hAnsi="Times New Roman"/>
          <w:szCs w:val="24"/>
        </w:rPr>
        <w:t>Obrazloženje</w:t>
      </w:r>
    </w:p>
    <w:p w:rsidRPr="00B20116" w:rsidR="00691D3E" w:rsidP="00691D3E" w:rsidRDefault="00691D3E">
      <w:pPr>
        <w:jc w:val="center"/>
        <w:rPr>
          <w:rFonts w:ascii="Times New Roman" w:hAnsi="Times New Roman"/>
          <w:szCs w:val="24"/>
        </w:rPr>
      </w:pPr>
    </w:p>
    <w:p w:rsidRPr="00B8561B" w:rsidR="004060E8" w:rsidP="004060E8" w:rsidRDefault="00691D3E">
      <w:pPr>
        <w:jc w:val="both"/>
        <w:rPr>
          <w:rFonts w:ascii="Times New Roman" w:hAnsi="Times New Roman"/>
          <w:szCs w:val="24"/>
        </w:rPr>
      </w:pPr>
      <w:r w:rsidRPr="00B20116">
        <w:rPr>
          <w:rFonts w:ascii="Times New Roman" w:hAnsi="Times New Roman"/>
          <w:szCs w:val="24"/>
        </w:rPr>
        <w:tab/>
      </w:r>
      <w:r w:rsidRPr="00B8561B" w:rsidR="004060E8">
        <w:rPr>
          <w:rFonts w:ascii="Times New Roman" w:hAnsi="Times New Roman"/>
          <w:szCs w:val="24"/>
        </w:rPr>
        <w:t xml:space="preserve">Za sudjelovanje na provedenoj </w:t>
      </w:r>
      <w:r w:rsidR="00C4060C">
        <w:rPr>
          <w:rFonts w:ascii="Times New Roman" w:hAnsi="Times New Roman"/>
          <w:szCs w:val="24"/>
        </w:rPr>
        <w:t>3</w:t>
      </w:r>
      <w:r w:rsidR="004060E8">
        <w:rPr>
          <w:rFonts w:ascii="Times New Roman" w:hAnsi="Times New Roman"/>
          <w:szCs w:val="24"/>
        </w:rPr>
        <w:t>.</w:t>
      </w:r>
      <w:r w:rsidRPr="00B8561B" w:rsidR="004060E8">
        <w:rPr>
          <w:rFonts w:ascii="Times New Roman" w:hAnsi="Times New Roman"/>
          <w:szCs w:val="24"/>
        </w:rPr>
        <w:t xml:space="preserve"> elektroničkoj javnoj dražbi putem Financijske agencije,  gore navedeni uplatitelj</w:t>
      </w:r>
      <w:r w:rsidR="00B74828">
        <w:rPr>
          <w:rFonts w:ascii="Times New Roman" w:hAnsi="Times New Roman"/>
          <w:szCs w:val="24"/>
        </w:rPr>
        <w:t>i</w:t>
      </w:r>
      <w:r w:rsidRPr="00B8561B" w:rsidR="004060E8">
        <w:rPr>
          <w:rFonts w:ascii="Times New Roman" w:hAnsi="Times New Roman"/>
          <w:szCs w:val="24"/>
        </w:rPr>
        <w:t xml:space="preserve"> na račun Financijske agencije </w:t>
      </w:r>
      <w:r w:rsidR="00B74828">
        <w:rPr>
          <w:rFonts w:ascii="Times New Roman" w:hAnsi="Times New Roman"/>
          <w:szCs w:val="24"/>
        </w:rPr>
        <w:t>uplatili su</w:t>
      </w:r>
      <w:r w:rsidR="007D0684">
        <w:rPr>
          <w:rFonts w:ascii="Times New Roman" w:hAnsi="Times New Roman"/>
          <w:szCs w:val="24"/>
        </w:rPr>
        <w:t xml:space="preserve"> navedene iznose jamčevine</w:t>
      </w:r>
      <w:r w:rsidRPr="00B8561B" w:rsidR="004060E8">
        <w:rPr>
          <w:rFonts w:ascii="Times New Roman" w:hAnsi="Times New Roman"/>
          <w:szCs w:val="24"/>
        </w:rPr>
        <w:t xml:space="preserve">, te kako predmetnu nekretninu </w:t>
      </w:r>
      <w:r w:rsidR="00B74828">
        <w:rPr>
          <w:rFonts w:ascii="Times New Roman" w:hAnsi="Times New Roman"/>
          <w:szCs w:val="24"/>
        </w:rPr>
        <w:t>nisu kupili</w:t>
      </w:r>
      <w:r w:rsidRPr="00B8561B" w:rsidR="004060E8">
        <w:rPr>
          <w:rFonts w:ascii="Times New Roman" w:hAnsi="Times New Roman"/>
          <w:szCs w:val="24"/>
        </w:rPr>
        <w:t xml:space="preserve">, to je </w:t>
      </w:r>
      <w:r w:rsidR="00B74828">
        <w:rPr>
          <w:rFonts w:ascii="Times New Roman" w:hAnsi="Times New Roman"/>
          <w:szCs w:val="24"/>
        </w:rPr>
        <w:t>istima</w:t>
      </w:r>
      <w:r w:rsidR="00C4060C">
        <w:rPr>
          <w:rFonts w:ascii="Times New Roman" w:hAnsi="Times New Roman"/>
          <w:szCs w:val="24"/>
        </w:rPr>
        <w:t xml:space="preserve"> valjalo vratiti </w:t>
      </w:r>
      <w:r w:rsidR="007D0684">
        <w:rPr>
          <w:rFonts w:ascii="Times New Roman" w:hAnsi="Times New Roman"/>
          <w:szCs w:val="24"/>
        </w:rPr>
        <w:t>uplaćene jamčevine</w:t>
      </w:r>
      <w:r w:rsidRPr="00B8561B" w:rsidR="004060E8">
        <w:rPr>
          <w:rFonts w:ascii="Times New Roman" w:hAnsi="Times New Roman"/>
          <w:szCs w:val="24"/>
        </w:rPr>
        <w:t>, pa je, sukladno čl. 13. st. 1</w:t>
      </w:r>
      <w:r w:rsidR="008837F2">
        <w:rPr>
          <w:rFonts w:ascii="Times New Roman" w:hAnsi="Times New Roman"/>
          <w:szCs w:val="24"/>
        </w:rPr>
        <w:t>.</w:t>
      </w:r>
      <w:r w:rsidRPr="00B8561B" w:rsidR="004060E8">
        <w:rPr>
          <w:rFonts w:ascii="Times New Roman" w:hAnsi="Times New Roman"/>
          <w:szCs w:val="24"/>
        </w:rPr>
        <w:t xml:space="preserve"> i 2</w:t>
      </w:r>
      <w:r w:rsidR="008837F2">
        <w:rPr>
          <w:rFonts w:ascii="Times New Roman" w:hAnsi="Times New Roman"/>
          <w:szCs w:val="24"/>
        </w:rPr>
        <w:t>.</w:t>
      </w:r>
      <w:r w:rsidRPr="00B8561B" w:rsidR="004060E8">
        <w:rPr>
          <w:rFonts w:ascii="Times New Roman" w:hAnsi="Times New Roman"/>
          <w:szCs w:val="24"/>
        </w:rPr>
        <w:t xml:space="preserve"> Pravilnika o načinu i postup</w:t>
      </w:r>
      <w:r w:rsidR="004060E8">
        <w:rPr>
          <w:rFonts w:ascii="Times New Roman" w:hAnsi="Times New Roman"/>
          <w:szCs w:val="24"/>
        </w:rPr>
        <w:t>k</w:t>
      </w:r>
      <w:r w:rsidRPr="00B8561B" w:rsidR="004060E8">
        <w:rPr>
          <w:rFonts w:ascii="Times New Roman" w:hAnsi="Times New Roman"/>
          <w:szCs w:val="24"/>
        </w:rPr>
        <w:t>u provedbe prodaje nekretnina i pokretnina u ovršnom postupku (NN 156/14), donesen ovaj zaključak.</w:t>
      </w:r>
    </w:p>
    <w:p w:rsidRPr="00B20116" w:rsidR="00691D3E" w:rsidP="004060E8" w:rsidRDefault="00691D3E">
      <w:pPr>
        <w:jc w:val="both"/>
        <w:rPr>
          <w:rFonts w:ascii="Times New Roman" w:hAnsi="Times New Roman"/>
          <w:szCs w:val="24"/>
        </w:rPr>
      </w:pPr>
    </w:p>
    <w:p w:rsidRPr="00B20116" w:rsidR="00691D3E" w:rsidP="00691D3E" w:rsidRDefault="00691D3E">
      <w:pPr>
        <w:jc w:val="center"/>
        <w:rPr>
          <w:rFonts w:ascii="Times New Roman" w:hAnsi="Times New Roman"/>
          <w:bCs/>
          <w:szCs w:val="24"/>
        </w:rPr>
      </w:pPr>
      <w:r w:rsidRPr="00B20116">
        <w:rPr>
          <w:rFonts w:ascii="Times New Roman" w:hAnsi="Times New Roman"/>
          <w:bCs/>
          <w:szCs w:val="24"/>
        </w:rPr>
        <w:t>U Zagrebu</w:t>
      </w:r>
      <w:r>
        <w:rPr>
          <w:rFonts w:ascii="Times New Roman" w:hAnsi="Times New Roman"/>
          <w:bCs/>
          <w:szCs w:val="24"/>
        </w:rPr>
        <w:t>,</w:t>
      </w:r>
      <w:r w:rsidRPr="00B20116">
        <w:rPr>
          <w:rFonts w:ascii="Times New Roman" w:hAnsi="Times New Roman"/>
          <w:bCs/>
          <w:szCs w:val="24"/>
        </w:rPr>
        <w:t xml:space="preserve"> </w:t>
      </w:r>
      <w:r w:rsidR="003C7EC9">
        <w:rPr>
          <w:rFonts w:ascii="Times New Roman" w:hAnsi="Times New Roman"/>
          <w:bCs/>
          <w:szCs w:val="24"/>
        </w:rPr>
        <w:t>30</w:t>
      </w:r>
      <w:r w:rsidRPr="00B20116">
        <w:rPr>
          <w:rFonts w:ascii="Times New Roman" w:hAnsi="Times New Roman"/>
          <w:bCs/>
          <w:szCs w:val="24"/>
        </w:rPr>
        <w:t xml:space="preserve">. </w:t>
      </w:r>
      <w:r w:rsidR="00C4060C">
        <w:rPr>
          <w:rFonts w:ascii="Times New Roman" w:hAnsi="Times New Roman"/>
          <w:bCs/>
          <w:szCs w:val="24"/>
        </w:rPr>
        <w:t>srpnja</w:t>
      </w:r>
      <w:r>
        <w:rPr>
          <w:rFonts w:ascii="Times New Roman" w:hAnsi="Times New Roman"/>
          <w:bCs/>
          <w:szCs w:val="24"/>
        </w:rPr>
        <w:t xml:space="preserve"> 2019</w:t>
      </w:r>
      <w:r w:rsidR="00C4060C">
        <w:rPr>
          <w:rFonts w:ascii="Times New Roman" w:hAnsi="Times New Roman"/>
          <w:bCs/>
          <w:szCs w:val="24"/>
        </w:rPr>
        <w:t>.</w:t>
      </w:r>
    </w:p>
    <w:p w:rsidRPr="00B20116" w:rsidR="00691D3E" w:rsidP="00691D3E" w:rsidRDefault="00691D3E">
      <w:pPr>
        <w:rPr>
          <w:rFonts w:ascii="Times New Roman" w:hAnsi="Times New Roman"/>
          <w:szCs w:val="24"/>
        </w:rPr>
      </w:pPr>
      <w:r w:rsidRPr="00B20116">
        <w:rPr>
          <w:rFonts w:ascii="Times New Roman" w:hAnsi="Times New Roman"/>
          <w:bCs/>
          <w:szCs w:val="24"/>
        </w:rPr>
        <w:tab/>
      </w:r>
      <w:r w:rsidRPr="00B20116">
        <w:rPr>
          <w:rFonts w:ascii="Times New Roman" w:hAnsi="Times New Roman"/>
          <w:bCs/>
          <w:szCs w:val="24"/>
        </w:rPr>
        <w:tab/>
        <w:t xml:space="preserve">        </w:t>
      </w:r>
    </w:p>
    <w:p w:rsidR="00691D3E" w:rsidP="00016616" w:rsidRDefault="00016616">
      <w:pPr>
        <w:ind w:left="4320" w:firstLine="720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           S U D A C</w:t>
      </w:r>
    </w:p>
    <w:p w:rsidRPr="00B20116" w:rsidR="007C6D2D" w:rsidP="00016616" w:rsidRDefault="007C6D2D">
      <w:pPr>
        <w:ind w:left="4320" w:firstLine="720"/>
        <w:rPr>
          <w:rFonts w:ascii="Times New Roman" w:hAnsi="Times New Roman"/>
          <w:szCs w:val="24"/>
        </w:rPr>
      </w:pPr>
    </w:p>
    <w:p w:rsidRPr="00B20116" w:rsidR="00691D3E" w:rsidP="00691D3E" w:rsidRDefault="00691D3E">
      <w:pPr>
        <w:rPr>
          <w:rFonts w:ascii="Times New Roman" w:hAnsi="Times New Roman"/>
          <w:szCs w:val="24"/>
        </w:rPr>
      </w:pPr>
      <w:r w:rsidRPr="00B20116">
        <w:rPr>
          <w:rFonts w:ascii="Times New Roman" w:hAnsi="Times New Roman"/>
          <w:szCs w:val="24"/>
        </w:rPr>
        <w:tab/>
      </w:r>
      <w:r w:rsidRPr="00B20116">
        <w:rPr>
          <w:rFonts w:ascii="Times New Roman" w:hAnsi="Times New Roman"/>
          <w:szCs w:val="24"/>
        </w:rPr>
        <w:tab/>
      </w:r>
      <w:r w:rsidRPr="00B20116">
        <w:rPr>
          <w:rFonts w:ascii="Times New Roman" w:hAnsi="Times New Roman"/>
          <w:szCs w:val="24"/>
        </w:rPr>
        <w:tab/>
      </w:r>
      <w:r w:rsidRPr="00B20116">
        <w:rPr>
          <w:rFonts w:ascii="Times New Roman" w:hAnsi="Times New Roman"/>
          <w:szCs w:val="24"/>
        </w:rPr>
        <w:tab/>
      </w:r>
      <w:r w:rsidRPr="00B20116">
        <w:rPr>
          <w:rFonts w:ascii="Times New Roman" w:hAnsi="Times New Roman"/>
          <w:szCs w:val="24"/>
        </w:rPr>
        <w:tab/>
      </w:r>
      <w:r w:rsidRPr="00B20116">
        <w:rPr>
          <w:rFonts w:ascii="Times New Roman" w:hAnsi="Times New Roman"/>
          <w:szCs w:val="24"/>
        </w:rPr>
        <w:tab/>
        <w:t xml:space="preserve">     </w:t>
      </w:r>
      <w:r w:rsidRPr="00B20116">
        <w:rPr>
          <w:rFonts w:ascii="Times New Roman" w:hAnsi="Times New Roman"/>
          <w:szCs w:val="24"/>
        </w:rPr>
        <w:tab/>
        <w:t xml:space="preserve">     LUCIJA BUTIGAN</w:t>
      </w:r>
      <w:r w:rsidR="00836B7E">
        <w:rPr>
          <w:rFonts w:ascii="Times New Roman" w:hAnsi="Times New Roman"/>
          <w:szCs w:val="24"/>
        </w:rPr>
        <w:t>,v.r.</w:t>
      </w:r>
    </w:p>
    <w:p w:rsidR="005A2E4C" w:rsidP="00691D3E" w:rsidRDefault="005A2E4C">
      <w:pPr>
        <w:rPr>
          <w:rFonts w:ascii="Times New Roman" w:hAnsi="Times New Roman"/>
          <w:szCs w:val="24"/>
        </w:rPr>
      </w:pPr>
    </w:p>
    <w:p w:rsidR="005A2E4C" w:rsidP="00691D3E" w:rsidRDefault="005A2E4C">
      <w:pPr>
        <w:rPr>
          <w:rFonts w:ascii="Times New Roman" w:hAnsi="Times New Roman"/>
          <w:szCs w:val="24"/>
        </w:rPr>
      </w:pPr>
    </w:p>
    <w:p w:rsidRPr="009A1ED1" w:rsidR="00691D3E" w:rsidP="00691D3E" w:rsidRDefault="00691D3E">
      <w:pPr>
        <w:rPr>
          <w:rFonts w:ascii="Times New Roman" w:hAnsi="Times New Roman"/>
          <w:szCs w:val="24"/>
        </w:rPr>
      </w:pPr>
      <w:r w:rsidRPr="009A1ED1">
        <w:rPr>
          <w:rFonts w:ascii="Times New Roman" w:hAnsi="Times New Roman"/>
          <w:szCs w:val="24"/>
        </w:rPr>
        <w:t>UPUTA O PRAVNOM LIJEKU:</w:t>
      </w:r>
    </w:p>
    <w:p w:rsidRPr="00B20116" w:rsidR="00691D3E" w:rsidP="00691D3E" w:rsidRDefault="00691D3E">
      <w:pPr>
        <w:rPr>
          <w:rFonts w:ascii="Times New Roman" w:hAnsi="Times New Roman"/>
          <w:szCs w:val="24"/>
        </w:rPr>
      </w:pPr>
      <w:r w:rsidRPr="00B20116">
        <w:rPr>
          <w:rFonts w:ascii="Times New Roman" w:hAnsi="Times New Roman"/>
          <w:szCs w:val="24"/>
        </w:rPr>
        <w:t>Protiv ovog zaključka</w:t>
      </w:r>
      <w:r>
        <w:rPr>
          <w:rFonts w:ascii="Times New Roman" w:hAnsi="Times New Roman"/>
          <w:szCs w:val="24"/>
        </w:rPr>
        <w:t xml:space="preserve"> nije dopuštena žalba (čl. 19. st. 7</w:t>
      </w:r>
      <w:r w:rsidRPr="00B20116">
        <w:rPr>
          <w:rFonts w:ascii="Times New Roman" w:hAnsi="Times New Roman"/>
          <w:szCs w:val="24"/>
        </w:rPr>
        <w:t xml:space="preserve">. </w:t>
      </w:r>
      <w:r>
        <w:rPr>
          <w:rFonts w:ascii="Times New Roman" w:hAnsi="Times New Roman"/>
          <w:szCs w:val="24"/>
        </w:rPr>
        <w:t>SZ-a).</w:t>
      </w:r>
    </w:p>
    <w:p w:rsidRPr="00B20116" w:rsidR="00691D3E" w:rsidP="00691D3E" w:rsidRDefault="00691D3E">
      <w:pPr>
        <w:rPr>
          <w:rFonts w:ascii="Times New Roman" w:hAnsi="Times New Roman"/>
          <w:szCs w:val="24"/>
        </w:rPr>
      </w:pPr>
      <w:r w:rsidRPr="00B20116">
        <w:rPr>
          <w:rFonts w:ascii="Times New Roman" w:hAnsi="Times New Roman"/>
          <w:szCs w:val="24"/>
        </w:rPr>
        <w:t xml:space="preserve">     </w:t>
      </w:r>
    </w:p>
    <w:p w:rsidR="00836B7E" w:rsidP="006F7248" w:rsidRDefault="00836B7E">
      <w:pPr>
        <w:ind w:left="4956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Za točnost otpravka-ovlašteni službenik</w:t>
      </w:r>
    </w:p>
    <w:p w:rsidRPr="007067DD" w:rsidR="00836B7E" w:rsidP="006F7248" w:rsidRDefault="00836B7E">
      <w:pPr>
        <w:ind w:left="4956" w:firstLine="708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Monika Grbac</w:t>
      </w:r>
    </w:p>
    <w:p w:rsidRPr="00691D3E" w:rsidR="00696B29" w:rsidP="00836B7E" w:rsidRDefault="00691D3E">
      <w:pPr>
        <w:ind w:left="720"/>
      </w:pPr>
      <w:bookmarkStart w:name="_GoBack" w:id="0"/>
      <w:bookmarkEnd w:id="0"/>
      <w:r w:rsidRPr="00CF5827">
        <w:rPr>
          <w:rFonts w:ascii="Times New Roman" w:hAnsi="Times New Roman"/>
          <w:szCs w:val="24"/>
        </w:rPr>
        <w:tab/>
      </w:r>
      <w:r w:rsidRPr="00CF5827">
        <w:rPr>
          <w:rFonts w:ascii="Times New Roman" w:hAnsi="Times New Roman"/>
          <w:szCs w:val="24"/>
        </w:rPr>
        <w:tab/>
      </w:r>
    </w:p>
    <w:sectPr w:rsidRPr="00691D3E" w:rsidR="00696B29" w:rsidSect="00053A6C">
      <w:headerReference w:type="default" r:id="rId11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053A6C" w:rsidP="00053A6C" w:rsidRDefault="00053A6C">
      <w:r>
        <w:separator/>
      </w:r>
    </w:p>
  </w:endnote>
  <w:endnote w:type="continuationSeparator" w:id="0">
    <w:p w:rsidR="00053A6C" w:rsidP="00053A6C" w:rsidRDefault="00053A6C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053A6C" w:rsidP="00053A6C" w:rsidRDefault="00053A6C">
      <w:r>
        <w:separator/>
      </w:r>
    </w:p>
  </w:footnote>
  <w:footnote w:type="continuationSeparator" w:id="0">
    <w:p w:rsidR="00053A6C" w:rsidP="00053A6C" w:rsidRDefault="00053A6C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053A6C" w:rsidP="00053A6C" w:rsidRDefault="00053A6C">
    <w:pPr>
      <w:pStyle w:val="Zaglavlje"/>
      <w:tabs>
        <w:tab w:val="left" w:pos="7513"/>
      </w:tabs>
    </w:pPr>
    <w:r>
      <w:tab/>
    </w:r>
    <w:sdt>
      <w:sdtPr>
        <w:id w:val="-1227069048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836B7E">
          <w:rPr>
            <w:noProof/>
          </w:rPr>
          <w:t>3</w:t>
        </w:r>
        <w:r>
          <w:fldChar w:fldCharType="end"/>
        </w:r>
      </w:sdtContent>
    </w:sdt>
    <w:r>
      <w:tab/>
    </w:r>
    <w:r w:rsidRPr="00053A6C">
      <w:t>20. St-155/13</w:t>
    </w:r>
  </w:p>
  <w:p w:rsidR="00053A6C" w:rsidRDefault="00053A6C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167727"/>
    <w:multiLevelType w:val="hybridMultilevel"/>
    <w:tmpl w:val="14F0A5F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1817F93"/>
    <w:multiLevelType w:val="hybridMultilevel"/>
    <w:tmpl w:val="EC74A73E"/>
    <w:lvl w:ilvl="0" w:tplc="5AEA449E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26985BED"/>
    <w:multiLevelType w:val="hybridMultilevel"/>
    <w:tmpl w:val="69D468A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22F02D8"/>
    <w:multiLevelType w:val="hybridMultilevel"/>
    <w:tmpl w:val="1468171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B65600E"/>
    <w:multiLevelType w:val="hybridMultilevel"/>
    <w:tmpl w:val="DE2A7FEA"/>
    <w:lvl w:ilvl="0" w:tplc="9206777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 w:ascii="Times New Roman" w:hAnsi="Times New Roman" w:cs="Times New Roman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1"/>
  </w:num>
  <w:num w:numId="5">
    <w:abstractNumId w:val="3"/>
  </w:num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hdrShapeDefaults>
    <o:shapedefaults spidmax="10241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1D3E"/>
    <w:rsid w:val="000044D7"/>
    <w:rsid w:val="00010CF4"/>
    <w:rsid w:val="00016616"/>
    <w:rsid w:val="00025FF6"/>
    <w:rsid w:val="00046D10"/>
    <w:rsid w:val="00053A6C"/>
    <w:rsid w:val="000574E0"/>
    <w:rsid w:val="000851E7"/>
    <w:rsid w:val="00086A1C"/>
    <w:rsid w:val="000A202C"/>
    <w:rsid w:val="000B6729"/>
    <w:rsid w:val="000E7993"/>
    <w:rsid w:val="00102448"/>
    <w:rsid w:val="0011143A"/>
    <w:rsid w:val="001238FC"/>
    <w:rsid w:val="0013618D"/>
    <w:rsid w:val="00140C80"/>
    <w:rsid w:val="00145D4F"/>
    <w:rsid w:val="0015717B"/>
    <w:rsid w:val="00194204"/>
    <w:rsid w:val="0019525A"/>
    <w:rsid w:val="001A0BC5"/>
    <w:rsid w:val="001A7A5E"/>
    <w:rsid w:val="001B534D"/>
    <w:rsid w:val="001B585F"/>
    <w:rsid w:val="001D4B4A"/>
    <w:rsid w:val="001D4D11"/>
    <w:rsid w:val="001D744E"/>
    <w:rsid w:val="001F0933"/>
    <w:rsid w:val="00206716"/>
    <w:rsid w:val="00216783"/>
    <w:rsid w:val="00227589"/>
    <w:rsid w:val="00233E43"/>
    <w:rsid w:val="002413FF"/>
    <w:rsid w:val="002671B0"/>
    <w:rsid w:val="002700AA"/>
    <w:rsid w:val="002A3004"/>
    <w:rsid w:val="002B0029"/>
    <w:rsid w:val="002C4B3C"/>
    <w:rsid w:val="002D6EF0"/>
    <w:rsid w:val="002E1EA8"/>
    <w:rsid w:val="002E3952"/>
    <w:rsid w:val="003249C2"/>
    <w:rsid w:val="00334389"/>
    <w:rsid w:val="00342DDF"/>
    <w:rsid w:val="00351D37"/>
    <w:rsid w:val="0035711D"/>
    <w:rsid w:val="00387D1C"/>
    <w:rsid w:val="003C04ED"/>
    <w:rsid w:val="003C7EC9"/>
    <w:rsid w:val="003D141E"/>
    <w:rsid w:val="003D4AE9"/>
    <w:rsid w:val="003D5D12"/>
    <w:rsid w:val="003D7FA0"/>
    <w:rsid w:val="003E417E"/>
    <w:rsid w:val="003E52CC"/>
    <w:rsid w:val="003E6FF0"/>
    <w:rsid w:val="004060E8"/>
    <w:rsid w:val="00447476"/>
    <w:rsid w:val="004670AC"/>
    <w:rsid w:val="00485E04"/>
    <w:rsid w:val="00486126"/>
    <w:rsid w:val="00492F1E"/>
    <w:rsid w:val="004A7640"/>
    <w:rsid w:val="004F2A14"/>
    <w:rsid w:val="004F518C"/>
    <w:rsid w:val="004F569C"/>
    <w:rsid w:val="0050414E"/>
    <w:rsid w:val="00512353"/>
    <w:rsid w:val="00512585"/>
    <w:rsid w:val="00513721"/>
    <w:rsid w:val="00520F51"/>
    <w:rsid w:val="005251F7"/>
    <w:rsid w:val="00532B06"/>
    <w:rsid w:val="005554D7"/>
    <w:rsid w:val="005738F9"/>
    <w:rsid w:val="0059397D"/>
    <w:rsid w:val="005942C9"/>
    <w:rsid w:val="005A0B90"/>
    <w:rsid w:val="005A2E4C"/>
    <w:rsid w:val="005B0818"/>
    <w:rsid w:val="005B3D67"/>
    <w:rsid w:val="005C1D4A"/>
    <w:rsid w:val="005D058C"/>
    <w:rsid w:val="005F5398"/>
    <w:rsid w:val="006338BA"/>
    <w:rsid w:val="006352B9"/>
    <w:rsid w:val="00644C22"/>
    <w:rsid w:val="00645B7C"/>
    <w:rsid w:val="0065173A"/>
    <w:rsid w:val="006701FD"/>
    <w:rsid w:val="006864CC"/>
    <w:rsid w:val="00691D3E"/>
    <w:rsid w:val="00696B29"/>
    <w:rsid w:val="006C7DAA"/>
    <w:rsid w:val="006F4412"/>
    <w:rsid w:val="00707EF6"/>
    <w:rsid w:val="007463EB"/>
    <w:rsid w:val="00747F12"/>
    <w:rsid w:val="007731BC"/>
    <w:rsid w:val="007771A7"/>
    <w:rsid w:val="00787E8F"/>
    <w:rsid w:val="0079505A"/>
    <w:rsid w:val="007957A2"/>
    <w:rsid w:val="007A3274"/>
    <w:rsid w:val="007B3C35"/>
    <w:rsid w:val="007C13AF"/>
    <w:rsid w:val="007C6D2D"/>
    <w:rsid w:val="007D0684"/>
    <w:rsid w:val="007D7F75"/>
    <w:rsid w:val="007E50D6"/>
    <w:rsid w:val="00836B7E"/>
    <w:rsid w:val="00840451"/>
    <w:rsid w:val="00851CD1"/>
    <w:rsid w:val="008605A1"/>
    <w:rsid w:val="00862545"/>
    <w:rsid w:val="00873576"/>
    <w:rsid w:val="00874174"/>
    <w:rsid w:val="008837F2"/>
    <w:rsid w:val="008A1438"/>
    <w:rsid w:val="008C1A39"/>
    <w:rsid w:val="008D2386"/>
    <w:rsid w:val="008D7241"/>
    <w:rsid w:val="008F37CE"/>
    <w:rsid w:val="009063BA"/>
    <w:rsid w:val="009146B3"/>
    <w:rsid w:val="00931350"/>
    <w:rsid w:val="00940305"/>
    <w:rsid w:val="00943428"/>
    <w:rsid w:val="00972B89"/>
    <w:rsid w:val="00980A68"/>
    <w:rsid w:val="00980FFC"/>
    <w:rsid w:val="00981E5C"/>
    <w:rsid w:val="009A00C2"/>
    <w:rsid w:val="009A6236"/>
    <w:rsid w:val="009C094B"/>
    <w:rsid w:val="009D6315"/>
    <w:rsid w:val="009D69ED"/>
    <w:rsid w:val="009E33A1"/>
    <w:rsid w:val="009E3D6B"/>
    <w:rsid w:val="00A05464"/>
    <w:rsid w:val="00A22E39"/>
    <w:rsid w:val="00A334B6"/>
    <w:rsid w:val="00A33E2F"/>
    <w:rsid w:val="00A53AD9"/>
    <w:rsid w:val="00A53B53"/>
    <w:rsid w:val="00A55B66"/>
    <w:rsid w:val="00A83682"/>
    <w:rsid w:val="00A8716F"/>
    <w:rsid w:val="00A9019A"/>
    <w:rsid w:val="00AA592B"/>
    <w:rsid w:val="00AB02E3"/>
    <w:rsid w:val="00AB5648"/>
    <w:rsid w:val="00AD117F"/>
    <w:rsid w:val="00B03535"/>
    <w:rsid w:val="00B07790"/>
    <w:rsid w:val="00B12E9B"/>
    <w:rsid w:val="00B316B9"/>
    <w:rsid w:val="00B32D2A"/>
    <w:rsid w:val="00B47A9A"/>
    <w:rsid w:val="00B51998"/>
    <w:rsid w:val="00B72499"/>
    <w:rsid w:val="00B74828"/>
    <w:rsid w:val="00B76E58"/>
    <w:rsid w:val="00BA33DF"/>
    <w:rsid w:val="00BA4CFE"/>
    <w:rsid w:val="00BA51BE"/>
    <w:rsid w:val="00BC0F66"/>
    <w:rsid w:val="00BC2256"/>
    <w:rsid w:val="00BE05F3"/>
    <w:rsid w:val="00C3261B"/>
    <w:rsid w:val="00C4060C"/>
    <w:rsid w:val="00C4698C"/>
    <w:rsid w:val="00C62366"/>
    <w:rsid w:val="00C83E7C"/>
    <w:rsid w:val="00C94B60"/>
    <w:rsid w:val="00CF5827"/>
    <w:rsid w:val="00CF635B"/>
    <w:rsid w:val="00D007EB"/>
    <w:rsid w:val="00D05F13"/>
    <w:rsid w:val="00D5186F"/>
    <w:rsid w:val="00D634BD"/>
    <w:rsid w:val="00D63C3E"/>
    <w:rsid w:val="00D84411"/>
    <w:rsid w:val="00D8723F"/>
    <w:rsid w:val="00D94D53"/>
    <w:rsid w:val="00DA1E98"/>
    <w:rsid w:val="00DB30AD"/>
    <w:rsid w:val="00DC138A"/>
    <w:rsid w:val="00DF2471"/>
    <w:rsid w:val="00DF3900"/>
    <w:rsid w:val="00DF5626"/>
    <w:rsid w:val="00E31AE0"/>
    <w:rsid w:val="00E32092"/>
    <w:rsid w:val="00E42901"/>
    <w:rsid w:val="00E47572"/>
    <w:rsid w:val="00E52F76"/>
    <w:rsid w:val="00E628B5"/>
    <w:rsid w:val="00E629BE"/>
    <w:rsid w:val="00E73B41"/>
    <w:rsid w:val="00E7477C"/>
    <w:rsid w:val="00E7752C"/>
    <w:rsid w:val="00E813E3"/>
    <w:rsid w:val="00E930C9"/>
    <w:rsid w:val="00EA5DA9"/>
    <w:rsid w:val="00EB6705"/>
    <w:rsid w:val="00EB72F8"/>
    <w:rsid w:val="00ED1BB1"/>
    <w:rsid w:val="00ED7E2D"/>
    <w:rsid w:val="00EE1D82"/>
    <w:rsid w:val="00EE4EA6"/>
    <w:rsid w:val="00F03DE2"/>
    <w:rsid w:val="00F076B0"/>
    <w:rsid w:val="00F10728"/>
    <w:rsid w:val="00F2220E"/>
    <w:rsid w:val="00F35AB9"/>
    <w:rsid w:val="00F40ACB"/>
    <w:rsid w:val="00F51E7E"/>
    <w:rsid w:val="00F61EBB"/>
    <w:rsid w:val="00F630B6"/>
    <w:rsid w:val="00F800AB"/>
    <w:rsid w:val="00FA0FCD"/>
    <w:rsid w:val="00FA43A8"/>
    <w:rsid w:val="00FC720A"/>
    <w:rsid w:val="00FF1F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41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Theme="minorHAnsi" w:cstheme="minorBidi"/>
        <w:sz w:val="24"/>
        <w:szCs w:val="22"/>
        <w:lang w:val="hr-HR" w:eastAsia="en-US" w:bidi="ar-SA"/>
      </w:rPr>
    </w:rPrDefault>
    <w:pPrDefault/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691D3E"/>
    <w:pPr>
      <w:overflowPunct w:val="false"/>
      <w:autoSpaceDE w:val="false"/>
      <w:autoSpaceDN w:val="false"/>
      <w:adjustRightInd w:val="false"/>
      <w:textAlignment w:val="baseline"/>
    </w:pPr>
    <w:rPr>
      <w:rFonts w:ascii="Arial" w:hAnsi="Arial" w:eastAsia="Times New Roman" w:cs="Times New Roman"/>
      <w:szCs w:val="20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691D3E"/>
    <w:pPr>
      <w:tabs>
        <w:tab w:val="center" w:pos="4536"/>
        <w:tab w:val="right" w:pos="9072"/>
      </w:tabs>
      <w:overflowPunct/>
      <w:autoSpaceDE/>
      <w:autoSpaceDN/>
      <w:adjustRightInd/>
      <w:textAlignment w:val="auto"/>
    </w:pPr>
    <w:rPr>
      <w:rFonts w:ascii="Times New Roman" w:hAnsi="Times New Roman" w:eastAsiaTheme="minorHAnsi" w:cstheme="minorBidi"/>
      <w:szCs w:val="22"/>
      <w:lang w:eastAsia="en-US"/>
    </w:rPr>
  </w:style>
  <w:style w:type="character" w:styleId="ZaglavljeChar" w:customStyle="true">
    <w:name w:val="Zaglavlje Char"/>
    <w:basedOn w:val="Zadanifontodlomka"/>
    <w:link w:val="Zaglavlje"/>
    <w:uiPriority w:val="99"/>
    <w:rsid w:val="00691D3E"/>
  </w:style>
  <w:style w:type="paragraph" w:styleId="Odlomakpopisa">
    <w:name w:val="List Paragraph"/>
    <w:basedOn w:val="Normal"/>
    <w:uiPriority w:val="34"/>
    <w:qFormat/>
    <w:rsid w:val="00A9019A"/>
    <w:pPr>
      <w:ind w:left="720"/>
      <w:contextualSpacing/>
    </w:pPr>
  </w:style>
  <w:style w:type="paragraph" w:styleId="Podnoje">
    <w:name w:val="footer"/>
    <w:basedOn w:val="Normal"/>
    <w:link w:val="PodnojeChar"/>
    <w:uiPriority w:val="99"/>
    <w:unhideWhenUsed/>
    <w:rsid w:val="00053A6C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053A6C"/>
    <w:rPr>
      <w:rFonts w:ascii="Arial" w:hAnsi="Arial" w:eastAsia="Times New Roman" w:cs="Times New Roman"/>
      <w:szCs w:val="20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836B7E"/>
    <w:rPr>
      <w:color w:val="808080"/>
      <w:bdr w:val="none" w:color="auto" w:sz="0" w:space="0"/>
      <w:shd w:val="clear" w:color="auto" w:fill="CCFFFF"/>
    </w:rPr>
  </w:style>
  <w:style w:type="character" w:styleId="eSPISCCParagraphDefaultFont" w:customStyle="true">
    <w:name w:val="eSPIS_CC_Paragraph Default Font"/>
    <w:basedOn w:val="Zadanifontodlomka"/>
    <w:rsid w:val="00836B7E"/>
    <w:rPr>
      <w:rFonts w:ascii="Times New Roman" w:hAnsi="Times New Roman" w:cs="Times New Roman"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836B7E"/>
    <w:rPr>
      <w:rFonts w:ascii="Times New Roman" w:hAnsi="Times New Roman"/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836B7E"/>
    <w:rPr>
      <w:rFonts w:ascii="Times New Roman" w:hAnsi="Times New Roman" w:cs="Times New Roman"/>
      <w:sz w:val="24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836B7E"/>
    <w:rPr>
      <w:rFonts w:ascii="Times New Roman" w:hAnsi="Times New Roman" w:cs="Times New Roman"/>
      <w:sz w:val="24"/>
      <w:szCs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91D3E"/>
    <w:pPr>
      <w:overflowPunct w:val="0"/>
      <w:autoSpaceDE w:val="0"/>
      <w:autoSpaceDN w:val="0"/>
      <w:adjustRightInd w:val="0"/>
      <w:textAlignment w:val="baseline"/>
    </w:pPr>
    <w:rPr>
      <w:rFonts w:ascii="Arial" w:cs="Times New Roman" w:eastAsia="Times New Roman" w:hAnsi="Arial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91D3E"/>
    <w:pPr>
      <w:tabs>
        <w:tab w:pos="4536" w:val="center"/>
        <w:tab w:pos="9072" w:val="right"/>
      </w:tabs>
      <w:overflowPunct/>
      <w:autoSpaceDE/>
      <w:autoSpaceDN/>
      <w:adjustRightInd/>
      <w:textAlignment w:val="auto"/>
    </w:pPr>
    <w:rPr>
      <w:rFonts w:ascii="Times New Roman" w:cstheme="minorBidi" w:eastAsiaTheme="minorHAnsi" w:hAnsi="Times New Roman"/>
      <w:szCs w:val="22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691D3E"/>
  </w:style>
  <w:style w:styleId="Odlomakpopisa" w:type="paragraph">
    <w:name w:val="List Paragraph"/>
    <w:basedOn w:val="Normal"/>
    <w:uiPriority w:val="34"/>
    <w:qFormat/>
    <w:rsid w:val="00A9019A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053A6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53A6C"/>
    <w:rPr>
      <w:rFonts w:ascii="Arial" w:cs="Times New Roman" w:eastAsia="Times New Roman" w:hAnsi="Arial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36B7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836B7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36B7E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36B7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36B7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theme/theme1.xml" Type="http://schemas.openxmlformats.org/officeDocument/2006/relationships/them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header1.xml" Type="http://schemas.openxmlformats.org/officeDocument/2006/relationships/header" Id="rId11"/><Relationship Target="stylesWithEffects.xml" Type="http://schemas.microsoft.com/office/2007/relationships/stylesWithEffects" Id="rId5"/><Relationship Target="media/image1.png" Type="http://schemas.openxmlformats.org/officeDocument/2006/relationships/image" Id="rId10"/><Relationship Target="styles.xml" Type="http://schemas.openxmlformats.org/officeDocument/2006/relationships/styles" Id="rId4"/><Relationship Target="endnotes.xml" Type="http://schemas.openxmlformats.org/officeDocument/2006/relationships/endnotes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30. srpnja 2019.</izvorni_sadrzaj>
    <derivirana_varijabla naziv="DomainObject.DatumDonosenjaOdluke_1">30. srpnja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St-155/2013-210</izvorni_sadrzaj>
    <derivirana_varijabla naziv="DomainObject.Oznaka_1">St-155/2013-210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155</izvorni_sadrzaj>
    <derivirana_varijabla naziv="DomainObject.Predmet.Broj_1">155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veljače 2013.</izvorni_sadrzaj>
    <derivirana_varijabla naziv="DomainObject.Predmet.DatumOsnivanja_1">11. veljače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St-155/2013</izvorni_sadrzaj>
    <derivirana_varijabla naziv="DomainObject.Predmet.OznakaBroj_1">St-155/2013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5,6 L</izvorni_sadrzaj>
    <derivirana_varijabla naziv="DomainObject.Predmet.PrimjedbaSuca_1">5,6 L</derivirana_varijabla>
  </DomainObject.Predmet.PrimjedbaSuca>
  <DomainObject.Predmet.ProtustrankaFormated>
    <izvorni_sadrzaj>  PROTOMA D.O.O.</izvorni_sadrzaj>
    <derivirana_varijabla naziv="DomainObject.Predmet.ProtustrankaFormated_1">  PROTOMA D.O.O.</derivirana_varijabla>
  </DomainObject.Predmet.ProtustrankaFormated>
  <DomainObject.Predmet.ProtustrankaFormatedOIB>
    <izvorni_sadrzaj>  PROTOMA D.O.O., OIB 70913134930</izvorni_sadrzaj>
    <derivirana_varijabla naziv="DomainObject.Predmet.ProtustrankaFormatedOIB_1">  PROTOMA D.O.O., OIB 70913134930</derivirana_varijabla>
  </DomainObject.Predmet.ProtustrankaFormatedOIB>
  <DomainObject.Predmet.ProtustrankaFormatedWithAdress>
    <izvorni_sadrzaj> PROTOMA D.O.O., JELENOVAC 38 B, 10000 Zagreb</izvorni_sadrzaj>
    <derivirana_varijabla naziv="DomainObject.Predmet.ProtustrankaFormatedWithAdress_1"> PROTOMA D.O.O., JELENOVAC 38 B, 10000 Zagreb</derivirana_varijabla>
  </DomainObject.Predmet.ProtustrankaFormatedWithAdress>
  <DomainObject.Predmet.ProtustrankaFormatedWithAdressOIB>
    <izvorni_sadrzaj> PROTOMA D.O.O., OIB 70913134930, JELENOVAC 38 B, 10000 Zagreb</izvorni_sadrzaj>
    <derivirana_varijabla naziv="DomainObject.Predmet.ProtustrankaFormatedWithAdressOIB_1"> PROTOMA D.O.O., OIB 70913134930, JELENOVAC 38 B, 10000 Zagreb</derivirana_varijabla>
  </DomainObject.Predmet.ProtustrankaFormatedWithAdressOIB>
  <DomainObject.Predmet.ProtustrankaWithAdress>
    <izvorni_sadrzaj>PROTOMA D.O.O. JELENOVAC 38 B, 10000 Zagreb</izvorni_sadrzaj>
    <derivirana_varijabla naziv="DomainObject.Predmet.ProtustrankaWithAdress_1">PROTOMA D.O.O. JELENOVAC 38 B, 10000 Zagreb</derivirana_varijabla>
  </DomainObject.Predmet.ProtustrankaWithAdress>
  <DomainObject.Predmet.ProtustrankaWithAdressOIB>
    <izvorni_sadrzaj>PROTOMA D.O.O., OIB 70913134930, JELENOVAC 38 B, 10000 Zagreb</izvorni_sadrzaj>
    <derivirana_varijabla naziv="DomainObject.Predmet.ProtustrankaWithAdressOIB_1">PROTOMA D.O.O., OIB 70913134930, JELENOVAC 38 B, 10000 Zagreb</derivirana_varijabla>
  </DomainObject.Predmet.ProtustrankaWithAdressOIB>
  <DomainObject.Predmet.ProtustrankaNazivFormated>
    <izvorni_sadrzaj>PROTOMA D.O.O.</izvorni_sadrzaj>
    <derivirana_varijabla naziv="DomainObject.Predmet.ProtustrankaNazivFormated_1">PROTOMA D.O.O.</derivirana_varijabla>
  </DomainObject.Predmet.ProtustrankaNazivFormated>
  <DomainObject.Predmet.ProtustrankaNazivFormatedOIB>
    <izvorni_sadrzaj>PROTOMA D.O.O., OIB 70913134930</izvorni_sadrzaj>
    <derivirana_varijabla naziv="DomainObject.Predmet.ProtustrankaNazivFormatedOIB_1">PROTOMA D.O.O., OIB 70913134930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AGENCIJA; VJEROVNICI</izvorni_sadrzaj>
    <derivirana_varijabla naziv="DomainObject.Predmet.StrankaFormated_1">  FINANCIJSKA AGENCIJA; VJEROVNICI</derivirana_varijabla>
  </DomainObject.Predmet.StrankaFormated>
  <DomainObject.Predmet.StrankaFormatedOIB>
    <izvorni_sadrzaj>  FINANCIJSKA AGENCIJA, OIB 85821130368; VJEROVNICI</izvorni_sadrzaj>
    <derivirana_varijabla naziv="DomainObject.Predmet.StrankaFormatedOIB_1">  FINANCIJSKA AGENCIJA, OIB 85821130368; VJEROVNICI</derivirana_varijabla>
  </DomainObject.Predmet.StrankaFormatedOIB>
  <DomainObject.Predmet.StrankaFormatedWithAdress>
    <izvorni_sadrzaj> FINANCIJSKA AGENCIJA, KOTURAŠKA 43, 10000 Zagreb; VJEROVNICI</izvorni_sadrzaj>
    <derivirana_varijabla naziv="DomainObject.Predmet.StrankaFormatedWithAdress_1"> FINANCIJSKA AGENCIJA, KOTURAŠKA 43, 10000 Zagreb; VJEROVNICI</derivirana_varijabla>
  </DomainObject.Predmet.StrankaFormatedWithAdress>
  <DomainObject.Predmet.StrankaFormatedWithAdressOIB>
    <izvorni_sadrzaj> FINANCIJSKA AGENCIJA, OIB 85821130368, KOTURAŠKA 43, 10000 Zagreb; VJEROVNICI</izvorni_sadrzaj>
    <derivirana_varijabla naziv="DomainObject.Predmet.StrankaFormatedWithAdressOIB_1"> FINANCIJSKA AGENCIJA, OIB 85821130368, KOTURAŠKA 43, 10000 Zagreb; VJEROVNICI</derivirana_varijabla>
  </DomainObject.Predmet.StrankaFormatedWithAdressOIB>
  <DomainObject.Predmet.StrankaWithAdress>
    <izvorni_sadrzaj>FINANCIJSKA AGENCIJA KOTURAŠKA 43,10000 Zagreb,VJEROVNICI </izvorni_sadrzaj>
    <derivirana_varijabla naziv="DomainObject.Predmet.StrankaWithAdress_1">FINANCIJSKA AGENCIJA KOTURAŠKA 43,10000 Zagreb,VJEROVNICI </derivirana_varijabla>
  </DomainObject.Predmet.StrankaWithAdress>
  <DomainObject.Predmet.StrankaWithAdressOIB>
    <izvorni_sadrzaj>FINANCIJSKA AGENCIJA, OIB 85821130368, KOTURAŠKA 43,10000 Zagreb,VJEROVNICI</izvorni_sadrzaj>
    <derivirana_varijabla naziv="DomainObject.Predmet.StrankaWithAdressOIB_1">FINANCIJSKA AGENCIJA, OIB 85821130368, KOTURAŠKA 43,10000 Zagreb,VJEROVNICI</derivirana_varijabla>
  </DomainObject.Predmet.StrankaWithAdressOIB>
  <DomainObject.Predmet.StrankaNazivFormated>
    <izvorni_sadrzaj>FINANCIJSKA AGENCIJA,VJEROVNICI</izvorni_sadrzaj>
    <derivirana_varijabla naziv="DomainObject.Predmet.StrankaNazivFormated_1">FINANCIJSKA AGENCIJA,VJEROVNICI</derivirana_varijabla>
  </DomainObject.Predmet.StrankaNazivFormated>
  <DomainObject.Predmet.StrankaNazivFormatedOIB>
    <izvorni_sadrzaj>FINANCIJSKA AGENCIJA, OIB 85821130368,VJEROVNICI</izvorni_sadrzaj>
    <derivirana_varijabla naziv="DomainObject.Predmet.StrankaNazivFormatedOIB_1">FINANCIJSKA AGENCIJA, OIB 85821130368,VJEROVNICI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FINANCIJSKA AGENCIJA</item>
      <item>VJEROVNICI</item>
    </izvorni_sadrzaj>
    <derivirana_varijabla naziv="DomainObject.Predmet.StrankaListFormated_1">
      <item>FINANCIJSKA AGENCIJA</item>
      <item>VJEROVNICI</item>
    </derivirana_varijabla>
  </DomainObject.Predmet.StrankaListFormated>
  <DomainObject.Predmet.StrankaListFormatedOIB>
    <izvorni_sadrzaj>
      <item>FINANCIJSKA AGENCIJA, OIB 85821130368</item>
      <item>VJEROVNICI</item>
    </izvorni_sadrzaj>
    <derivirana_varijabla naziv="DomainObject.Predmet.StrankaListFormatedOIB_1">
      <item>FINANCIJSKA AGENCIJA, OIB 85821130368</item>
      <item>VJEROVNICI</item>
    </derivirana_varijabla>
  </DomainObject.Predmet.StrankaListFormatedOIB>
  <DomainObject.Predmet.StrankaListFormatedWithAdress>
    <izvorni_sadrzaj>
      <item>FINANCIJSKA AGENCIJA, KOTURAŠKA 43, 10000 Zagreb</item>
      <item>VJEROVNICI</item>
    </izvorni_sadrzaj>
    <derivirana_varijabla naziv="DomainObject.Predmet.StrankaListFormatedWithAdress_1">
      <item>FINANCIJSKA AGENCIJA, KOTURAŠKA 43, 10000 Zagreb</item>
      <item>VJEROVNICI</item>
    </derivirana_varijabla>
  </DomainObject.Predmet.StrankaListFormatedWithAdress>
  <DomainObject.Predmet.StrankaListFormatedWithAdressOIB>
    <izvorni_sadrzaj>
      <item>FINANCIJSKA AGENCIJA, OIB 85821130368, KOTURAŠKA 43, 10000 Zagreb</item>
      <item>VJEROVNICI</item>
    </izvorni_sadrzaj>
    <derivirana_varijabla naziv="DomainObject.Predmet.StrankaListFormatedWithAdressOIB_1">
      <item>FINANCIJSKA AGENCIJA, OIB 85821130368, KOTURAŠKA 43, 10000 Zagreb</item>
      <item>VJEROVNICI</item>
    </derivirana_varijabla>
  </DomainObject.Predmet.StrankaListFormatedWithAdressOIB>
  <DomainObject.Predmet.StrankaListNazivFormated>
    <izvorni_sadrzaj>
      <item>FINANCIJSKA AGENCIJA</item>
      <item>VJEROVNICI</item>
    </izvorni_sadrzaj>
    <derivirana_varijabla naziv="DomainObject.Predmet.StrankaListNazivFormated_1">
      <item>FINANCIJSKA AGENCIJA</item>
      <item>VJEROVNICI</item>
    </derivirana_varijabla>
  </DomainObject.Predmet.StrankaListNazivFormated>
  <DomainObject.Predmet.StrankaListNazivFormatedOIB>
    <izvorni_sadrzaj>
      <item>FINANCIJSKA AGENCIJA, OIB 85821130368</item>
      <item>VJEROVNICI</item>
    </izvorni_sadrzaj>
    <derivirana_varijabla naziv="DomainObject.Predmet.StrankaListNazivFormatedOIB_1">
      <item>FINANCIJSKA AGENCIJA, OIB 85821130368</item>
      <item>VJEROVNICI</item>
    </derivirana_varijabla>
  </DomainObject.Predmet.StrankaListNazivFormatedOIB>
  <DomainObject.Predmet.ProtuStrankaListFormated>
    <izvorni_sadrzaj>
      <item>PROTOMA D.O.O.</item>
    </izvorni_sadrzaj>
    <derivirana_varijabla naziv="DomainObject.Predmet.ProtuStrankaListFormated_1">
      <item>PROTOMA D.O.O.</item>
    </derivirana_varijabla>
  </DomainObject.Predmet.ProtuStrankaListFormated>
  <DomainObject.Predmet.ProtuStrankaListFormatedOIB>
    <izvorni_sadrzaj>
      <item>PROTOMA D.O.O., OIB 70913134930</item>
    </izvorni_sadrzaj>
    <derivirana_varijabla naziv="DomainObject.Predmet.ProtuStrankaListFormatedOIB_1">
      <item>PROTOMA D.O.O., OIB 70913134930</item>
    </derivirana_varijabla>
  </DomainObject.Predmet.ProtuStrankaListFormatedOIB>
  <DomainObject.Predmet.ProtuStrankaListFormatedWithAdress>
    <izvorni_sadrzaj>
      <item>PROTOMA D.O.O., JELENOVAC 38 B, 10000 Zagreb</item>
    </izvorni_sadrzaj>
    <derivirana_varijabla naziv="DomainObject.Predmet.ProtuStrankaListFormatedWithAdress_1">
      <item>PROTOMA D.O.O., JELENOVAC 38 B, 10000 Zagreb</item>
    </derivirana_varijabla>
  </DomainObject.Predmet.ProtuStrankaListFormatedWithAdress>
  <DomainObject.Predmet.ProtuStrankaListFormatedWithAdressOIB>
    <izvorni_sadrzaj>
      <item>PROTOMA D.O.O., OIB 70913134930, JELENOVAC 38 B, 10000 Zagreb</item>
    </izvorni_sadrzaj>
    <derivirana_varijabla naziv="DomainObject.Predmet.ProtuStrankaListFormatedWithAdressOIB_1">
      <item>PROTOMA D.O.O., OIB 70913134930, JELENOVAC 38 B, 10000 Zagreb</item>
    </derivirana_varijabla>
  </DomainObject.Predmet.ProtuStrankaListFormatedWithAdressOIB>
  <DomainObject.Predmet.ProtuStrankaListNazivFormated>
    <izvorni_sadrzaj>
      <item>PROTOMA D.O.O.</item>
    </izvorni_sadrzaj>
    <derivirana_varijabla naziv="DomainObject.Predmet.ProtuStrankaListNazivFormated_1">
      <item>PROTOMA D.O.O.</item>
    </derivirana_varijabla>
  </DomainObject.Predmet.ProtuStrankaListNazivFormated>
  <DomainObject.Predmet.ProtuStrankaListNazivFormatedOIB>
    <izvorni_sadrzaj>
      <item>PROTOMA D.O.O., OIB 70913134930</item>
    </izvorni_sadrzaj>
    <derivirana_varijabla naziv="DomainObject.Predmet.ProtuStrankaListNazivFormatedOIB_1">
      <item>PROTOMA D.O.O., OIB 70913134930</item>
    </derivirana_varijabla>
  </DomainObject.Predmet.ProtuStrankaListNazivFormatedOIB>
  <DomainObject.Predmet.OstaliListFormated>
    <izvorni_sadrzaj>
      <item>Maja Pirš</item>
      <item>Raiffeisenbank Austria d.d.</item>
      <item>ANA PIRŠ</item>
      <item>VESNA JAKOVLJEVIĆ, odvjetnica</item>
      <item>Credo banka dioničko društvo "u stečaju"</item>
      <item>Zdravko Šarić</item>
      <item>Robert Ćavar</item>
      <item>ALEMKA ŠODAN</item>
      <item>POSOJILNICA-BANK-BOROVLJE-CELOVEC, REG.Z. ZO. J; KREDITBANK FERLACH-</item>
      <item>RAIFFEISENLANDESBANK KARNTEN- RECHENZENTRUM UND REVISIONSVERBAND, REGISTRIERTE GENOSSENSCHAFT MIT BESCHRANKTER HAFTUNG</item>
      <item>Ivan Keškić</item>
      <item>Goran Paić</item>
      <item>CAKI trans, društvo s ograničenom odgovornošću za trgovinu, ugostiteljstvo i prijevoz</item>
      <item>OD KALLAY I PARTNERI d.o.o.</item>
      <item>OD Jagar &amp; Grebenar</item>
      <item>Nenad Mihaljević</item>
      <item>Hrvoje Kelemen</item>
      <item>Luka Horvatić</item>
      <item>Robert Šargač</item>
      <item>Maja Gajšek</item>
    </izvorni_sadrzaj>
    <derivirana_varijabla naziv="DomainObject.Predmet.OstaliListFormated_1">
      <item>Maja Pirš</item>
      <item>Raiffeisenbank Austria d.d.</item>
      <item>ANA PIRŠ</item>
      <item>VESNA JAKOVLJEVIĆ, odvjetnica</item>
      <item>Credo banka dioničko društvo "u stečaju"</item>
      <item>Zdravko Šarić</item>
      <item>Robert Ćavar</item>
      <item>ALEMKA ŠODAN</item>
      <item>POSOJILNICA-BANK-BOROVLJE-CELOVEC, REG.Z. ZO. J; KREDITBANK FERLACH-</item>
      <item>RAIFFEISENLANDESBANK KARNTEN- RECHENZENTRUM UND REVISIONSVERBAND, REGISTRIERTE GENOSSENSCHAFT MIT BESCHRANKTER HAFTUNG</item>
      <item>Ivan Keškić</item>
      <item>Goran Paić</item>
      <item>CAKI trans, društvo s ograničenom odgovornošću za trgovinu, ugostiteljstvo i prijevoz</item>
      <item>OD KALLAY I PARTNERI d.o.o.</item>
      <item>OD Jagar &amp; Grebenar</item>
      <item>Nenad Mihaljević</item>
      <item>Hrvoje Kelemen</item>
      <item>Luka Horvatić</item>
      <item>Robert Šargač</item>
      <item>Maja Gajšek</item>
    </derivirana_varijabla>
  </DomainObject.Predmet.OstaliListFormated>
  <DomainObject.Predmet.OstaliListFormatedOIB>
    <izvorni_sadrzaj>
      <item>Maja Pirš, OIB 73812165437</item>
      <item>Raiffeisenbank Austria d.d., OIB 53056966535</item>
      <item>ANA PIRŠ</item>
      <item>VESNA JAKOVLJEVIĆ, odvjetnica</item>
      <item>Credo banka dioničko društvo "u stečaju", OIB 94141384086</item>
      <item>Zdravko Šarić, OIB 79500864573</item>
      <item>Robert Ćavar, OIB 47514534348</item>
      <item>ALEMKA ŠODAN</item>
      <item>POSOJILNICA-BANK-BOROVLJE-CELOVEC, REG.Z. ZO. J; KREDITBANK FERLACH-</item>
      <item>RAIFFEISENLANDESBANK KARNTEN- RECHENZENTRUM UND REVISIONSVERBAND, REGISTRIERTE GENOSSENSCHAFT MIT BESCHRANKTER HAFTUNG</item>
      <item>Ivan Keškić, OIB 89324531830</item>
      <item>Goran Paić, OIB 76262092950</item>
      <item>CAKI trans, društvo s ograničenom odgovornošću za trgovinu, ugostiteljstvo i prijevoz, OIB 17478959244</item>
      <item>OD KALLAY I PARTNERI d.o.o.</item>
      <item>OD Jagar &amp; Grebenar</item>
      <item>Nenad Mihaljević, OIB 24222139318</item>
      <item>Hrvoje Kelemen, OIB 38784458804</item>
      <item>Luka Horvatić, OIB 40651631620</item>
      <item>Robert Šargač, OIB 59833007349</item>
      <item>Maja Gajšek, OIB 64469102501</item>
    </izvorni_sadrzaj>
    <derivirana_varijabla naziv="DomainObject.Predmet.OstaliListFormatedOIB_1">
      <item>Maja Pirš, OIB 73812165437</item>
      <item>Raiffeisenbank Austria d.d., OIB 53056966535</item>
      <item>ANA PIRŠ</item>
      <item>VESNA JAKOVLJEVIĆ, odvjetnica</item>
      <item>Credo banka dioničko društvo "u stečaju", OIB 94141384086</item>
      <item>Zdravko Šarić, OIB 79500864573</item>
      <item>Robert Ćavar, OIB 47514534348</item>
      <item>ALEMKA ŠODAN</item>
      <item>POSOJILNICA-BANK-BOROVLJE-CELOVEC, REG.Z. ZO. J; KREDITBANK FERLACH-</item>
      <item>RAIFFEISENLANDESBANK KARNTEN- RECHENZENTRUM UND REVISIONSVERBAND, REGISTRIERTE GENOSSENSCHAFT MIT BESCHRANKTER HAFTUNG</item>
      <item>Ivan Keškić, OIB 89324531830</item>
      <item>Goran Paić, OIB 76262092950</item>
      <item>CAKI trans, društvo s ograničenom odgovornošću za trgovinu, ugostiteljstvo i prijevoz, OIB 17478959244</item>
      <item>OD KALLAY I PARTNERI d.o.o.</item>
      <item>OD Jagar &amp; Grebenar</item>
      <item>Nenad Mihaljević, OIB 24222139318</item>
      <item>Hrvoje Kelemen, OIB 38784458804</item>
      <item>Luka Horvatić, OIB 40651631620</item>
      <item>Robert Šargač, OIB 59833007349</item>
      <item>Maja Gajšek, OIB 64469102501</item>
    </derivirana_varijabla>
  </DomainObject.Predmet.OstaliListFormatedOIB>
  <DomainObject.Predmet.OstaliListFormatedWithAdress>
    <izvorni_sadrzaj>
      <item>Maja Pirš, Jandrićeva 58/A, 10000 Zagreb</item>
      <item>Raiffeisenbank Austria d.d., Petrinjska 59, 10000 Zagreb</item>
      <item>ANA PIRŠ, Vinogradi 84, 10000 Zagreb</item>
      <item>VESNA JAKOVLJEVIĆ, odvjetnica, Brune Bušića 2a, 43000 Bjelovar</item>
      <item>Credo banka dioničko društvo "u stečaju", Zrinjsko-Frankopanska 58, 21000 Split</item>
      <item>Zdravko Šarić, Hrvatskog Sabora 55b, 23000 Zadar</item>
      <item>Robert Ćavar, Rudarska 4, Čitluk</item>
      <item>ALEMKA ŠODAN, Masarykova 10, 10000 Zagreb</item>
      <item>POSOJILNICA-BANK-BOROVLJE-CELOVEC, REG.Z. ZO. J; KREDITBANK FERLACH-, HAUPTPLATZ 16 A-9170,, Klagenfurt</item>
      <item>RAIFFEISENLANDESBANK KARNTEN- RECHENZENTRUM UND REVISIONSVERBAND, REGISTRIERTE GENOSSENSCHAFT MIT BESCHRANKTER HAFTUNG, RAIFFEISENPLATZ 1, Klagenfurt</item>
      <item>Ivan Keškić, Iii. Retkovec 18, 10000 Zagreb</item>
      <item>Goran Paić, Dinka Šimunovića 19, 21000 Split</item>
      <item>CAKI trans, društvo s ograničenom odgovornošću za trgovinu, ugostiteljstvo i prijevoz, Koškovec 1/a, 42243 Koškovec</item>
      <item>OD KALLAY I PARTNERI d.o.o., Ilica 1A/III, 10000 Zagreb</item>
      <item>OD Jagar &amp; Grebenar, Masarykova 15, 10000 Zagreb</item>
      <item>Nenad Mihaljević, Gromačine 20, 51511 Njivice</item>
      <item>Hrvoje Kelemen, Ulica Vjekoslava Klaića 32, 10000 Zagreb</item>
      <item>Luka Horvatić, Kralja Tomislava 19, 42223 Varaždinske Toplice</item>
      <item>Robert Šargač, Fallerovo Šetalište 74, 10000 Zagreb</item>
      <item>Maja Gajšek, Dubrovačka 52, 31000 Osijek</item>
    </izvorni_sadrzaj>
    <derivirana_varijabla naziv="DomainObject.Predmet.OstaliListFormatedWithAdress_1">
      <item>Maja Pirš, Jandrićeva 58/A, 10000 Zagreb</item>
      <item>Raiffeisenbank Austria d.d., Petrinjska 59, 10000 Zagreb</item>
      <item>ANA PIRŠ, Vinogradi 84, 10000 Zagreb</item>
      <item>VESNA JAKOVLJEVIĆ, odvjetnica, Brune Bušića 2a, 43000 Bjelovar</item>
      <item>Credo banka dioničko društvo "u stečaju", Zrinjsko-Frankopanska 58, 21000 Split</item>
      <item>Zdravko Šarić, Hrvatskog Sabora 55b, 23000 Zadar</item>
      <item>Robert Ćavar, Rudarska 4, Čitluk</item>
      <item>ALEMKA ŠODAN, Masarykova 10, 10000 Zagreb</item>
      <item>POSOJILNICA-BANK-BOROVLJE-CELOVEC, REG.Z. ZO. J; KREDITBANK FERLACH-, HAUPTPLATZ 16 A-9170,, Klagenfurt</item>
      <item>RAIFFEISENLANDESBANK KARNTEN- RECHENZENTRUM UND REVISIONSVERBAND, REGISTRIERTE GENOSSENSCHAFT MIT BESCHRANKTER HAFTUNG, RAIFFEISENPLATZ 1, Klagenfurt</item>
      <item>Ivan Keškić, Iii. Retkovec 18, 10000 Zagreb</item>
      <item>Goran Paić, Dinka Šimunovića 19, 21000 Split</item>
      <item>CAKI trans, društvo s ograničenom odgovornošću za trgovinu, ugostiteljstvo i prijevoz, Koškovec 1/a, 42243 Koškovec</item>
      <item>OD KALLAY I PARTNERI d.o.o., Ilica 1A/III, 10000 Zagreb</item>
      <item>OD Jagar &amp; Grebenar, Masarykova 15, 10000 Zagreb</item>
      <item>Nenad Mihaljević, Gromačine 20, 51511 Njivice</item>
      <item>Hrvoje Kelemen, Ulica Vjekoslava Klaića 32, 10000 Zagreb</item>
      <item>Luka Horvatić, Kralja Tomislava 19, 42223 Varaždinske Toplice</item>
      <item>Robert Šargač, Fallerovo Šetalište 74, 10000 Zagreb</item>
      <item>Maja Gajšek, Dubrovačka 52, 31000 Osijek</item>
    </derivirana_varijabla>
  </DomainObject.Predmet.OstaliListFormatedWithAdress>
  <DomainObject.Predmet.OstaliListFormatedWithAdressOIB>
    <izvorni_sadrzaj>
      <item>Maja Pirš, OIB 73812165437, Jandrićeva 58/A, 10000 Zagreb</item>
      <item>Raiffeisenbank Austria d.d., OIB 53056966535, Petrinjska 59, 10000 Zagreb</item>
      <item>ANA PIRŠ, Vinogradi 84, 10000 Zagreb</item>
      <item>VESNA JAKOVLJEVIĆ, odvjetnica, Brune Bušića 2a, 43000 Bjelovar</item>
      <item>Credo banka dioničko društvo "u stečaju", OIB 94141384086, Zrinjsko-Frankopanska 58, 21000 Split</item>
      <item>Zdravko Šarić, OIB 79500864573, Hrvatskog Sabora 55b, 23000 Zadar</item>
      <item>Robert Ćavar, OIB 47514534348, Rudarska 4, Čitluk</item>
      <item>ALEMKA ŠODAN, Masarykova 10, 10000 Zagreb</item>
      <item>POSOJILNICA-BANK-BOROVLJE-CELOVEC, REG.Z. ZO. J; KREDITBANK FERLACH-, HAUPTPLATZ 16 A-9170,, Klagenfurt</item>
      <item>RAIFFEISENLANDESBANK KARNTEN- RECHENZENTRUM UND REVISIONSVERBAND, REGISTRIERTE GENOSSENSCHAFT MIT BESCHRANKTER HAFTUNG, RAIFFEISENPLATZ 1, Klagenfurt</item>
      <item>Ivan Keškić, OIB 89324531830, Iii. Retkovec 18, 10000 Zagreb</item>
      <item>Goran Paić, OIB 76262092950, Dinka Šimunovića 19, 21000 Split</item>
      <item>CAKI trans, društvo s ograničenom odgovornošću za trgovinu, ugostiteljstvo i prijevoz, OIB 17478959244, Koškovec 1/a, 42243 Koškovec</item>
      <item>OD KALLAY I PARTNERI d.o.o., Ilica 1A/III, 10000 Zagreb</item>
      <item>OD Jagar &amp; Grebenar, Masarykova 15, 10000 Zagreb</item>
      <item>Nenad Mihaljević, OIB 24222139318, Gromačine 20, 51511 Njivice</item>
      <item>Hrvoje Kelemen, OIB 38784458804, Ulica Vjekoslava Klaića 32, 10000 Zagreb</item>
      <item>Luka Horvatić, OIB 40651631620, Kralja Tomislava 19, 42223 Varaždinske Toplice</item>
      <item>Robert Šargač, OIB 59833007349, Fallerovo Šetalište 74, 10000 Zagreb</item>
      <item>Maja Gajšek, OIB 64469102501, Dubrovačka 52, 31000 Osijek</item>
    </izvorni_sadrzaj>
    <derivirana_varijabla naziv="DomainObject.Predmet.OstaliListFormatedWithAdressOIB_1">
      <item>Maja Pirš, OIB 73812165437, Jandrićeva 58/A, 10000 Zagreb</item>
      <item>Raiffeisenbank Austria d.d., OIB 53056966535, Petrinjska 59, 10000 Zagreb</item>
      <item>ANA PIRŠ, Vinogradi 84, 10000 Zagreb</item>
      <item>VESNA JAKOVLJEVIĆ, odvjetnica, Brune Bušića 2a, 43000 Bjelovar</item>
      <item>Credo banka dioničko društvo "u stečaju", OIB 94141384086, Zrinjsko-Frankopanska 58, 21000 Split</item>
      <item>Zdravko Šarić, OIB 79500864573, Hrvatskog Sabora 55b, 23000 Zadar</item>
      <item>Robert Ćavar, OIB 47514534348, Rudarska 4, Čitluk</item>
      <item>ALEMKA ŠODAN, Masarykova 10, 10000 Zagreb</item>
      <item>POSOJILNICA-BANK-BOROVLJE-CELOVEC, REG.Z. ZO. J; KREDITBANK FERLACH-, HAUPTPLATZ 16 A-9170,, Klagenfurt</item>
      <item>RAIFFEISENLANDESBANK KARNTEN- RECHENZENTRUM UND REVISIONSVERBAND, REGISTRIERTE GENOSSENSCHAFT MIT BESCHRANKTER HAFTUNG, RAIFFEISENPLATZ 1, Klagenfurt</item>
      <item>Ivan Keškić, OIB 89324531830, Iii. Retkovec 18, 10000 Zagreb</item>
      <item>Goran Paić, OIB 76262092950, Dinka Šimunovića 19, 21000 Split</item>
      <item>CAKI trans, društvo s ograničenom odgovornošću za trgovinu, ugostiteljstvo i prijevoz, OIB 17478959244, Koškovec 1/a, 42243 Koškovec</item>
      <item>OD KALLAY I PARTNERI d.o.o., Ilica 1A/III, 10000 Zagreb</item>
      <item>OD Jagar &amp; Grebenar, Masarykova 15, 10000 Zagreb</item>
      <item>Nenad Mihaljević, OIB 24222139318, Gromačine 20, 51511 Njivice</item>
      <item>Hrvoje Kelemen, OIB 38784458804, Ulica Vjekoslava Klaića 32, 10000 Zagreb</item>
      <item>Luka Horvatić, OIB 40651631620, Kralja Tomislava 19, 42223 Varaždinske Toplice</item>
      <item>Robert Šargač, OIB 59833007349, Fallerovo Šetalište 74, 10000 Zagreb</item>
      <item>Maja Gajšek, OIB 64469102501, Dubrovačka 52, 31000 Osijek</item>
    </derivirana_varijabla>
  </DomainObject.Predmet.OstaliListFormatedWithAdressOIB>
  <DomainObject.Predmet.OstaliListNazivFormated>
    <izvorni_sadrzaj>
      <item>Maja Pirš</item>
      <item>Raiffeisenbank Austria d.d.</item>
      <item>ANA PIRŠ</item>
      <item>VESNA JAKOVLJEVIĆ, odvjetnica</item>
      <item>Credo banka dioničko društvo "u stečaju"</item>
      <item>Zdravko Šarić</item>
      <item>Robert Ćavar</item>
      <item>ALEMKA ŠODAN</item>
      <item>POSOJILNICA-BANK-BOROVLJE-CELOVEC, REG.Z. ZO. J; KREDITBANK FERLACH-</item>
      <item>RAIFFEISENLANDESBANK KARNTEN- RECHENZENTRUM UND REVISIONSVERBAND, REGISTRIERTE GENOSSENSCHAFT MIT BESCHRANKTER HAFTUNG</item>
      <item>Ivan Keškić</item>
      <item>Goran Paić</item>
      <item>CAKI trans, društvo s ograničenom odgovornošću za trgovinu, ugostiteljstvo i prijevoz</item>
      <item>OD KALLAY I PARTNERI d.o.o.</item>
      <item>OD Jagar &amp; Grebenar</item>
      <item>Nenad Mihaljević</item>
      <item>Hrvoje Kelemen</item>
      <item>Luka Horvatić</item>
      <item>Robert Šargač</item>
      <item>Maja Gajšek</item>
    </izvorni_sadrzaj>
    <derivirana_varijabla naziv="DomainObject.Predmet.OstaliListNazivFormated_1">
      <item>Maja Pirš</item>
      <item>Raiffeisenbank Austria d.d.</item>
      <item>ANA PIRŠ</item>
      <item>VESNA JAKOVLJEVIĆ, odvjetnica</item>
      <item>Credo banka dioničko društvo "u stečaju"</item>
      <item>Zdravko Šarić</item>
      <item>Robert Ćavar</item>
      <item>ALEMKA ŠODAN</item>
      <item>POSOJILNICA-BANK-BOROVLJE-CELOVEC, REG.Z. ZO. J; KREDITBANK FERLACH-</item>
      <item>RAIFFEISENLANDESBANK KARNTEN- RECHENZENTRUM UND REVISIONSVERBAND, REGISTRIERTE GENOSSENSCHAFT MIT BESCHRANKTER HAFTUNG</item>
      <item>Ivan Keškić</item>
      <item>Goran Paić</item>
      <item>CAKI trans, društvo s ograničenom odgovornošću za trgovinu, ugostiteljstvo i prijevoz</item>
      <item>OD KALLAY I PARTNERI d.o.o.</item>
      <item>OD Jagar &amp; Grebenar</item>
      <item>Nenad Mihaljević</item>
      <item>Hrvoje Kelemen</item>
      <item>Luka Horvatić</item>
      <item>Robert Šargač</item>
      <item>Maja Gajšek</item>
    </derivirana_varijabla>
  </DomainObject.Predmet.OstaliListNazivFormated>
  <DomainObject.Predmet.OstaliListNazivFormatedOIB>
    <izvorni_sadrzaj>
      <item>Maja Pirš, OIB 73812165437</item>
      <item>Raiffeisenbank Austria d.d., OIB 53056966535</item>
      <item>ANA PIRŠ</item>
      <item>VESNA JAKOVLJEVIĆ, odvjetnica</item>
      <item>Credo banka dioničko društvo "u stečaju", OIB 94141384086</item>
      <item>Zdravko Šarić, OIB 79500864573</item>
      <item>Robert Ćavar, OIB 47514534348</item>
      <item>ALEMKA ŠODAN</item>
      <item>POSOJILNICA-BANK-BOROVLJE-CELOVEC, REG.Z. ZO. J; KREDITBANK FERLACH-</item>
      <item>RAIFFEISENLANDESBANK KARNTEN- RECHENZENTRUM UND REVISIONSVERBAND, REGISTRIERTE GENOSSENSCHAFT MIT BESCHRANKTER HAFTUNG</item>
      <item>Ivan Keškić, OIB 89324531830</item>
      <item>Goran Paić, OIB 76262092950</item>
      <item>CAKI trans, društvo s ograničenom odgovornošću za trgovinu, ugostiteljstvo i prijevoz, OIB 17478959244</item>
      <item>OD KALLAY I PARTNERI d.o.o.</item>
      <item>OD Jagar &amp; Grebenar</item>
      <item>Nenad Mihaljević, OIB 24222139318</item>
      <item>Hrvoje Kelemen, OIB 38784458804</item>
      <item>Luka Horvatić, OIB 40651631620</item>
      <item>Robert Šargač, OIB 59833007349</item>
      <item>Maja Gajšek, OIB 64469102501</item>
    </izvorni_sadrzaj>
    <derivirana_varijabla naziv="DomainObject.Predmet.OstaliListNazivFormatedOIB_1">
      <item>Maja Pirš, OIB 73812165437</item>
      <item>Raiffeisenbank Austria d.d., OIB 53056966535</item>
      <item>ANA PIRŠ</item>
      <item>VESNA JAKOVLJEVIĆ, odvjetnica</item>
      <item>Credo banka dioničko društvo "u stečaju", OIB 94141384086</item>
      <item>Zdravko Šarić, OIB 79500864573</item>
      <item>Robert Ćavar, OIB 47514534348</item>
      <item>ALEMKA ŠODAN</item>
      <item>POSOJILNICA-BANK-BOROVLJE-CELOVEC, REG.Z. ZO. J; KREDITBANK FERLACH-</item>
      <item>RAIFFEISENLANDESBANK KARNTEN- RECHENZENTRUM UND REVISIONSVERBAND, REGISTRIERTE GENOSSENSCHAFT MIT BESCHRANKTER HAFTUNG</item>
      <item>Ivan Keškić, OIB 89324531830</item>
      <item>Goran Paić, OIB 76262092950</item>
      <item>CAKI trans, društvo s ograničenom odgovornošću za trgovinu, ugostiteljstvo i prijevoz, OIB 17478959244</item>
      <item>OD KALLAY I PARTNERI d.o.o.</item>
      <item>OD Jagar &amp; Grebenar</item>
      <item>Nenad Mihaljević, OIB 24222139318</item>
      <item>Hrvoje Kelemen, OIB 38784458804</item>
      <item>Luka Horvatić, OIB 40651631620</item>
      <item>Robert Šargač, OIB 59833007349</item>
      <item>Maja Gajšek, OIB 64469102501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30. srpnja 2019.</izvorni_sadrzaj>
    <derivirana_varijabla naziv="DomainObject.Datum_1">30. srpnja 2019.</derivirana_varijabla>
  </DomainObject.Datum>
  <DomainObject.PoslovniBrojDokumenta>
    <izvorni_sadrzaj>St-155/2013-210</izvorni_sadrzaj>
    <derivirana_varijabla naziv="DomainObject.PoslovniBrojDokumenta_1">St-155/2013-210</derivirana_varijabla>
  </DomainObject.PoslovniBrojDokumenta>
  <DomainObject.Predmet.StrankaIDrugi>
    <izvorni_sadrzaj>FINANCIJSKA AGENCIJA i dr.</izvorni_sadrzaj>
    <derivirana_varijabla naziv="DomainObject.Predmet.StrankaIDrugi_1">FINANCIJSKA AGENCIJA i dr.</derivirana_varijabla>
  </DomainObject.Predmet.StrankaIDrugi>
  <DomainObject.Predmet.ProtustrankaIDrugi>
    <izvorni_sadrzaj>PROTOMA D.O.O.</izvorni_sadrzaj>
    <derivirana_varijabla naziv="DomainObject.Predmet.ProtustrankaIDrugi_1">PROTOMA D.O.O.</derivirana_varijabla>
  </DomainObject.Predmet.ProtustrankaIDrugi>
  <DomainObject.Predmet.StrankaIDrugiAdressOIB>
    <izvorni_sadrzaj>FINANCIJSKA AGENCIJA, OIB 85821130368, KOTURAŠKA 43, 10000 Zagreb i dr.</izvorni_sadrzaj>
    <derivirana_varijabla naziv="DomainObject.Predmet.StrankaIDrugiAdressOIB_1">FINANCIJSKA AGENCIJA, OIB 85821130368, KOTURAŠKA 43, 10000 Zagreb i dr.</derivirana_varijabla>
  </DomainObject.Predmet.StrankaIDrugiAdressOIB>
  <DomainObject.Predmet.ProtustrankaIDrugiAdressOIB>
    <izvorni_sadrzaj>PROTOMA D.O.O., OIB 70913134930, JELENOVAC 38 B, 10000 Zagreb</izvorni_sadrzaj>
    <derivirana_varijabla naziv="DomainObject.Predmet.ProtustrankaIDrugiAdressOIB_1">PROTOMA D.O.O., OIB 70913134930, JELENOVAC 38 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PROTOMA D.O.O.</item>
      <item>FINANCIJSKA AGENCIJA</item>
      <item>Maja Pirš</item>
      <item>Raiffeisenbank Austria d.d.</item>
      <item>ANA PIRŠ</item>
      <item>VJEROVNICI</item>
      <item>VESNA JAKOVLJEVIĆ, odvjetnica</item>
      <item>Credo banka dioničko društvo "u stečaju"</item>
      <item>Zdravko Šarić</item>
      <item>Robert Ćavar</item>
      <item>ALEMKA ŠODAN</item>
      <item>POSOJILNICA-BANK-BOROVLJE-CELOVEC, REG.Z. ZO. J; KREDITBANK FERLACH-</item>
      <item>RAIFFEISENLANDESBANK KARNTEN- RECHENZENTRUM UND REVISIONSVERBAND, REGISTRIERTE GENOSSENSCHAFT MIT BESCHRANKTER HAFTUNG</item>
      <item>Ivan Keškić</item>
      <item>Goran Paić</item>
      <item>CAKI trans, društvo s ograničenom odgovornošću za trgovinu, ugostiteljstvo i prijevoz</item>
      <item>OD KALLAY I PARTNERI d.o.o.</item>
      <item>OD Jagar &amp; Grebenar</item>
      <item>Nenad Mihaljević</item>
      <item>Hrvoje Kelemen</item>
      <item>Luka Horvatić</item>
      <item>Robert Šargač</item>
      <item>Maja Gajšek</item>
    </izvorni_sadrzaj>
    <derivirana_varijabla naziv="DomainObject.Predmet.SudioniciListNaziv_1">
      <item>PROTOMA D.O.O.</item>
      <item>FINANCIJSKA AGENCIJA</item>
      <item>Maja Pirš</item>
      <item>Raiffeisenbank Austria d.d.</item>
      <item>ANA PIRŠ</item>
      <item>VJEROVNICI</item>
      <item>VESNA JAKOVLJEVIĆ, odvjetnica</item>
      <item>Credo banka dioničko društvo "u stečaju"</item>
      <item>Zdravko Šarić</item>
      <item>Robert Ćavar</item>
      <item>ALEMKA ŠODAN</item>
      <item>POSOJILNICA-BANK-BOROVLJE-CELOVEC, REG.Z. ZO. J; KREDITBANK FERLACH-</item>
      <item>RAIFFEISENLANDESBANK KARNTEN- RECHENZENTRUM UND REVISIONSVERBAND, REGISTRIERTE GENOSSENSCHAFT MIT BESCHRANKTER HAFTUNG</item>
      <item>Ivan Keškić</item>
      <item>Goran Paić</item>
      <item>CAKI trans, društvo s ograničenom odgovornošću za trgovinu, ugostiteljstvo i prijevoz</item>
      <item>OD KALLAY I PARTNERI d.o.o.</item>
      <item>OD Jagar &amp; Grebenar</item>
      <item>Nenad Mihaljević</item>
      <item>Hrvoje Kelemen</item>
      <item>Luka Horvatić</item>
      <item>Robert Šargač</item>
      <item>Maja Gajšek</item>
    </derivirana_varijabla>
  </DomainObject.Predmet.SudioniciListNaziv>
  <DomainObject.Predmet.SudioniciListAdressOIB>
    <izvorni_sadrzaj>
      <item>PROTOMA D.O.O., OIB 70913134930, JELENOVAC 38 B,10000 Zagreb</item>
      <item>FINANCIJSKA AGENCIJA, OIB 85821130368, KOTURAŠKA 43,10000 Zagreb</item>
      <item>Maja Pirš, OIB 73812165437, Jandrićeva 58/A,10000 Zagreb</item>
      <item>Raiffeisenbank Austria d.d., OIB 53056966535, Petrinjska 59,10000 Zagreb</item>
      <item>ANA PIRŠ, Vinogradi 84,10000 Zagreb</item>
      <item>VJEROVNICI</item>
      <item>VESNA JAKOVLJEVIĆ, odvjetnica, Brune Bušića 2a,43000 Bjelovar</item>
      <item>Credo banka dioničko društvo "u stečaju", OIB 94141384086, Zrinjsko-Frankopanska 58,21000 Split</item>
      <item>Zdravko Šarić, OIB 79500864573, Hrvatskog Sabora 55b,23000 Zadar</item>
      <item>Robert Ćavar, OIB 47514534348, Rudarska 4,Čitluk</item>
      <item>ALEMKA ŠODAN, Masarykova 10,10000 Zagreb</item>
      <item>POSOJILNICA-BANK-BOROVLJE-CELOVEC, REG.Z. ZO. J; KREDITBANK FERLACH-, HAUPTPLATZ 16 A-9170,,Klagenfurt</item>
      <item>RAIFFEISENLANDESBANK KARNTEN- RECHENZENTRUM UND REVISIONSVERBAND, REGISTRIERTE GENOSSENSCHAFT MIT BESCHRANKTER HAFTUNG, RAIFFEISENPLATZ 1,Klagenfurt</item>
      <item>Ivan Keškić, OIB 89324531830, Iii. Retkovec 18,10000 Zagreb</item>
      <item>Goran Paić, OIB 76262092950, Dinka Šimunovića 19,21000 Split</item>
      <item>CAKI trans, društvo s ograničenom odgovornošću za trgovinu, ugostiteljstvo i prijevoz, OIB 17478959244, Koškovec 1/a,42243 Koškovec</item>
      <item>OD KALLAY I PARTNERI d.o.o., Ilica 1A/III,10000 Zagreb</item>
      <item>OD Jagar &amp; Grebenar, Masarykova 15,10000 Zagreb</item>
      <item>Nenad Mihaljević, OIB 24222139318, Gromačine 20,51511 Njivice</item>
      <item>Hrvoje Kelemen, OIB 38784458804, Ulica Vjekoslava Klaića 32,10000 Zagreb</item>
      <item>Luka Horvatić, OIB 40651631620, Kralja Tomislava 19,42223 Varaždinske Toplice</item>
      <item>Robert Šargač, OIB 59833007349, Fallerovo Šetalište 74,10000 Zagreb</item>
      <item>Maja Gajšek, OIB 64469102501, Dubrovačka 52,31000 Osijek</item>
    </izvorni_sadrzaj>
    <derivirana_varijabla naziv="DomainObject.Predmet.SudioniciListAdressOIB_1">
      <item>PROTOMA D.O.O., OIB 70913134930, JELENOVAC 38 B,10000 Zagreb</item>
      <item>FINANCIJSKA AGENCIJA, OIB 85821130368, KOTURAŠKA 43,10000 Zagreb</item>
      <item>Maja Pirš, OIB 73812165437, Jandrićeva 58/A,10000 Zagreb</item>
      <item>Raiffeisenbank Austria d.d., OIB 53056966535, Petrinjska 59,10000 Zagreb</item>
      <item>ANA PIRŠ, Vinogradi 84,10000 Zagreb</item>
      <item>VJEROVNICI</item>
      <item>VESNA JAKOVLJEVIĆ, odvjetnica, Brune Bušića 2a,43000 Bjelovar</item>
      <item>Credo banka dioničko društvo "u stečaju", OIB 94141384086, Zrinjsko-Frankopanska 58,21000 Split</item>
      <item>Zdravko Šarić, OIB 79500864573, Hrvatskog Sabora 55b,23000 Zadar</item>
      <item>Robert Ćavar, OIB 47514534348, Rudarska 4,Čitluk</item>
      <item>ALEMKA ŠODAN, Masarykova 10,10000 Zagreb</item>
      <item>POSOJILNICA-BANK-BOROVLJE-CELOVEC, REG.Z. ZO. J; KREDITBANK FERLACH-, HAUPTPLATZ 16 A-9170,,Klagenfurt</item>
      <item>RAIFFEISENLANDESBANK KARNTEN- RECHENZENTRUM UND REVISIONSVERBAND, REGISTRIERTE GENOSSENSCHAFT MIT BESCHRANKTER HAFTUNG, RAIFFEISENPLATZ 1,Klagenfurt</item>
      <item>Ivan Keškić, OIB 89324531830, Iii. Retkovec 18,10000 Zagreb</item>
      <item>Goran Paić, OIB 76262092950, Dinka Šimunovića 19,21000 Split</item>
      <item>CAKI trans, društvo s ograničenom odgovornošću za trgovinu, ugostiteljstvo i prijevoz, OIB 17478959244, Koškovec 1/a,42243 Koškovec</item>
      <item>OD KALLAY I PARTNERI d.o.o., Ilica 1A/III,10000 Zagreb</item>
      <item>OD Jagar &amp; Grebenar, Masarykova 15,10000 Zagreb</item>
      <item>Nenad Mihaljević, OIB 24222139318, Gromačine 20,51511 Njivice</item>
      <item>Hrvoje Kelemen, OIB 38784458804, Ulica Vjekoslava Klaića 32,10000 Zagreb</item>
      <item>Luka Horvatić, OIB 40651631620, Kralja Tomislava 19,42223 Varaždinske Toplice</item>
      <item>Robert Šargač, OIB 59833007349, Fallerovo Šetalište 74,10000 Zagreb</item>
      <item>Maja Gajšek, OIB 64469102501, Dubrovačka 52,31000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70913134930</item>
      <item>, OIB 85821130368</item>
      <item>, OIB 73812165437</item>
      <item>, OIB 53056966535</item>
      <item>, OIB null</item>
      <item>, OIB null</item>
      <item>, OIB null</item>
      <item>, OIB 94141384086</item>
      <item>, OIB 79500864573</item>
      <item>, OIB 47514534348</item>
      <item>, OIB null</item>
      <item>, OIB null</item>
      <item>, OIB null</item>
      <item>, OIB 89324531830</item>
      <item>, OIB 76262092950</item>
      <item>, OIB 17478959244</item>
      <item>, OIB null</item>
      <item>, OIB null</item>
      <item>, OIB 24222139318</item>
      <item>, OIB 38784458804</item>
      <item>, OIB 40651631620</item>
      <item>, OIB 59833007349</item>
      <item>, OIB 64469102501</item>
    </izvorni_sadrzaj>
    <derivirana_varijabla naziv="DomainObject.Predmet.SudioniciListNazivOIB_1">
      <item>, OIB 70913134930</item>
      <item>, OIB 85821130368</item>
      <item>, OIB 73812165437</item>
      <item>, OIB 53056966535</item>
      <item>, OIB null</item>
      <item>, OIB null</item>
      <item>, OIB null</item>
      <item>, OIB 94141384086</item>
      <item>, OIB 79500864573</item>
      <item>, OIB 47514534348</item>
      <item>, OIB null</item>
      <item>, OIB null</item>
      <item>, OIB null</item>
      <item>, OIB 89324531830</item>
      <item>, OIB 76262092950</item>
      <item>, OIB 17478959244</item>
      <item>, OIB null</item>
      <item>, OIB null</item>
      <item>, OIB 24222139318</item>
      <item>, OIB 38784458804</item>
      <item>, OIB 40651631620</item>
      <item>, OIB 59833007349</item>
      <item>, OIB 64469102501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Nebojša Antolić, OIB 94511496457, Pavla Hatza 3b. Zagreb</item>
    </izvorni_sadrzaj>
    <derivirana_varijabla naziv="DomainObject.Predmet.StecajniUpraviteljiListAddressOIB_1">
      <item>Nebojša Antolić, OIB 94511496457, Pavla Hatza 3b.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21. svibnja 2019.</izvorni_sadrzaj>
    <derivirana_varijabla naziv="DomainObject.Predmet.DatumZadnjeOdrzaneSudskeRadnje_1">21. svibnja 2019.</derivirana_varijabla>
  </DomainObject.Predmet.DatumZadnjeOdrzaneSudskeRadnje>
  <DomainObject.PredzadnjaOdlukaIzPredmeta.DatumDonosenjaOdluke>
    <izvorni_sadrzaj>30. srpnja 2019.</izvorni_sadrzaj>
    <derivirana_varijabla naziv="DomainObject.PredzadnjaOdlukaIzPredmeta.DatumDonosenjaOdluke_1">30. srpnja 2019.</derivirana_varijabla>
  </DomainObject.PredzadnjaOdlukaIzPredmeta.DatumDonosenjaOdluke>
  <DomainObject.PredzadnjaOdlukaIzPredmeta.Oznaka>
    <izvorni_sadrzaj>St-155/2013-209</izvorni_sadrzaj>
    <derivirana_varijabla naziv="DomainObject.PredzadnjaOdlukaIzPredmeta.Oznaka_1">St-155/2013-209</derivirana_varijabla>
  </DomainObject.PredzadnjaOdlukaIzPredmeta.Oznaka>
</icms>
</file>

<file path=customXml/item2.xml><?xml version="1.0" encoding="utf-8"?>
<ns30:Sourc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4205ED5-52A9-412E-85A6-44FF23509965}">
  <ds:schemaRefs>
    <ds:schemaRef ds:uri="http://schemas.openxmlformats.org/wordprocessingml/2006/main"/>
    <ds:schemaRef ds:uri="http://schemas.openxmlformats.org/officeDocument/2006/math"/>
    <ds:schemaRef ds:uri="http://schemas.microsoft.com/office/word/2012/wordml"/>
    <ds:schemaRef ds:uri="http://schemas.microsoft.com/office/word/2010/wordml"/>
    <ds:schemaRef ds:uri="http://schemas.openxmlformats.org/officeDocument/2006/relationships"/>
    <ds:schemaRef ds:uri="http://schemas.openxmlformats.org/drawingml/2006/wordprocessingDrawing"/>
    <ds:schemaRef ds:uri="http://schemas.openxmlformats.org/drawingml/2006/main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3</properties:Pages>
  <properties:Words>533</properties:Words>
  <properties:Characters>3047</properties:Characters>
  <properties:Lines>108</properties:Lines>
  <properties:Paragraphs>38</properties:Paragraphs>
  <properties:TotalTime>35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3615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2019-07-30T09:16:00Z</dcterms:created>
  <dc:creator>Monika Grbac</dc:creator>
  <cp:lastModifiedBy>Monika Grbac</cp:lastModifiedBy>
  <cp:lastPrinted>2019-07-30T09:15:00Z</cp:lastPrinted>
  <dcterms:modified xmlns:xsi="http://www.w3.org/2001/XMLSchema-instance" xsi:type="dcterms:W3CDTF">2019-07-30T10:59:00Z</dcterms:modified>
  <cp:revision>67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St-155/2013-210 / Odluka - Zaključak (st-155-13- PROTOMA 7x.docx)</vt:lpwstr>
  </prop:property>
  <prop:property fmtid="{D5CDD505-2E9C-101B-9397-08002B2CF9AE}" pid="4" name="CC_coloring">
    <vt:bool>true</vt:bool>
  </prop:property>
  <prop:property fmtid="{D5CDD505-2E9C-101B-9397-08002B2CF9AE}" pid="5" name="BrojStranica">
    <vt:i4>3</vt:i4>
  </prop:property>
</prop:Properties>
</file>