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16616" w:rsidP="00086A1C" w:rsidRDefault="00691D3E" w14:paraId="8a08c88" w14:textId="8a08c88">
      <w:pPr>
        <w15:collapsed w:val="false"/>
      </w:pPr>
      <w:bookmarkStart w:name="_GoBack" w:id="0"/>
      <w:bookmarkEnd w:id="0"/>
      <w:r w:rsidRPr="00B20116">
        <w:rPr>
          <w:rFonts w:ascii="Times New Roman" w:hAnsi="Times New Roman"/>
          <w:szCs w:val="24"/>
        </w:rPr>
        <w:t xml:space="preserve">   </w:t>
      </w:r>
      <w:r w:rsidR="00FE358A"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558800</wp:posOffset>
            </wp:positionH>
            <wp:positionV relativeFrom="paragraph">
              <wp:posOffset>3175</wp:posOffset>
            </wp:positionV>
            <wp:extent cx="516890" cy="67310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Pr="00953077" w:rsidR="00691D3E" w:rsidP="00691D3E" w:rsidRDefault="00691D3E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Pr="00953077" w:rsidR="00691D3E" w:rsidP="00691D3E" w:rsidRDefault="00691D3E">
      <w:pPr>
        <w:pStyle w:val="Zaglavlje"/>
      </w:pPr>
      <w:r w:rsidRPr="00953077">
        <w:t>Trgovački sud u Zagrebu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958"/>
        </w:tabs>
      </w:pPr>
      <w:r w:rsidRPr="00953077">
        <w:t xml:space="preserve">Zagreb, </w:t>
      </w:r>
      <w:proofErr w:type="spellStart"/>
      <w:r>
        <w:t>Amruševa</w:t>
      </w:r>
      <w:proofErr w:type="spellEnd"/>
      <w:r>
        <w:t xml:space="preserve"> 2/II, desno (p.p. </w:t>
      </w:r>
      <w:proofErr w:type="spellStart"/>
      <w:r>
        <w:t>432</w:t>
      </w:r>
      <w:proofErr w:type="spellEnd"/>
      <w:r w:rsidRPr="00953077">
        <w:t>)</w:t>
      </w:r>
      <w:r>
        <w:tab/>
      </w:r>
      <w:r w:rsidR="008C6191">
        <w:t xml:space="preserve">      </w:t>
      </w:r>
      <w:proofErr w:type="spellStart"/>
      <w:r>
        <w:t>20</w:t>
      </w:r>
      <w:proofErr w:type="spellEnd"/>
      <w:r>
        <w:t>. St-</w:t>
      </w:r>
      <w:proofErr w:type="spellStart"/>
      <w:r w:rsidR="00AB02E3">
        <w:t>155</w:t>
      </w:r>
      <w:proofErr w:type="spellEnd"/>
      <w:r w:rsidR="00AB02E3">
        <w:t>/</w:t>
      </w:r>
      <w:proofErr w:type="spellStart"/>
      <w:r w:rsidR="00AB02E3">
        <w:t>13</w:t>
      </w:r>
      <w:proofErr w:type="spellEnd"/>
      <w:r w:rsidR="008C6191">
        <w:t>-</w:t>
      </w:r>
      <w:proofErr w:type="spellStart"/>
      <w:r w:rsidR="008C6191">
        <w:t>245</w:t>
      </w:r>
      <w:proofErr w:type="spellEnd"/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</w:pP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3491"/>
        </w:tabs>
        <w:jc w:val="center"/>
      </w:pPr>
      <w:r>
        <w:t>R E P U B L I K A  H R V A T S KA</w:t>
      </w:r>
    </w:p>
    <w:p w:rsidRPr="00B20116"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Z A K L J U Č A K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</w:t>
      </w:r>
    </w:p>
    <w:p w:rsidRPr="00B21928" w:rsidR="00691D3E" w:rsidP="00691D3E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  <w:t xml:space="preserve">TRGOVAČKI SUD U ZAGREBU, po sucu pojedincu Luciji </w:t>
      </w:r>
      <w:proofErr w:type="spellStart"/>
      <w:r w:rsidRPr="00B20116">
        <w:rPr>
          <w:rFonts w:ascii="Times New Roman" w:hAnsi="Times New Roman"/>
          <w:szCs w:val="24"/>
        </w:rPr>
        <w:t>Butigan</w:t>
      </w:r>
      <w:proofErr w:type="spellEnd"/>
      <w:r w:rsidRPr="00B20116">
        <w:rPr>
          <w:rFonts w:ascii="Times New Roman" w:hAnsi="Times New Roman"/>
          <w:szCs w:val="24"/>
        </w:rPr>
        <w:t xml:space="preserve"> u stečajnom postupku nad stečajnim dužnikom </w:t>
      </w:r>
      <w:proofErr w:type="spellStart"/>
      <w:r w:rsidR="00AB02E3">
        <w:rPr>
          <w:rFonts w:ascii="Times New Roman" w:hAnsi="Times New Roman"/>
          <w:color w:val="000000"/>
          <w:szCs w:val="24"/>
        </w:rPr>
        <w:t>PROTOMA</w:t>
      </w:r>
      <w:proofErr w:type="spellEnd"/>
      <w:r w:rsidR="00AB02E3">
        <w:rPr>
          <w:rFonts w:ascii="Times New Roman" w:hAnsi="Times New Roman"/>
          <w:color w:val="000000"/>
          <w:szCs w:val="24"/>
        </w:rPr>
        <w:t xml:space="preserve"> društvo s ograničenom odgovornošću za trgovinu i usluge, u stečaju, Zagreb, Jelenovac </w:t>
      </w:r>
      <w:proofErr w:type="spellStart"/>
      <w:r w:rsidR="00AB02E3">
        <w:rPr>
          <w:rFonts w:ascii="Times New Roman" w:hAnsi="Times New Roman"/>
          <w:color w:val="000000"/>
          <w:szCs w:val="24"/>
        </w:rPr>
        <w:t>38</w:t>
      </w:r>
      <w:proofErr w:type="spellEnd"/>
      <w:r w:rsidR="00AB02E3">
        <w:rPr>
          <w:rFonts w:ascii="Times New Roman" w:hAnsi="Times New Roman"/>
          <w:color w:val="000000"/>
          <w:szCs w:val="24"/>
        </w:rPr>
        <w:t xml:space="preserve">/B, </w:t>
      </w:r>
      <w:proofErr w:type="spellStart"/>
      <w:r w:rsidR="00AB02E3">
        <w:rPr>
          <w:rFonts w:ascii="Times New Roman" w:hAnsi="Times New Roman"/>
          <w:color w:val="000000"/>
          <w:szCs w:val="24"/>
        </w:rPr>
        <w:t>MBS</w:t>
      </w:r>
      <w:proofErr w:type="spellEnd"/>
      <w:r w:rsidR="00AB02E3">
        <w:rPr>
          <w:rFonts w:ascii="Times New Roman" w:hAnsi="Times New Roman"/>
          <w:color w:val="000000"/>
          <w:szCs w:val="24"/>
        </w:rPr>
        <w:t xml:space="preserve">: </w:t>
      </w:r>
      <w:proofErr w:type="spellStart"/>
      <w:r w:rsidR="00AB02E3">
        <w:rPr>
          <w:rFonts w:ascii="Times New Roman" w:hAnsi="Times New Roman"/>
          <w:color w:val="000000"/>
          <w:szCs w:val="24"/>
        </w:rPr>
        <w:t>080482676</w:t>
      </w:r>
      <w:proofErr w:type="spellEnd"/>
      <w:r w:rsidR="00AB02E3">
        <w:rPr>
          <w:rFonts w:ascii="Times New Roman" w:hAnsi="Times New Roman"/>
          <w:color w:val="000000"/>
          <w:szCs w:val="24"/>
        </w:rPr>
        <w:t xml:space="preserve">, </w:t>
      </w:r>
      <w:proofErr w:type="spellStart"/>
      <w:r w:rsidR="00AB02E3">
        <w:rPr>
          <w:rFonts w:ascii="Times New Roman" w:hAnsi="Times New Roman"/>
          <w:color w:val="000000"/>
          <w:szCs w:val="24"/>
        </w:rPr>
        <w:t>OIB</w:t>
      </w:r>
      <w:proofErr w:type="spellEnd"/>
      <w:r w:rsidR="00AB02E3">
        <w:rPr>
          <w:rFonts w:ascii="Times New Roman" w:hAnsi="Times New Roman"/>
          <w:color w:val="000000"/>
          <w:szCs w:val="24"/>
        </w:rPr>
        <w:t xml:space="preserve">: </w:t>
      </w:r>
      <w:proofErr w:type="spellStart"/>
      <w:r w:rsidR="00AB02E3">
        <w:rPr>
          <w:rFonts w:ascii="Times New Roman" w:hAnsi="Times New Roman"/>
          <w:color w:val="000000"/>
          <w:szCs w:val="24"/>
        </w:rPr>
        <w:t>70913134930</w:t>
      </w:r>
      <w:proofErr w:type="spellEnd"/>
      <w:r w:rsidRPr="00B20116">
        <w:rPr>
          <w:rFonts w:ascii="Times New Roman" w:hAnsi="Times New Roman"/>
          <w:szCs w:val="24"/>
        </w:rPr>
        <w:t xml:space="preserve">, </w:t>
      </w:r>
      <w:r w:rsidRPr="00B21928">
        <w:rPr>
          <w:rFonts w:ascii="Times New Roman" w:hAnsi="Times New Roman"/>
          <w:szCs w:val="24"/>
        </w:rPr>
        <w:t>dana</w:t>
      </w:r>
      <w:r w:rsidR="007C5A75">
        <w:rPr>
          <w:rFonts w:ascii="Times New Roman" w:hAnsi="Times New Roman"/>
          <w:szCs w:val="24"/>
        </w:rPr>
        <w:t xml:space="preserve"> 2</w:t>
      </w:r>
      <w:r w:rsidRPr="00553450">
        <w:rPr>
          <w:rFonts w:ascii="Times New Roman" w:hAnsi="Times New Roman"/>
          <w:szCs w:val="24"/>
        </w:rPr>
        <w:t xml:space="preserve">. </w:t>
      </w:r>
      <w:r w:rsidR="007C5A75">
        <w:rPr>
          <w:rFonts w:ascii="Times New Roman" w:hAnsi="Times New Roman"/>
          <w:szCs w:val="24"/>
        </w:rPr>
        <w:t>rujna</w:t>
      </w:r>
      <w:r w:rsidRPr="00553450">
        <w:rPr>
          <w:rFonts w:ascii="Times New Roman" w:hAnsi="Times New Roman"/>
          <w:szCs w:val="24"/>
        </w:rPr>
        <w:t xml:space="preserve"> </w:t>
      </w:r>
      <w:proofErr w:type="spellStart"/>
      <w:r w:rsidRPr="00553450">
        <w:rPr>
          <w:rFonts w:ascii="Times New Roman" w:hAnsi="Times New Roman"/>
          <w:szCs w:val="24"/>
        </w:rPr>
        <w:t>2019</w:t>
      </w:r>
      <w:proofErr w:type="spellEnd"/>
      <w:r w:rsidR="00C4060C">
        <w:rPr>
          <w:rFonts w:ascii="Times New Roman" w:hAnsi="Times New Roman"/>
          <w:szCs w:val="24"/>
        </w:rPr>
        <w:t>.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z a k l j u č i o    j e</w:t>
      </w:r>
    </w:p>
    <w:p w:rsidRPr="00B20116" w:rsidR="00691D3E" w:rsidP="00691D3E" w:rsidRDefault="00691D3E">
      <w:pPr>
        <w:jc w:val="both"/>
        <w:rPr>
          <w:rFonts w:ascii="Times New Roman" w:hAnsi="Times New Roman"/>
          <w:szCs w:val="24"/>
        </w:rPr>
      </w:pPr>
    </w:p>
    <w:p w:rsidR="00725569" w:rsidP="00725569" w:rsidRDefault="00725569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Nalaže se Financijskoj agenciji da u roku od 8 dana od primitka ovog zaključka, izvrši povrat uplaćene jamčevine u iznosu od </w:t>
      </w:r>
      <w:proofErr w:type="spellStart"/>
      <w:r w:rsidR="003E5B4E">
        <w:rPr>
          <w:rFonts w:ascii="Times New Roman" w:hAnsi="Times New Roman"/>
          <w:szCs w:val="24"/>
        </w:rPr>
        <w:t>175.280</w:t>
      </w:r>
      <w:proofErr w:type="spellEnd"/>
      <w:r w:rsidR="003E5B4E">
        <w:rPr>
          <w:rFonts w:ascii="Times New Roman" w:hAnsi="Times New Roman"/>
          <w:szCs w:val="24"/>
        </w:rPr>
        <w:t>,</w:t>
      </w:r>
      <w:proofErr w:type="spellStart"/>
      <w:r w:rsidR="003E5B4E">
        <w:rPr>
          <w:rFonts w:ascii="Times New Roman" w:hAnsi="Times New Roman"/>
          <w:szCs w:val="24"/>
        </w:rPr>
        <w:t>00</w:t>
      </w:r>
      <w:proofErr w:type="spellEnd"/>
      <w:r w:rsidR="003E5B4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kn, s računa Financijske agencije uplatitelju jamčevine-ponuditelju, identifikator nadmetanja:</w:t>
      </w:r>
      <w:proofErr w:type="spellStart"/>
      <w:r>
        <w:rPr>
          <w:rFonts w:ascii="Times New Roman" w:hAnsi="Times New Roman"/>
          <w:szCs w:val="24"/>
        </w:rPr>
        <w:t>1</w:t>
      </w:r>
      <w:r w:rsidR="003E5B4E">
        <w:rPr>
          <w:rFonts w:ascii="Times New Roman" w:hAnsi="Times New Roman"/>
          <w:szCs w:val="24"/>
        </w:rPr>
        <w:t>6261</w:t>
      </w:r>
      <w:proofErr w:type="spellEnd"/>
      <w:r>
        <w:rPr>
          <w:rFonts w:ascii="Times New Roman" w:hAnsi="Times New Roman"/>
          <w:szCs w:val="24"/>
        </w:rPr>
        <w:t>, kako slijedi:</w:t>
      </w:r>
    </w:p>
    <w:p w:rsidR="007C5A75" w:rsidP="007C5A75" w:rsidRDefault="007C5A75">
      <w:pPr>
        <w:jc w:val="both"/>
        <w:rPr>
          <w:rFonts w:ascii="Times New Roman" w:hAnsi="Times New Roman"/>
          <w:szCs w:val="24"/>
        </w:rPr>
      </w:pPr>
    </w:p>
    <w:p w:rsidR="007C5A75" w:rsidP="00E13533" w:rsidRDefault="003E5B4E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NEKRETNINE BREZA d.o.o.</w:t>
      </w:r>
      <w:r w:rsidR="00A014C7">
        <w:rPr>
          <w:rFonts w:ascii="Times New Roman" w:hAnsi="Times New Roman"/>
          <w:szCs w:val="24"/>
        </w:rPr>
        <w:t xml:space="preserve">, za trgovinu i usluge, </w:t>
      </w:r>
      <w:proofErr w:type="spellStart"/>
      <w:r w:rsidR="00A014C7">
        <w:rPr>
          <w:rFonts w:ascii="Times New Roman" w:hAnsi="Times New Roman"/>
          <w:szCs w:val="24"/>
        </w:rPr>
        <w:t>21460</w:t>
      </w:r>
      <w:proofErr w:type="spellEnd"/>
      <w:r w:rsidR="00A014C7">
        <w:rPr>
          <w:rFonts w:ascii="Times New Roman" w:hAnsi="Times New Roman"/>
          <w:szCs w:val="24"/>
        </w:rPr>
        <w:t xml:space="preserve"> Stari Grad, Kralja Tomislava 9, </w:t>
      </w:r>
      <w:proofErr w:type="spellStart"/>
      <w:r w:rsidR="00A014C7">
        <w:rPr>
          <w:rFonts w:ascii="Times New Roman" w:hAnsi="Times New Roman"/>
          <w:szCs w:val="24"/>
        </w:rPr>
        <w:t>OIB</w:t>
      </w:r>
      <w:proofErr w:type="spellEnd"/>
      <w:r w:rsidR="00A014C7">
        <w:rPr>
          <w:rFonts w:ascii="Times New Roman" w:hAnsi="Times New Roman"/>
          <w:szCs w:val="24"/>
        </w:rPr>
        <w:t xml:space="preserve"> </w:t>
      </w:r>
      <w:proofErr w:type="spellStart"/>
      <w:r w:rsidR="00A014C7">
        <w:rPr>
          <w:rFonts w:ascii="Times New Roman" w:hAnsi="Times New Roman"/>
          <w:szCs w:val="24"/>
        </w:rPr>
        <w:t>12170333682</w:t>
      </w:r>
      <w:proofErr w:type="spellEnd"/>
      <w:r w:rsidR="003179F0">
        <w:rPr>
          <w:rFonts w:ascii="Times New Roman" w:hAnsi="Times New Roman"/>
          <w:szCs w:val="24"/>
        </w:rPr>
        <w:t>,</w:t>
      </w:r>
      <w:r w:rsidR="003036B0">
        <w:rPr>
          <w:rFonts w:ascii="Times New Roman" w:hAnsi="Times New Roman"/>
          <w:szCs w:val="24"/>
        </w:rPr>
        <w:t xml:space="preserve"> na račun </w:t>
      </w:r>
      <w:r w:rsidR="005B7384">
        <w:rPr>
          <w:rFonts w:ascii="Times New Roman" w:hAnsi="Times New Roman"/>
          <w:szCs w:val="24"/>
        </w:rPr>
        <w:t xml:space="preserve">br. </w:t>
      </w:r>
      <w:proofErr w:type="spellStart"/>
      <w:r w:rsidR="003036B0">
        <w:rPr>
          <w:rFonts w:ascii="Times New Roman" w:hAnsi="Times New Roman"/>
          <w:szCs w:val="24"/>
        </w:rPr>
        <w:t>IBAN</w:t>
      </w:r>
      <w:proofErr w:type="spellEnd"/>
      <w:r w:rsidR="003036B0">
        <w:rPr>
          <w:rFonts w:ascii="Times New Roman" w:hAnsi="Times New Roman"/>
          <w:szCs w:val="24"/>
        </w:rPr>
        <w:t xml:space="preserve"> HR </w:t>
      </w:r>
      <w:proofErr w:type="spellStart"/>
      <w:r w:rsidR="00A43808">
        <w:rPr>
          <w:rFonts w:ascii="Times New Roman" w:hAnsi="Times New Roman"/>
          <w:szCs w:val="24"/>
        </w:rPr>
        <w:t>5823600001101740652</w:t>
      </w:r>
      <w:proofErr w:type="spellEnd"/>
      <w:r w:rsidR="00A43808">
        <w:rPr>
          <w:rFonts w:ascii="Times New Roman" w:hAnsi="Times New Roman"/>
          <w:szCs w:val="24"/>
        </w:rPr>
        <w:t>.</w:t>
      </w:r>
    </w:p>
    <w:p w:rsidR="008342AD" w:rsidP="00194204" w:rsidRDefault="008342AD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Obrazloženje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8561B" w:rsidR="004060E8" w:rsidP="004060E8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8561B" w:rsidR="004060E8">
        <w:rPr>
          <w:rFonts w:ascii="Times New Roman" w:hAnsi="Times New Roman"/>
          <w:szCs w:val="24"/>
        </w:rPr>
        <w:t xml:space="preserve">Za sudjelovanje na </w:t>
      </w:r>
      <w:r w:rsidR="00EC780B">
        <w:rPr>
          <w:rFonts w:ascii="Times New Roman" w:hAnsi="Times New Roman"/>
          <w:szCs w:val="24"/>
        </w:rPr>
        <w:t>provedenoj</w:t>
      </w:r>
      <w:r w:rsidRPr="00B8561B" w:rsidR="004060E8">
        <w:rPr>
          <w:rFonts w:ascii="Times New Roman" w:hAnsi="Times New Roman"/>
          <w:szCs w:val="24"/>
        </w:rPr>
        <w:t xml:space="preserve"> </w:t>
      </w:r>
      <w:r w:rsidR="006B32A2">
        <w:rPr>
          <w:rFonts w:ascii="Times New Roman" w:hAnsi="Times New Roman"/>
          <w:szCs w:val="24"/>
        </w:rPr>
        <w:t xml:space="preserve">3. </w:t>
      </w:r>
      <w:r w:rsidRPr="00B8561B" w:rsidR="004060E8">
        <w:rPr>
          <w:rFonts w:ascii="Times New Roman" w:hAnsi="Times New Roman"/>
          <w:szCs w:val="24"/>
        </w:rPr>
        <w:t>elektroničkoj javnoj dražbi putem Financijske agencije,  gore navedeni uplatitelj</w:t>
      </w:r>
      <w:r w:rsidR="00EC780B">
        <w:rPr>
          <w:rFonts w:ascii="Times New Roman" w:hAnsi="Times New Roman"/>
          <w:szCs w:val="24"/>
        </w:rPr>
        <w:t xml:space="preserve"> </w:t>
      </w:r>
      <w:r w:rsidRPr="00B8561B" w:rsidR="004060E8">
        <w:rPr>
          <w:rFonts w:ascii="Times New Roman" w:hAnsi="Times New Roman"/>
          <w:szCs w:val="24"/>
        </w:rPr>
        <w:t xml:space="preserve">na račun Financijske agencije </w:t>
      </w:r>
      <w:r w:rsidR="00EC780B">
        <w:rPr>
          <w:rFonts w:ascii="Times New Roman" w:hAnsi="Times New Roman"/>
          <w:szCs w:val="24"/>
        </w:rPr>
        <w:t>up</w:t>
      </w:r>
      <w:r w:rsidR="003179F0">
        <w:rPr>
          <w:rFonts w:ascii="Times New Roman" w:hAnsi="Times New Roman"/>
          <w:szCs w:val="24"/>
        </w:rPr>
        <w:t>latio je</w:t>
      </w:r>
      <w:r w:rsidR="00EC780B">
        <w:rPr>
          <w:rFonts w:ascii="Times New Roman" w:hAnsi="Times New Roman"/>
          <w:szCs w:val="24"/>
        </w:rPr>
        <w:t xml:space="preserve"> navedeni iznos</w:t>
      </w:r>
      <w:r w:rsidR="007D0684">
        <w:rPr>
          <w:rFonts w:ascii="Times New Roman" w:hAnsi="Times New Roman"/>
          <w:szCs w:val="24"/>
        </w:rPr>
        <w:t xml:space="preserve"> jamčevine</w:t>
      </w:r>
      <w:r w:rsidRPr="00B8561B" w:rsidR="004060E8">
        <w:rPr>
          <w:rFonts w:ascii="Times New Roman" w:hAnsi="Times New Roman"/>
          <w:szCs w:val="24"/>
        </w:rPr>
        <w:t xml:space="preserve">, te kako predmetnu nekretninu </w:t>
      </w:r>
      <w:r w:rsidR="003179F0">
        <w:rPr>
          <w:rFonts w:ascii="Times New Roman" w:hAnsi="Times New Roman"/>
          <w:szCs w:val="24"/>
        </w:rPr>
        <w:t>nije</w:t>
      </w:r>
      <w:r w:rsidR="00EC780B">
        <w:rPr>
          <w:rFonts w:ascii="Times New Roman" w:hAnsi="Times New Roman"/>
          <w:szCs w:val="24"/>
        </w:rPr>
        <w:t xml:space="preserve"> </w:t>
      </w:r>
      <w:r w:rsidR="003179F0">
        <w:rPr>
          <w:rFonts w:ascii="Times New Roman" w:hAnsi="Times New Roman"/>
          <w:szCs w:val="24"/>
        </w:rPr>
        <w:t>kupio</w:t>
      </w:r>
      <w:r w:rsidRPr="00B8561B" w:rsidR="004060E8">
        <w:rPr>
          <w:rFonts w:ascii="Times New Roman" w:hAnsi="Times New Roman"/>
          <w:szCs w:val="24"/>
        </w:rPr>
        <w:t xml:space="preserve">, to je </w:t>
      </w:r>
      <w:r w:rsidR="003179F0">
        <w:rPr>
          <w:rFonts w:ascii="Times New Roman" w:hAnsi="Times New Roman"/>
          <w:szCs w:val="24"/>
        </w:rPr>
        <w:t>istome</w:t>
      </w:r>
      <w:r w:rsidR="00C4060C">
        <w:rPr>
          <w:rFonts w:ascii="Times New Roman" w:hAnsi="Times New Roman"/>
          <w:szCs w:val="24"/>
        </w:rPr>
        <w:t xml:space="preserve"> valjalo vratiti </w:t>
      </w:r>
      <w:r w:rsidR="00EC780B">
        <w:rPr>
          <w:rFonts w:ascii="Times New Roman" w:hAnsi="Times New Roman"/>
          <w:szCs w:val="24"/>
        </w:rPr>
        <w:t>uplaćenu jamčevinu</w:t>
      </w:r>
      <w:r w:rsidRPr="00B8561B" w:rsidR="004060E8">
        <w:rPr>
          <w:rFonts w:ascii="Times New Roman" w:hAnsi="Times New Roman"/>
          <w:szCs w:val="24"/>
        </w:rPr>
        <w:t xml:space="preserve">, pa je, sukladno čl. </w:t>
      </w:r>
      <w:proofErr w:type="spellStart"/>
      <w:r w:rsidRPr="00B8561B" w:rsidR="004060E8">
        <w:rPr>
          <w:rFonts w:ascii="Times New Roman" w:hAnsi="Times New Roman"/>
          <w:szCs w:val="24"/>
        </w:rPr>
        <w:t>13</w:t>
      </w:r>
      <w:proofErr w:type="spellEnd"/>
      <w:r w:rsidRPr="00B8561B" w:rsidR="004060E8">
        <w:rPr>
          <w:rFonts w:ascii="Times New Roman" w:hAnsi="Times New Roman"/>
          <w:szCs w:val="24"/>
        </w:rPr>
        <w:t>. st. 1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i 2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Pravilnika o načinu i postup</w:t>
      </w:r>
      <w:r w:rsidR="004060E8">
        <w:rPr>
          <w:rFonts w:ascii="Times New Roman" w:hAnsi="Times New Roman"/>
          <w:szCs w:val="24"/>
        </w:rPr>
        <w:t>k</w:t>
      </w:r>
      <w:r w:rsidRPr="00B8561B" w:rsidR="004060E8">
        <w:rPr>
          <w:rFonts w:ascii="Times New Roman" w:hAnsi="Times New Roman"/>
          <w:szCs w:val="24"/>
        </w:rPr>
        <w:t xml:space="preserve">u provedbe prodaje nekretnina i pokretnina u ovršnom postupku (NN </w:t>
      </w:r>
      <w:proofErr w:type="spellStart"/>
      <w:r w:rsidRPr="00B8561B" w:rsidR="004060E8">
        <w:rPr>
          <w:rFonts w:ascii="Times New Roman" w:hAnsi="Times New Roman"/>
          <w:szCs w:val="24"/>
        </w:rPr>
        <w:t>156</w:t>
      </w:r>
      <w:proofErr w:type="spellEnd"/>
      <w:r w:rsidRPr="00B8561B" w:rsidR="004060E8">
        <w:rPr>
          <w:rFonts w:ascii="Times New Roman" w:hAnsi="Times New Roman"/>
          <w:szCs w:val="24"/>
        </w:rPr>
        <w:t>/</w:t>
      </w:r>
      <w:proofErr w:type="spellStart"/>
      <w:r w:rsidRPr="00B8561B" w:rsidR="004060E8">
        <w:rPr>
          <w:rFonts w:ascii="Times New Roman" w:hAnsi="Times New Roman"/>
          <w:szCs w:val="24"/>
        </w:rPr>
        <w:t>14</w:t>
      </w:r>
      <w:proofErr w:type="spellEnd"/>
      <w:r w:rsidRPr="00B8561B" w:rsidR="004060E8">
        <w:rPr>
          <w:rFonts w:ascii="Times New Roman" w:hAnsi="Times New Roman"/>
          <w:szCs w:val="24"/>
        </w:rPr>
        <w:t>), donesen ovaj zaključak.</w:t>
      </w:r>
    </w:p>
    <w:p w:rsidRPr="00B20116" w:rsidR="00691D3E" w:rsidP="004060E8" w:rsidRDefault="00691D3E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bCs/>
          <w:szCs w:val="24"/>
        </w:rPr>
      </w:pPr>
      <w:r w:rsidRPr="00B20116">
        <w:rPr>
          <w:rFonts w:ascii="Times New Roman" w:hAnsi="Times New Roman"/>
          <w:bCs/>
          <w:szCs w:val="24"/>
        </w:rPr>
        <w:t>U Zagrebu</w:t>
      </w:r>
      <w:r>
        <w:rPr>
          <w:rFonts w:ascii="Times New Roman" w:hAnsi="Times New Roman"/>
          <w:bCs/>
          <w:szCs w:val="24"/>
        </w:rPr>
        <w:t>,</w:t>
      </w:r>
      <w:r w:rsidRPr="00B20116">
        <w:rPr>
          <w:rFonts w:ascii="Times New Roman" w:hAnsi="Times New Roman"/>
          <w:bCs/>
          <w:szCs w:val="24"/>
        </w:rPr>
        <w:t xml:space="preserve"> </w:t>
      </w:r>
      <w:r w:rsidR="003036B0">
        <w:rPr>
          <w:rFonts w:ascii="Times New Roman" w:hAnsi="Times New Roman"/>
          <w:bCs/>
          <w:szCs w:val="24"/>
        </w:rPr>
        <w:t>2</w:t>
      </w:r>
      <w:r w:rsidRPr="00B20116">
        <w:rPr>
          <w:rFonts w:ascii="Times New Roman" w:hAnsi="Times New Roman"/>
          <w:bCs/>
          <w:szCs w:val="24"/>
        </w:rPr>
        <w:t xml:space="preserve">. </w:t>
      </w:r>
      <w:r w:rsidR="003036B0">
        <w:rPr>
          <w:rFonts w:ascii="Times New Roman" w:hAnsi="Times New Roman"/>
          <w:bCs/>
          <w:szCs w:val="24"/>
        </w:rPr>
        <w:t>rujna</w:t>
      </w:r>
      <w:r>
        <w:rPr>
          <w:rFonts w:ascii="Times New Roman" w:hAnsi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Cs w:val="24"/>
        </w:rPr>
        <w:t>2019</w:t>
      </w:r>
      <w:proofErr w:type="spellEnd"/>
      <w:r w:rsidR="00C4060C">
        <w:rPr>
          <w:rFonts w:ascii="Times New Roman" w:hAnsi="Times New Roman"/>
          <w:bCs/>
          <w:szCs w:val="24"/>
        </w:rPr>
        <w:t>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bCs/>
          <w:szCs w:val="24"/>
        </w:rPr>
        <w:tab/>
      </w:r>
      <w:r w:rsidRPr="00B20116">
        <w:rPr>
          <w:rFonts w:ascii="Times New Roman" w:hAnsi="Times New Roman"/>
          <w:bCs/>
          <w:szCs w:val="24"/>
        </w:rPr>
        <w:tab/>
        <w:t xml:space="preserve">        </w:t>
      </w:r>
    </w:p>
    <w:p w:rsidR="00691D3E" w:rsidP="00016616" w:rsidRDefault="00016616">
      <w:pPr>
        <w:ind w:left="4320"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S U D A C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  <w:t xml:space="preserve">     </w:t>
      </w:r>
      <w:r w:rsidRPr="00B20116">
        <w:rPr>
          <w:rFonts w:ascii="Times New Roman" w:hAnsi="Times New Roman"/>
          <w:szCs w:val="24"/>
        </w:rPr>
        <w:tab/>
        <w:t xml:space="preserve">     </w:t>
      </w:r>
      <w:proofErr w:type="spellStart"/>
      <w:r w:rsidRPr="00B20116">
        <w:rPr>
          <w:rFonts w:ascii="Times New Roman" w:hAnsi="Times New Roman"/>
          <w:szCs w:val="24"/>
        </w:rPr>
        <w:t>LUCIJA</w:t>
      </w:r>
      <w:proofErr w:type="spellEnd"/>
      <w:r w:rsidRPr="00B20116">
        <w:rPr>
          <w:rFonts w:ascii="Times New Roman" w:hAnsi="Times New Roman"/>
          <w:szCs w:val="24"/>
        </w:rPr>
        <w:t xml:space="preserve"> </w:t>
      </w:r>
      <w:proofErr w:type="spellStart"/>
      <w:r w:rsidRPr="00B20116">
        <w:rPr>
          <w:rFonts w:ascii="Times New Roman" w:hAnsi="Times New Roman"/>
          <w:szCs w:val="24"/>
        </w:rPr>
        <w:t>BUTIGAN</w:t>
      </w:r>
      <w:proofErr w:type="spellEnd"/>
      <w:r w:rsidR="0076466B">
        <w:rPr>
          <w:rFonts w:ascii="Times New Roman" w:hAnsi="Times New Roman"/>
          <w:szCs w:val="24"/>
        </w:rPr>
        <w:t xml:space="preserve">, </w:t>
      </w:r>
      <w:proofErr w:type="spellStart"/>
      <w:r w:rsidR="0076466B">
        <w:rPr>
          <w:rFonts w:ascii="Times New Roman" w:hAnsi="Times New Roman"/>
          <w:szCs w:val="24"/>
        </w:rPr>
        <w:t>v.r</w:t>
      </w:r>
      <w:proofErr w:type="spellEnd"/>
    </w:p>
    <w:p w:rsidRPr="009A1ED1" w:rsidR="00691D3E" w:rsidP="00691D3E" w:rsidRDefault="00691D3E">
      <w:pPr>
        <w:rPr>
          <w:rFonts w:ascii="Times New Roman" w:hAnsi="Times New Roman"/>
          <w:szCs w:val="24"/>
        </w:rPr>
      </w:pPr>
      <w:r w:rsidRPr="009A1ED1">
        <w:rPr>
          <w:rFonts w:ascii="Times New Roman" w:hAnsi="Times New Roman"/>
          <w:szCs w:val="24"/>
        </w:rPr>
        <w:t>UPUTA O PRAVNOM LIJEKU:</w:t>
      </w:r>
    </w:p>
    <w:p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Protiv ovog zaključka</w:t>
      </w:r>
      <w:r>
        <w:rPr>
          <w:rFonts w:ascii="Times New Roman" w:hAnsi="Times New Roman"/>
          <w:szCs w:val="24"/>
        </w:rPr>
        <w:t xml:space="preserve"> nije dopuštena žalba (čl. </w:t>
      </w:r>
      <w:proofErr w:type="spellStart"/>
      <w:r>
        <w:rPr>
          <w:rFonts w:ascii="Times New Roman" w:hAnsi="Times New Roman"/>
          <w:szCs w:val="24"/>
        </w:rPr>
        <w:t>19</w:t>
      </w:r>
      <w:proofErr w:type="spellEnd"/>
      <w:r>
        <w:rPr>
          <w:rFonts w:ascii="Times New Roman" w:hAnsi="Times New Roman"/>
          <w:szCs w:val="24"/>
        </w:rPr>
        <w:t>. st. 7</w:t>
      </w:r>
      <w:r w:rsidRPr="00B20116"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SZ</w:t>
      </w:r>
      <w:proofErr w:type="spellEnd"/>
      <w:r>
        <w:rPr>
          <w:rFonts w:ascii="Times New Roman" w:hAnsi="Times New Roman"/>
          <w:szCs w:val="24"/>
        </w:rPr>
        <w:t>-a).</w:t>
      </w:r>
    </w:p>
    <w:p w:rsidR="0076466B" w:rsidP="00691D3E" w:rsidRDefault="0076466B">
      <w:pPr>
        <w:rPr>
          <w:rFonts w:ascii="Times New Roman" w:hAnsi="Times New Roman"/>
          <w:szCs w:val="24"/>
        </w:rPr>
      </w:pPr>
    </w:p>
    <w:p w:rsidR="0076466B" w:rsidP="0076466B" w:rsidRDefault="0076466B">
      <w:pPr>
        <w:ind w:left="4248" w:firstLine="708"/>
        <w:jc w:val="both"/>
        <w:rPr>
          <w:rFonts w:ascii="Times New Roman" w:hAnsi="Times New Roman"/>
          <w:szCs w:val="24"/>
        </w:rPr>
      </w:pPr>
    </w:p>
    <w:p w:rsidR="0076466B" w:rsidP="0076466B" w:rsidRDefault="0076466B">
      <w:pPr>
        <w:ind w:left="4248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Za točnost </w:t>
      </w:r>
      <w:proofErr w:type="spellStart"/>
      <w:r>
        <w:rPr>
          <w:rFonts w:ascii="Times New Roman" w:hAnsi="Times New Roman"/>
          <w:szCs w:val="24"/>
        </w:rPr>
        <w:t>otpravka</w:t>
      </w:r>
      <w:proofErr w:type="spellEnd"/>
      <w:r>
        <w:rPr>
          <w:rFonts w:ascii="Times New Roman" w:hAnsi="Times New Roman"/>
          <w:szCs w:val="24"/>
        </w:rPr>
        <w:t xml:space="preserve">-ovlašteni službenik </w:t>
      </w:r>
    </w:p>
    <w:p w:rsidRPr="00DD16EA" w:rsidR="0076466B" w:rsidP="000D0D93" w:rsidRDefault="0076466B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</w:t>
      </w:r>
      <w:proofErr w:type="spellStart"/>
      <w:r>
        <w:rPr>
          <w:rFonts w:ascii="Times New Roman" w:hAnsi="Times New Roman"/>
          <w:szCs w:val="24"/>
        </w:rPr>
        <w:t>Mia</w:t>
      </w:r>
      <w:proofErr w:type="spellEnd"/>
      <w:r>
        <w:rPr>
          <w:rFonts w:ascii="Times New Roman" w:hAnsi="Times New Roman"/>
          <w:szCs w:val="24"/>
        </w:rPr>
        <w:t xml:space="preserve"> Lukač</w:t>
      </w:r>
    </w:p>
    <w:p w:rsidRPr="00B20116" w:rsidR="0076466B" w:rsidP="00691D3E" w:rsidRDefault="0076466B">
      <w:pPr>
        <w:rPr>
          <w:rFonts w:ascii="Times New Roman" w:hAnsi="Times New Roman"/>
          <w:szCs w:val="24"/>
        </w:rPr>
      </w:pPr>
    </w:p>
    <w:p w:rsidRPr="0076466B" w:rsidR="00696B29" w:rsidP="0076466B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  </w:t>
      </w:r>
    </w:p>
    <w:sectPr w:rsidRPr="0076466B" w:rsidR="00696B29" w:rsidSect="00053A6C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3A6C" w:rsidP="00053A6C" w:rsidRDefault="00053A6C">
      <w:r>
        <w:separator/>
      </w:r>
    </w:p>
  </w:endnote>
  <w:endnote w:type="continuationSeparator" w:id="0">
    <w:p w:rsidR="00053A6C" w:rsidP="00053A6C" w:rsidRDefault="00053A6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3A6C" w:rsidP="00053A6C" w:rsidRDefault="00053A6C">
      <w:r>
        <w:separator/>
      </w:r>
    </w:p>
  </w:footnote>
  <w:footnote w:type="continuationSeparator" w:id="0">
    <w:p w:rsidR="00053A6C" w:rsidP="00053A6C" w:rsidRDefault="00053A6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53A6C" w:rsidP="00053A6C" w:rsidRDefault="00053A6C">
    <w:pPr>
      <w:pStyle w:val="Zaglavlje"/>
      <w:tabs>
        <w:tab w:val="left" w:pos="7513"/>
      </w:tabs>
    </w:pPr>
    <w:r>
      <w:tab/>
    </w:r>
    <w:sdt>
      <w:sdtPr>
        <w:id w:val="-12270690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780B"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 w:rsidRPr="00053A6C">
      <w:t>20</w:t>
    </w:r>
    <w:proofErr w:type="spellEnd"/>
    <w:r w:rsidRPr="00053A6C">
      <w:t>. St-</w:t>
    </w:r>
    <w:proofErr w:type="spellStart"/>
    <w:r w:rsidRPr="00053A6C">
      <w:t>155</w:t>
    </w:r>
    <w:proofErr w:type="spellEnd"/>
    <w:r w:rsidRPr="00053A6C">
      <w:t>/</w:t>
    </w:r>
    <w:proofErr w:type="spellStart"/>
    <w:r w:rsidRPr="00053A6C">
      <w:t>13</w:t>
    </w:r>
    <w:proofErr w:type="spellEnd"/>
  </w:p>
  <w:p w:rsidR="00053A6C" w:rsidRDefault="00053A6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167727"/>
    <w:multiLevelType w:val="hybridMultilevel"/>
    <w:tmpl w:val="14F0A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17F93"/>
    <w:multiLevelType w:val="hybridMultilevel"/>
    <w:tmpl w:val="EC74A73E"/>
    <w:lvl w:ilvl="0" w:tplc="5AEA44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985BED"/>
    <w:multiLevelType w:val="hybridMultilevel"/>
    <w:tmpl w:val="69D468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07C88"/>
    <w:multiLevelType w:val="hybridMultilevel"/>
    <w:tmpl w:val="BBFA1E48"/>
    <w:lvl w:ilvl="0" w:tplc="42623B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22F02D8"/>
    <w:multiLevelType w:val="hybridMultilevel"/>
    <w:tmpl w:val="146817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86C48"/>
    <w:multiLevelType w:val="hybridMultilevel"/>
    <w:tmpl w:val="9B047B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5600E"/>
    <w:multiLevelType w:val="hybridMultilevel"/>
    <w:tmpl w:val="DE2A7FEA"/>
    <w:lvl w:ilvl="0" w:tplc="92067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D3E"/>
    <w:rsid w:val="000044D7"/>
    <w:rsid w:val="00010CF4"/>
    <w:rsid w:val="00016616"/>
    <w:rsid w:val="00025FF6"/>
    <w:rsid w:val="000275BA"/>
    <w:rsid w:val="00046D10"/>
    <w:rsid w:val="00053A6C"/>
    <w:rsid w:val="000574E0"/>
    <w:rsid w:val="000851E7"/>
    <w:rsid w:val="00086A1C"/>
    <w:rsid w:val="00086D98"/>
    <w:rsid w:val="000979D6"/>
    <w:rsid w:val="000A202C"/>
    <w:rsid w:val="000A2991"/>
    <w:rsid w:val="000B6729"/>
    <w:rsid w:val="000C5617"/>
    <w:rsid w:val="000E7993"/>
    <w:rsid w:val="00102448"/>
    <w:rsid w:val="0011143A"/>
    <w:rsid w:val="001238FC"/>
    <w:rsid w:val="0013618D"/>
    <w:rsid w:val="00140C80"/>
    <w:rsid w:val="00145D4F"/>
    <w:rsid w:val="0015717B"/>
    <w:rsid w:val="0019315E"/>
    <w:rsid w:val="00194204"/>
    <w:rsid w:val="0019525A"/>
    <w:rsid w:val="001A0BC5"/>
    <w:rsid w:val="001A7A5E"/>
    <w:rsid w:val="001B534D"/>
    <w:rsid w:val="001B585F"/>
    <w:rsid w:val="001D4B4A"/>
    <w:rsid w:val="001D4D11"/>
    <w:rsid w:val="001D744E"/>
    <w:rsid w:val="001F0933"/>
    <w:rsid w:val="00206716"/>
    <w:rsid w:val="002165BD"/>
    <w:rsid w:val="00216783"/>
    <w:rsid w:val="00227589"/>
    <w:rsid w:val="00230E87"/>
    <w:rsid w:val="00233E43"/>
    <w:rsid w:val="002413FF"/>
    <w:rsid w:val="00245324"/>
    <w:rsid w:val="002671B0"/>
    <w:rsid w:val="002700AA"/>
    <w:rsid w:val="0029609B"/>
    <w:rsid w:val="002A020D"/>
    <w:rsid w:val="002A3004"/>
    <w:rsid w:val="002A449F"/>
    <w:rsid w:val="002B0029"/>
    <w:rsid w:val="002B73C8"/>
    <w:rsid w:val="002C4B3C"/>
    <w:rsid w:val="002D6EF0"/>
    <w:rsid w:val="002E1A17"/>
    <w:rsid w:val="002E1EA8"/>
    <w:rsid w:val="002E3952"/>
    <w:rsid w:val="003036B0"/>
    <w:rsid w:val="003179F0"/>
    <w:rsid w:val="003249C2"/>
    <w:rsid w:val="00334389"/>
    <w:rsid w:val="003406F1"/>
    <w:rsid w:val="00342DDF"/>
    <w:rsid w:val="00351D37"/>
    <w:rsid w:val="0035711D"/>
    <w:rsid w:val="00387D1C"/>
    <w:rsid w:val="003B4A35"/>
    <w:rsid w:val="003C04ED"/>
    <w:rsid w:val="003C4678"/>
    <w:rsid w:val="003C7EC9"/>
    <w:rsid w:val="003D141E"/>
    <w:rsid w:val="003D4AE9"/>
    <w:rsid w:val="003D5D12"/>
    <w:rsid w:val="003D6D47"/>
    <w:rsid w:val="003D7FA0"/>
    <w:rsid w:val="003E417E"/>
    <w:rsid w:val="003E52CC"/>
    <w:rsid w:val="003E5B4E"/>
    <w:rsid w:val="003E6FF0"/>
    <w:rsid w:val="004060E8"/>
    <w:rsid w:val="00414834"/>
    <w:rsid w:val="00447476"/>
    <w:rsid w:val="00454779"/>
    <w:rsid w:val="00465684"/>
    <w:rsid w:val="004670AC"/>
    <w:rsid w:val="004831FD"/>
    <w:rsid w:val="00484129"/>
    <w:rsid w:val="00485E04"/>
    <w:rsid w:val="00486126"/>
    <w:rsid w:val="00492F1E"/>
    <w:rsid w:val="004A7640"/>
    <w:rsid w:val="004D1D98"/>
    <w:rsid w:val="004F2A14"/>
    <w:rsid w:val="004F518C"/>
    <w:rsid w:val="004F569C"/>
    <w:rsid w:val="0050414E"/>
    <w:rsid w:val="00512353"/>
    <w:rsid w:val="00512585"/>
    <w:rsid w:val="00513721"/>
    <w:rsid w:val="00520F51"/>
    <w:rsid w:val="005251F7"/>
    <w:rsid w:val="00531804"/>
    <w:rsid w:val="00532B06"/>
    <w:rsid w:val="005554D7"/>
    <w:rsid w:val="005574BA"/>
    <w:rsid w:val="00564D7B"/>
    <w:rsid w:val="00565218"/>
    <w:rsid w:val="005663C3"/>
    <w:rsid w:val="005738F9"/>
    <w:rsid w:val="0057653F"/>
    <w:rsid w:val="0059397D"/>
    <w:rsid w:val="005942C9"/>
    <w:rsid w:val="00594AB7"/>
    <w:rsid w:val="005A0B90"/>
    <w:rsid w:val="005A2E4C"/>
    <w:rsid w:val="005B0818"/>
    <w:rsid w:val="005B3D67"/>
    <w:rsid w:val="005B7384"/>
    <w:rsid w:val="005C0A77"/>
    <w:rsid w:val="005C1D4A"/>
    <w:rsid w:val="005C75FF"/>
    <w:rsid w:val="005D058C"/>
    <w:rsid w:val="005D403A"/>
    <w:rsid w:val="005D5B05"/>
    <w:rsid w:val="005E4D7F"/>
    <w:rsid w:val="005F5398"/>
    <w:rsid w:val="006338BA"/>
    <w:rsid w:val="006352B9"/>
    <w:rsid w:val="00644C22"/>
    <w:rsid w:val="00644FE7"/>
    <w:rsid w:val="00645B7C"/>
    <w:rsid w:val="0065173A"/>
    <w:rsid w:val="00665AF1"/>
    <w:rsid w:val="006701FD"/>
    <w:rsid w:val="006839F9"/>
    <w:rsid w:val="006864CC"/>
    <w:rsid w:val="00691D3E"/>
    <w:rsid w:val="00696B29"/>
    <w:rsid w:val="006B32A2"/>
    <w:rsid w:val="006C7DAA"/>
    <w:rsid w:val="006F4412"/>
    <w:rsid w:val="006F48FD"/>
    <w:rsid w:val="006F6BB0"/>
    <w:rsid w:val="007007D3"/>
    <w:rsid w:val="00707EF6"/>
    <w:rsid w:val="00725569"/>
    <w:rsid w:val="00727B46"/>
    <w:rsid w:val="00737E9C"/>
    <w:rsid w:val="007463EB"/>
    <w:rsid w:val="00747F12"/>
    <w:rsid w:val="0076466B"/>
    <w:rsid w:val="007731BC"/>
    <w:rsid w:val="007771A7"/>
    <w:rsid w:val="00787E8F"/>
    <w:rsid w:val="0079505A"/>
    <w:rsid w:val="007957A2"/>
    <w:rsid w:val="007A3274"/>
    <w:rsid w:val="007B150D"/>
    <w:rsid w:val="007B3C35"/>
    <w:rsid w:val="007C13AF"/>
    <w:rsid w:val="007C5A75"/>
    <w:rsid w:val="007C6D2D"/>
    <w:rsid w:val="007D0684"/>
    <w:rsid w:val="007D088D"/>
    <w:rsid w:val="007D7F75"/>
    <w:rsid w:val="007E50D6"/>
    <w:rsid w:val="007E5830"/>
    <w:rsid w:val="007F23C0"/>
    <w:rsid w:val="00823436"/>
    <w:rsid w:val="00823BE0"/>
    <w:rsid w:val="008342AD"/>
    <w:rsid w:val="00840451"/>
    <w:rsid w:val="008447E7"/>
    <w:rsid w:val="00851152"/>
    <w:rsid w:val="00851CD1"/>
    <w:rsid w:val="008605A1"/>
    <w:rsid w:val="00862545"/>
    <w:rsid w:val="00873576"/>
    <w:rsid w:val="00874174"/>
    <w:rsid w:val="008837F2"/>
    <w:rsid w:val="00892009"/>
    <w:rsid w:val="008A1438"/>
    <w:rsid w:val="008C1A39"/>
    <w:rsid w:val="008C6191"/>
    <w:rsid w:val="008D2386"/>
    <w:rsid w:val="008D7241"/>
    <w:rsid w:val="008F37CE"/>
    <w:rsid w:val="009063BA"/>
    <w:rsid w:val="009146B3"/>
    <w:rsid w:val="00931350"/>
    <w:rsid w:val="00940305"/>
    <w:rsid w:val="00943428"/>
    <w:rsid w:val="00971A96"/>
    <w:rsid w:val="0097224E"/>
    <w:rsid w:val="00972B89"/>
    <w:rsid w:val="00980A68"/>
    <w:rsid w:val="00980FFC"/>
    <w:rsid w:val="00981E5C"/>
    <w:rsid w:val="009A00C2"/>
    <w:rsid w:val="009A6236"/>
    <w:rsid w:val="009C094B"/>
    <w:rsid w:val="009D6315"/>
    <w:rsid w:val="009D69ED"/>
    <w:rsid w:val="009E2605"/>
    <w:rsid w:val="009E33A1"/>
    <w:rsid w:val="009E3D6B"/>
    <w:rsid w:val="009E5B1C"/>
    <w:rsid w:val="00A014C7"/>
    <w:rsid w:val="00A05464"/>
    <w:rsid w:val="00A11AFC"/>
    <w:rsid w:val="00A22E39"/>
    <w:rsid w:val="00A334B6"/>
    <w:rsid w:val="00A33E2F"/>
    <w:rsid w:val="00A35683"/>
    <w:rsid w:val="00A43808"/>
    <w:rsid w:val="00A53AD9"/>
    <w:rsid w:val="00A53B53"/>
    <w:rsid w:val="00A55B66"/>
    <w:rsid w:val="00A61AAC"/>
    <w:rsid w:val="00A71316"/>
    <w:rsid w:val="00A74978"/>
    <w:rsid w:val="00A81530"/>
    <w:rsid w:val="00A83682"/>
    <w:rsid w:val="00A83E10"/>
    <w:rsid w:val="00A860EE"/>
    <w:rsid w:val="00A8716F"/>
    <w:rsid w:val="00A9019A"/>
    <w:rsid w:val="00AA592B"/>
    <w:rsid w:val="00AB02E3"/>
    <w:rsid w:val="00AB2DA8"/>
    <w:rsid w:val="00AB5648"/>
    <w:rsid w:val="00AD117F"/>
    <w:rsid w:val="00AF2007"/>
    <w:rsid w:val="00B010D3"/>
    <w:rsid w:val="00B03535"/>
    <w:rsid w:val="00B07790"/>
    <w:rsid w:val="00B12E9B"/>
    <w:rsid w:val="00B316B9"/>
    <w:rsid w:val="00B32D2A"/>
    <w:rsid w:val="00B47A9A"/>
    <w:rsid w:val="00B51998"/>
    <w:rsid w:val="00B72499"/>
    <w:rsid w:val="00B74828"/>
    <w:rsid w:val="00B76E58"/>
    <w:rsid w:val="00B7779F"/>
    <w:rsid w:val="00BA33DF"/>
    <w:rsid w:val="00BA4CFE"/>
    <w:rsid w:val="00BA51BE"/>
    <w:rsid w:val="00BC0F66"/>
    <w:rsid w:val="00BC2256"/>
    <w:rsid w:val="00BC6278"/>
    <w:rsid w:val="00BE05F3"/>
    <w:rsid w:val="00BE79D6"/>
    <w:rsid w:val="00C25035"/>
    <w:rsid w:val="00C3261B"/>
    <w:rsid w:val="00C4060C"/>
    <w:rsid w:val="00C4285B"/>
    <w:rsid w:val="00C4698C"/>
    <w:rsid w:val="00C62366"/>
    <w:rsid w:val="00C83E7C"/>
    <w:rsid w:val="00C94B60"/>
    <w:rsid w:val="00CF5827"/>
    <w:rsid w:val="00CF635B"/>
    <w:rsid w:val="00D007EB"/>
    <w:rsid w:val="00D05F13"/>
    <w:rsid w:val="00D1628D"/>
    <w:rsid w:val="00D451B5"/>
    <w:rsid w:val="00D5186F"/>
    <w:rsid w:val="00D5337E"/>
    <w:rsid w:val="00D622B7"/>
    <w:rsid w:val="00D634BD"/>
    <w:rsid w:val="00D63C3E"/>
    <w:rsid w:val="00D6773F"/>
    <w:rsid w:val="00D76432"/>
    <w:rsid w:val="00D84411"/>
    <w:rsid w:val="00D8723F"/>
    <w:rsid w:val="00D94D53"/>
    <w:rsid w:val="00DA1E98"/>
    <w:rsid w:val="00DA2DDE"/>
    <w:rsid w:val="00DB30AD"/>
    <w:rsid w:val="00DC138A"/>
    <w:rsid w:val="00DF2471"/>
    <w:rsid w:val="00DF3900"/>
    <w:rsid w:val="00DF5626"/>
    <w:rsid w:val="00E05249"/>
    <w:rsid w:val="00E13533"/>
    <w:rsid w:val="00E31AE0"/>
    <w:rsid w:val="00E31DA9"/>
    <w:rsid w:val="00E32092"/>
    <w:rsid w:val="00E42901"/>
    <w:rsid w:val="00E47572"/>
    <w:rsid w:val="00E52F76"/>
    <w:rsid w:val="00E628B5"/>
    <w:rsid w:val="00E629BE"/>
    <w:rsid w:val="00E73231"/>
    <w:rsid w:val="00E73B41"/>
    <w:rsid w:val="00E7477C"/>
    <w:rsid w:val="00E7752C"/>
    <w:rsid w:val="00E813E3"/>
    <w:rsid w:val="00E930C9"/>
    <w:rsid w:val="00EA5DA9"/>
    <w:rsid w:val="00EB3EDD"/>
    <w:rsid w:val="00EB6705"/>
    <w:rsid w:val="00EB72F8"/>
    <w:rsid w:val="00EC780B"/>
    <w:rsid w:val="00ED1BB1"/>
    <w:rsid w:val="00ED7E2D"/>
    <w:rsid w:val="00EE1D82"/>
    <w:rsid w:val="00EE4EA6"/>
    <w:rsid w:val="00F03DE2"/>
    <w:rsid w:val="00F03DFE"/>
    <w:rsid w:val="00F076B0"/>
    <w:rsid w:val="00F10728"/>
    <w:rsid w:val="00F2220E"/>
    <w:rsid w:val="00F35AB9"/>
    <w:rsid w:val="00F40ACB"/>
    <w:rsid w:val="00F40D34"/>
    <w:rsid w:val="00F43C49"/>
    <w:rsid w:val="00F51E7E"/>
    <w:rsid w:val="00F61EBB"/>
    <w:rsid w:val="00F630B6"/>
    <w:rsid w:val="00F665F4"/>
    <w:rsid w:val="00F800AB"/>
    <w:rsid w:val="00FA0FCD"/>
    <w:rsid w:val="00FA43A8"/>
    <w:rsid w:val="00FC720A"/>
    <w:rsid w:val="00FE358A"/>
    <w:rsid w:val="00FF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8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91D3E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91D3E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Times New Roman" w:hAnsi="Times New Roman" w:eastAsiaTheme="minorHAnsi" w:cstheme="minorBidi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91D3E"/>
  </w:style>
  <w:style w:type="paragraph" w:styleId="Odlomakpopisa">
    <w:name w:val="List Paragraph"/>
    <w:basedOn w:val="Normal"/>
    <w:uiPriority w:val="34"/>
    <w:qFormat/>
    <w:rsid w:val="00A9019A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53A6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53A6C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646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466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466B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466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466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D3E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A901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53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A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4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6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6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6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6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674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St-155/2013-245</izvorni_sadrzaj>
    <derivirana_varijabla naziv="DomainObject.Oznaka_1">St-155/2013-245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  <item>Krunoslav Kovač, Sviba 14, 10434 Strmec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  <item>Krunoslav Kovač, Sviba 14, 10434 Strmec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  <item>Krunoslav Kovač, OIB 54432256951, Sviba 14, 10434 Strmec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  <item>Krunoslav Kovač, OIB 54432256951, Sviba 14, 10434 Strmec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>St-155/2013-245</izvorni_sadrzaj>
    <derivirana_varijabla naziv="DomainObject.PoslovniBrojDokumenta_1">St-155/2013-245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  <item>Krunoslav Kovač, OIB 54432256951, Sviba 14,10434 Strmec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  <item>Krunoslav Kovač, OIB 54432256951, Sviba 14,10434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  <item>, OIB 54432256951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  <item>, OIB 54432256951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3. rujna 2019.</izvorni_sadrzaj>
    <derivirana_varijabla naziv="DomainObject.PredzadnjaOdlukaIzPredmeta.DatumDonosenjaOdluke_1">3. rujna 2019.</derivirana_varijabla>
  </DomainObject.PredzadnjaOdlukaIzPredmeta.DatumDonosenjaOdluke>
  <DomainObject.PredzadnjaOdlukaIzPredmeta.Oznaka>
    <izvorni_sadrzaj>St-155/2013-244</izvorni_sadrzaj>
    <derivirana_varijabla naziv="DomainObject.PredzadnjaOdlukaIzPredmeta.Oznaka_1">St-155/2013-244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65253-7A9F-4C7F-9E2C-144660001B5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240</properties:Words>
  <properties:Characters>1232</properties:Characters>
  <properties:Lines>46</properties:Lines>
  <properties:Paragraphs>18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2019-09-02T12:18:00Z</dcterms:created>
  <dc:creator>Monika Grbac</dc:creator>
  <cp:lastModifiedBy>Mia Lukač</cp:lastModifiedBy>
  <cp:lastPrinted>2019-09-03T07:18:00Z</cp:lastPrinted>
  <dcterms:modified xmlns:xsi="http://www.w3.org/2001/XMLSchema-instance" xsi:type="dcterms:W3CDTF">2019-09-03T07:19:00Z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St-155/2013-245 / Odluka - Zaključak (st-155-13-_PROTOMA_18x.docx)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