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816A7" w:rsidP="00E224B1" w:rsidRDefault="005816A7" w14:paraId="6E9D4BBF" w14:textId="77777777">
      <w:pPr>
        <w:jc w:val="both"/>
        <w15:collapsed w:val="false"/>
        <w:rPr>
          <w:rFonts w:ascii="Courier New" w:hAnsi="Courier New" w:cs="Courier New"/>
        </w:rPr>
      </w:pPr>
      <w:bookmarkStart w:name="_GoBack" w:id="0"/>
      <w:bookmarkEnd w:id="0"/>
    </w:p>
    <w:p w:rsidR="0018095E" w:rsidP="00E224B1" w:rsidRDefault="00093AA6" w14:paraId="3B67F61C" w14:textId="23801E24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Zagreb, 22</w:t>
      </w:r>
      <w:r w:rsidR="005816A7">
        <w:rPr>
          <w:rFonts w:ascii="Courier New" w:hAnsi="Courier New" w:cs="Courier New"/>
        </w:rPr>
        <w:t>.07.2019.</w:t>
      </w:r>
    </w:p>
    <w:p w:rsidR="005816A7" w:rsidP="00E224B1" w:rsidRDefault="00093AA6" w14:paraId="10E71037" w14:textId="7A978182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Naš znak: STE/014</w:t>
      </w:r>
    </w:p>
    <w:p w:rsidRPr="00496E58" w:rsidR="008D6291" w:rsidP="008D6291" w:rsidRDefault="008D6291" w14:paraId="275341C9" w14:textId="53F8A512">
      <w:pPr>
        <w:tabs>
          <w:tab w:val="left" w:pos="1160"/>
        </w:tabs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Posl. br.: St-179/17</w:t>
      </w:r>
    </w:p>
    <w:p w:rsidRPr="00496E58" w:rsidR="008D6291" w:rsidP="008D6291" w:rsidRDefault="008D6291" w14:paraId="400F93FC" w14:textId="77777777">
      <w:pPr>
        <w:tabs>
          <w:tab w:val="left" w:pos="1160"/>
        </w:tabs>
        <w:ind w:left="5529"/>
        <w:rPr>
          <w:rFonts w:ascii="Courier New" w:hAnsi="Courier New" w:cs="Courier New"/>
          <w:sz w:val="22"/>
          <w:szCs w:val="22"/>
        </w:rPr>
      </w:pPr>
    </w:p>
    <w:p w:rsidRPr="00496E58" w:rsidR="008D6291" w:rsidP="008D6291" w:rsidRDefault="008D6291" w14:paraId="30AD0DD4" w14:textId="77777777">
      <w:pPr>
        <w:tabs>
          <w:tab w:val="left" w:pos="1160"/>
        </w:tabs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TRGOVAČKI SUD U ZADRU</w:t>
      </w:r>
    </w:p>
    <w:p w:rsidRPr="00496E58" w:rsidR="008D6291" w:rsidP="008D6291" w:rsidRDefault="008D6291" w14:paraId="79F84B57" w14:textId="77777777">
      <w:pPr>
        <w:tabs>
          <w:tab w:val="left" w:pos="1160"/>
        </w:tabs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Trg Dr. Franje Tuđmana 35</w:t>
      </w:r>
    </w:p>
    <w:p w:rsidRPr="00496E58" w:rsidR="008D6291" w:rsidP="008D6291" w:rsidRDefault="008D6291" w14:paraId="456F33D4" w14:textId="77777777">
      <w:pPr>
        <w:tabs>
          <w:tab w:val="left" w:pos="1160"/>
        </w:tabs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23000 ZADAR</w:t>
      </w:r>
      <w:r w:rsidRPr="00496E58">
        <w:rPr>
          <w:rFonts w:ascii="Courier New" w:hAnsi="Courier New" w:cs="Courier New"/>
          <w:sz w:val="22"/>
          <w:szCs w:val="22"/>
        </w:rPr>
        <w:tab/>
      </w:r>
    </w:p>
    <w:p w:rsidRPr="00496E58" w:rsidR="008D6291" w:rsidP="008D6291" w:rsidRDefault="008D6291" w14:paraId="56242328" w14:textId="77777777">
      <w:pPr>
        <w:tabs>
          <w:tab w:val="left" w:pos="1160"/>
        </w:tabs>
        <w:rPr>
          <w:rFonts w:ascii="Courier New" w:hAnsi="Courier New" w:cs="Courier New"/>
          <w:sz w:val="22"/>
          <w:szCs w:val="22"/>
        </w:rPr>
      </w:pPr>
    </w:p>
    <w:p w:rsidRPr="00496E58" w:rsidR="008D6291" w:rsidP="008D6291" w:rsidRDefault="008D6291" w14:paraId="436598E3" w14:textId="77777777">
      <w:pPr>
        <w:tabs>
          <w:tab w:val="left" w:pos="1160"/>
        </w:tabs>
        <w:rPr>
          <w:rFonts w:ascii="Courier New" w:hAnsi="Courier New" w:cs="Courier New"/>
          <w:sz w:val="22"/>
          <w:szCs w:val="22"/>
        </w:rPr>
      </w:pPr>
      <w:r w:rsidRPr="00496E58">
        <w:rPr>
          <w:rFonts w:ascii="Courier New" w:hAnsi="Courier New" w:cs="Courier New"/>
          <w:sz w:val="22"/>
          <w:szCs w:val="22"/>
        </w:rPr>
        <w:tab/>
      </w:r>
      <w:r w:rsidRPr="00496E58">
        <w:rPr>
          <w:rFonts w:ascii="Courier New" w:hAnsi="Courier New" w:cs="Courier New"/>
          <w:sz w:val="22"/>
          <w:szCs w:val="22"/>
        </w:rPr>
        <w:tab/>
      </w:r>
      <w:r w:rsidRPr="00496E58">
        <w:rPr>
          <w:rFonts w:ascii="Courier New" w:hAnsi="Courier New" w:cs="Courier New"/>
          <w:sz w:val="22"/>
          <w:szCs w:val="22"/>
        </w:rPr>
        <w:tab/>
      </w:r>
      <w:r w:rsidRPr="00496E58">
        <w:rPr>
          <w:rFonts w:ascii="Courier New" w:hAnsi="Courier New" w:cs="Courier New"/>
          <w:sz w:val="22"/>
          <w:szCs w:val="22"/>
        </w:rPr>
        <w:tab/>
      </w:r>
      <w:r w:rsidRPr="00496E58">
        <w:rPr>
          <w:rFonts w:ascii="Courier New" w:hAnsi="Courier New" w:cs="Courier New"/>
          <w:sz w:val="22"/>
          <w:szCs w:val="22"/>
        </w:rPr>
        <w:tab/>
      </w:r>
      <w:r w:rsidRPr="00496E58">
        <w:rPr>
          <w:rFonts w:ascii="Courier New" w:hAnsi="Courier New" w:cs="Courier New"/>
          <w:sz w:val="22"/>
          <w:szCs w:val="22"/>
        </w:rPr>
        <w:tab/>
      </w:r>
    </w:p>
    <w:p w:rsidRPr="00496E58" w:rsidR="008D6291" w:rsidP="008D6291" w:rsidRDefault="008D6291" w14:paraId="2BA710C3" w14:textId="77777777">
      <w:pPr>
        <w:tabs>
          <w:tab w:val="left" w:pos="1160"/>
        </w:tabs>
        <w:rPr>
          <w:rFonts w:ascii="Courier New" w:hAnsi="Courier New" w:cs="Courier New"/>
          <w:sz w:val="22"/>
          <w:szCs w:val="22"/>
        </w:rPr>
      </w:pPr>
    </w:p>
    <w:p w:rsidRPr="00496E58" w:rsidR="008D6291" w:rsidP="008D6291" w:rsidRDefault="008D6291" w14:paraId="433AC994" w14:textId="77777777">
      <w:pPr>
        <w:tabs>
          <w:tab w:val="left" w:pos="2977"/>
        </w:tabs>
        <w:rPr>
          <w:rFonts w:ascii="Courier New" w:hAnsi="Courier New" w:cs="Courier New"/>
          <w:sz w:val="22"/>
          <w:szCs w:val="22"/>
        </w:rPr>
      </w:pPr>
      <w:r w:rsidRPr="00496E58">
        <w:rPr>
          <w:rFonts w:ascii="Courier New" w:hAnsi="Courier New" w:cs="Courier New"/>
          <w:sz w:val="22"/>
          <w:szCs w:val="22"/>
        </w:rPr>
        <w:t xml:space="preserve">Stečajni dužnik:  </w:t>
      </w:r>
      <w:r w:rsidRPr="00496E58"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>Stečajna masa iza LJOKA PROJEKT</w:t>
      </w:r>
      <w:r w:rsidRPr="00496E58">
        <w:rPr>
          <w:rFonts w:ascii="Courier New" w:hAnsi="Courier New" w:cs="Courier New"/>
          <w:sz w:val="22"/>
          <w:szCs w:val="22"/>
        </w:rPr>
        <w:t xml:space="preserve"> d.o.o. – u </w:t>
      </w:r>
    </w:p>
    <w:p w:rsidRPr="00496E58" w:rsidR="008D6291" w:rsidP="008D6291" w:rsidRDefault="008D6291" w14:paraId="41540A35" w14:textId="77777777">
      <w:pPr>
        <w:tabs>
          <w:tab w:val="left" w:pos="2977"/>
        </w:tabs>
        <w:rPr>
          <w:rFonts w:ascii="Courier New" w:hAnsi="Courier New" w:cs="Courier New"/>
          <w:sz w:val="22"/>
          <w:szCs w:val="22"/>
        </w:rPr>
      </w:pPr>
      <w:r w:rsidRPr="00496E58">
        <w:rPr>
          <w:rFonts w:ascii="Courier New" w:hAnsi="Courier New" w:cs="Courier New"/>
          <w:sz w:val="22"/>
          <w:szCs w:val="22"/>
        </w:rPr>
        <w:tab/>
        <w:t xml:space="preserve">stečaju, Zagreb, Petrinjska 28, OIB: </w:t>
      </w:r>
    </w:p>
    <w:p w:rsidRPr="00496E58" w:rsidR="008D6291" w:rsidP="008D6291" w:rsidRDefault="008D6291" w14:paraId="50186C1E" w14:textId="77777777">
      <w:pPr>
        <w:tabs>
          <w:tab w:val="left" w:pos="2977"/>
        </w:tabs>
        <w:rPr>
          <w:rFonts w:ascii="Courier New" w:hAnsi="Courier New" w:cs="Courier New"/>
          <w:sz w:val="22"/>
          <w:szCs w:val="22"/>
        </w:rPr>
      </w:pPr>
      <w:r w:rsidRPr="00496E58"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  <w:lang w:eastAsia="hr-HR"/>
        </w:rPr>
        <w:t>29579702330</w:t>
      </w:r>
    </w:p>
    <w:p w:rsidR="004D029E" w:rsidP="004D029E" w:rsidRDefault="004D029E" w14:paraId="65145D95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p w:rsidR="004D029E" w:rsidP="004D029E" w:rsidRDefault="004D029E" w14:paraId="74B7AB3D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p w:rsidR="004D029E" w:rsidP="004D029E" w:rsidRDefault="004D029E" w14:paraId="5957171C" w14:textId="44406035">
      <w:pPr>
        <w:tabs>
          <w:tab w:val="left" w:pos="3119"/>
        </w:tabs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SPECIFIKACIJA PUTNIH TROŠKOVA</w:t>
      </w:r>
    </w:p>
    <w:p w:rsidR="004D029E" w:rsidP="004D029E" w:rsidRDefault="004D029E" w14:paraId="45314922" w14:textId="77777777">
      <w:pPr>
        <w:tabs>
          <w:tab w:val="left" w:pos="3119"/>
        </w:tabs>
        <w:jc w:val="center"/>
        <w:rPr>
          <w:rFonts w:ascii="Courier New" w:hAnsi="Courier New" w:cs="Courier New"/>
        </w:rPr>
      </w:pPr>
    </w:p>
    <w:p w:rsidR="004D029E" w:rsidP="004D029E" w:rsidRDefault="004D029E" w14:paraId="0C5F5408" w14:textId="4667BDE6">
      <w:pPr>
        <w:pBdr>
          <w:bottom w:val="single" w:color="auto" w:sz="4" w:space="1"/>
        </w:pBdr>
        <w:tabs>
          <w:tab w:val="left" w:pos="3119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stečajnog upravitelja </w:t>
      </w:r>
    </w:p>
    <w:p w:rsidR="004D029E" w:rsidP="004D029E" w:rsidRDefault="004D029E" w14:paraId="14ECF839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p w:rsidR="00FE56F0" w:rsidP="00FE56F0" w:rsidRDefault="008D6291" w14:paraId="00D2F6AB" w14:textId="434B0A8D">
      <w:pPr>
        <w:tabs>
          <w:tab w:val="left" w:pos="3119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14.06</w:t>
      </w:r>
      <w:r w:rsidRPr="0098663A" w:rsidR="00FE56F0">
        <w:rPr>
          <w:rFonts w:ascii="Courier New" w:hAnsi="Courier New" w:cs="Courier New"/>
        </w:rPr>
        <w:t xml:space="preserve">.2017. </w:t>
      </w:r>
    </w:p>
    <w:p w:rsidRPr="008D6291" w:rsidR="00FE56F0" w:rsidP="008D6291" w:rsidRDefault="00FE56F0" w14:paraId="384DAD8D" w14:textId="516EC579">
      <w:pPr>
        <w:pStyle w:val="Odlomakpopisa"/>
        <w:numPr>
          <w:ilvl w:val="0"/>
          <w:numId w:val="4"/>
        </w:numPr>
        <w:tabs>
          <w:tab w:val="left" w:pos="3119"/>
        </w:tabs>
        <w:jc w:val="both"/>
        <w:rPr>
          <w:rFonts w:ascii="Courier New" w:hAnsi="Courier New" w:cs="Courier New"/>
        </w:rPr>
      </w:pPr>
      <w:r w:rsidRPr="0098663A">
        <w:rPr>
          <w:rFonts w:ascii="Courier New" w:hAnsi="Courier New" w:cs="Courier New"/>
        </w:rPr>
        <w:t xml:space="preserve">pristup Ispitnom i izvještajnom ročištu održanom kod Trgovačkog suda u </w:t>
      </w:r>
      <w:r w:rsidR="008D6291">
        <w:rPr>
          <w:rFonts w:ascii="Courier New" w:hAnsi="Courier New" w:cs="Courier New"/>
        </w:rPr>
        <w:t>Zadru</w:t>
      </w:r>
    </w:p>
    <w:p w:rsidRPr="0028081C" w:rsidR="00FE56F0" w:rsidP="00FE56F0" w:rsidRDefault="00FE56F0" w14:paraId="223FA860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p w:rsidR="00FE56F0" w:rsidP="00FE56F0" w:rsidRDefault="00E035EF" w14:paraId="7F2B1CD9" w14:textId="42A717A1">
      <w:pPr>
        <w:tabs>
          <w:tab w:val="left" w:pos="3119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18.12.2018</w:t>
      </w:r>
      <w:r w:rsidR="00FE56F0">
        <w:rPr>
          <w:rFonts w:ascii="Courier New" w:hAnsi="Courier New" w:cs="Courier New"/>
        </w:rPr>
        <w:t xml:space="preserve">. </w:t>
      </w:r>
    </w:p>
    <w:p w:rsidR="008D6291" w:rsidP="008D6291" w:rsidRDefault="00E035EF" w14:paraId="6F960B37" w14:textId="7A4107E7">
      <w:pPr>
        <w:pStyle w:val="Odlomakpopisa"/>
        <w:numPr>
          <w:ilvl w:val="0"/>
          <w:numId w:val="4"/>
        </w:numPr>
        <w:tabs>
          <w:tab w:val="left" w:pos="3119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pristup ročištu radi utvrđenja vrijednosti nekretnine </w:t>
      </w:r>
      <w:r w:rsidRPr="008D6291" w:rsidR="00FE56F0">
        <w:rPr>
          <w:rFonts w:ascii="Courier New" w:hAnsi="Courier New" w:cs="Courier New"/>
        </w:rPr>
        <w:t xml:space="preserve">održanom kod Trgovačkog suda u </w:t>
      </w:r>
      <w:r w:rsidR="008D6291">
        <w:rPr>
          <w:rFonts w:ascii="Courier New" w:hAnsi="Courier New" w:cs="Courier New"/>
        </w:rPr>
        <w:t>Zadru</w:t>
      </w:r>
    </w:p>
    <w:p w:rsidRPr="00147F0E" w:rsidR="00FE56F0" w:rsidP="00147F0E" w:rsidRDefault="00FE56F0" w14:paraId="4DBD8DE0" w14:textId="1F2F2B1F">
      <w:pPr>
        <w:tabs>
          <w:tab w:val="left" w:pos="3119"/>
        </w:tabs>
        <w:ind w:left="360"/>
        <w:jc w:val="both"/>
        <w:rPr>
          <w:rFonts w:ascii="Courier New" w:hAnsi="Courier New" w:cs="Courier New"/>
        </w:rPr>
      </w:pPr>
    </w:p>
    <w:p w:rsidR="00FE56F0" w:rsidP="00FE56F0" w:rsidRDefault="00FE56F0" w14:paraId="7BF89F0A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xx.xx.xxxx.</w:t>
      </w:r>
    </w:p>
    <w:p w:rsidRPr="00147F0E" w:rsidR="00FE56F0" w:rsidP="00147F0E" w:rsidRDefault="00FE56F0" w14:paraId="0BFA4C94" w14:textId="619C24AC">
      <w:pPr>
        <w:pStyle w:val="Odlomakpopisa"/>
        <w:numPr>
          <w:ilvl w:val="0"/>
          <w:numId w:val="4"/>
        </w:numPr>
        <w:tabs>
          <w:tab w:val="left" w:pos="3119"/>
        </w:tabs>
        <w:jc w:val="both"/>
        <w:rPr>
          <w:rFonts w:ascii="Courier New" w:hAnsi="Courier New" w:cs="Courier New"/>
        </w:rPr>
      </w:pPr>
      <w:r w:rsidRPr="0098663A">
        <w:rPr>
          <w:rFonts w:ascii="Courier New" w:hAnsi="Courier New" w:cs="Courier New"/>
        </w:rPr>
        <w:t xml:space="preserve">pristup ročištu za </w:t>
      </w:r>
      <w:r>
        <w:rPr>
          <w:rFonts w:ascii="Courier New" w:hAnsi="Courier New" w:cs="Courier New"/>
        </w:rPr>
        <w:t>namirenje</w:t>
      </w:r>
      <w:r w:rsidRPr="0098663A">
        <w:rPr>
          <w:rFonts w:ascii="Courier New" w:hAnsi="Courier New" w:cs="Courier New"/>
        </w:rPr>
        <w:t xml:space="preserve"> održanom kod Trgovačkog suda u </w:t>
      </w:r>
      <w:r w:rsidR="008D6291">
        <w:rPr>
          <w:rFonts w:ascii="Courier New" w:hAnsi="Courier New" w:cs="Courier New"/>
        </w:rPr>
        <w:t>Zadru</w:t>
      </w:r>
    </w:p>
    <w:p w:rsidRPr="00FE56F0" w:rsidR="00FE56F0" w:rsidP="00FE56F0" w:rsidRDefault="00FE56F0" w14:paraId="1C588CAE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p w:rsidR="00FE56F0" w:rsidP="00FE56F0" w:rsidRDefault="00FE56F0" w14:paraId="0C19AA8F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xx.xx.xxxx.</w:t>
      </w:r>
    </w:p>
    <w:p w:rsidR="00FE56F0" w:rsidP="00FE56F0" w:rsidRDefault="00FE56F0" w14:paraId="4FB0DE08" w14:textId="5BCA0A6E">
      <w:pPr>
        <w:pStyle w:val="Odlomakpopisa"/>
        <w:numPr>
          <w:ilvl w:val="0"/>
          <w:numId w:val="4"/>
        </w:numPr>
        <w:tabs>
          <w:tab w:val="left" w:pos="3119"/>
        </w:tabs>
        <w:jc w:val="both"/>
        <w:rPr>
          <w:rFonts w:ascii="Courier New" w:hAnsi="Courier New" w:cs="Courier New"/>
        </w:rPr>
      </w:pPr>
      <w:r w:rsidRPr="0098663A">
        <w:rPr>
          <w:rFonts w:ascii="Courier New" w:hAnsi="Courier New" w:cs="Courier New"/>
        </w:rPr>
        <w:t xml:space="preserve">pristup </w:t>
      </w:r>
      <w:r>
        <w:rPr>
          <w:rFonts w:ascii="Courier New" w:hAnsi="Courier New" w:cs="Courier New"/>
        </w:rPr>
        <w:t xml:space="preserve">završnom </w:t>
      </w:r>
      <w:r w:rsidRPr="0098663A">
        <w:rPr>
          <w:rFonts w:ascii="Courier New" w:hAnsi="Courier New" w:cs="Courier New"/>
        </w:rPr>
        <w:t>ročištu održa</w:t>
      </w:r>
      <w:r w:rsidR="008D6291">
        <w:rPr>
          <w:rFonts w:ascii="Courier New" w:hAnsi="Courier New" w:cs="Courier New"/>
        </w:rPr>
        <w:t>nom kod Trgovačkog suda u Zadru</w:t>
      </w:r>
    </w:p>
    <w:p w:rsidR="004553ED" w:rsidP="0028081C" w:rsidRDefault="004553ED" w14:paraId="6EE62441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p w:rsidRPr="00040189" w:rsidR="00550493" w:rsidP="0028081C" w:rsidRDefault="00550493" w14:paraId="096D85FC" w14:textId="49B9CB52">
      <w:pPr>
        <w:tabs>
          <w:tab w:val="left" w:pos="3119"/>
        </w:tabs>
        <w:jc w:val="both"/>
        <w:rPr>
          <w:rFonts w:ascii="Courier New" w:hAnsi="Courier New" w:cs="Courier New"/>
          <w:b/>
          <w:u w:val="single"/>
        </w:rPr>
      </w:pPr>
      <w:r w:rsidRPr="00040189">
        <w:rPr>
          <w:rFonts w:ascii="Courier New" w:hAnsi="Courier New" w:cs="Courier New"/>
          <w:b/>
          <w:u w:val="single"/>
        </w:rPr>
        <w:t>OBRAČUN PRIJEVOZNIH TROŠKOVA</w:t>
      </w:r>
    </w:p>
    <w:p w:rsidR="0028081C" w:rsidP="00550493" w:rsidRDefault="0028081C" w14:paraId="1CBD79F7" w14:textId="77777777">
      <w:pPr>
        <w:pStyle w:val="Odlomakpopisa"/>
        <w:tabs>
          <w:tab w:val="left" w:pos="3119"/>
        </w:tabs>
        <w:ind w:left="840"/>
        <w:jc w:val="both"/>
        <w:rPr>
          <w:rFonts w:ascii="Courier New" w:hAnsi="Courier New" w:cs="Courier New"/>
        </w:rPr>
      </w:pPr>
    </w:p>
    <w:tbl>
      <w:tblPr>
        <w:tblStyle w:val="Reetkatablice"/>
        <w:tblW w:w="8624" w:type="dxa"/>
        <w:tblInd w:w="840" w:type="dxa"/>
        <w:tblLayout w:type="fixed"/>
        <w:tblLook w:firstRow="1" w:lastRow="0" w:firstColumn="1" w:lastColumn="0" w:noHBand="0" w:noVBand="1" w:val="04A0"/>
      </w:tblPr>
      <w:tblGrid>
        <w:gridCol w:w="1559"/>
        <w:gridCol w:w="1442"/>
        <w:gridCol w:w="1937"/>
        <w:gridCol w:w="1985"/>
        <w:gridCol w:w="1701"/>
      </w:tblGrid>
      <w:tr w:rsidR="004553ED" w:rsidTr="0028081C" w14:paraId="5DC5594D" w14:textId="77777777">
        <w:trPr>
          <w:trHeight w:val="371"/>
        </w:trPr>
        <w:tc>
          <w:tcPr>
            <w:tcW w:w="3001" w:type="dxa"/>
            <w:gridSpan w:val="2"/>
            <w:vAlign w:val="center"/>
          </w:tcPr>
          <w:p w:rsidRPr="00040189" w:rsidR="007515FC" w:rsidP="0028081C" w:rsidRDefault="007515FC" w14:paraId="16DF2420" w14:textId="5B011F3E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 w:rsidRPr="00040189">
              <w:rPr>
                <w:rFonts w:ascii="Courier New" w:hAnsi="Courier New" w:cs="Courier New"/>
              </w:rPr>
              <w:t>RELACIJA</w:t>
            </w:r>
          </w:p>
        </w:tc>
        <w:tc>
          <w:tcPr>
            <w:tcW w:w="1937" w:type="dxa"/>
            <w:vMerge w:val="restart"/>
            <w:vAlign w:val="center"/>
          </w:tcPr>
          <w:p w:rsidRPr="00040189" w:rsidR="007515FC" w:rsidP="0028081C" w:rsidRDefault="007515FC" w14:paraId="09799859" w14:textId="1813DC5D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 w:rsidRPr="00040189">
              <w:rPr>
                <w:rFonts w:ascii="Courier New" w:hAnsi="Courier New" w:cs="Courier New"/>
              </w:rPr>
              <w:t>PRIJEVOZNO SREDSTVO</w:t>
            </w:r>
          </w:p>
        </w:tc>
        <w:tc>
          <w:tcPr>
            <w:tcW w:w="1985" w:type="dxa"/>
            <w:vMerge w:val="restart"/>
            <w:vAlign w:val="center"/>
          </w:tcPr>
          <w:p w:rsidRPr="00040189" w:rsidR="007515FC" w:rsidP="0028081C" w:rsidRDefault="007515FC" w14:paraId="2139FFE3" w14:textId="04A7CC18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 w:rsidRPr="00040189">
              <w:rPr>
                <w:rFonts w:ascii="Courier New" w:hAnsi="Courier New" w:cs="Courier New"/>
              </w:rPr>
              <w:t>UDALJENOST (km)</w:t>
            </w:r>
          </w:p>
        </w:tc>
        <w:tc>
          <w:tcPr>
            <w:tcW w:w="1701" w:type="dxa"/>
            <w:vMerge w:val="restart"/>
            <w:vAlign w:val="center"/>
          </w:tcPr>
          <w:p w:rsidRPr="00040189" w:rsidR="007515FC" w:rsidP="0028081C" w:rsidRDefault="007515FC" w14:paraId="2BFCC456" w14:textId="77777777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 w:rsidRPr="00040189">
              <w:rPr>
                <w:rFonts w:ascii="Courier New" w:hAnsi="Courier New" w:cs="Courier New"/>
              </w:rPr>
              <w:t>IZNOS</w:t>
            </w:r>
          </w:p>
          <w:p w:rsidRPr="00040189" w:rsidR="0028081C" w:rsidP="0028081C" w:rsidRDefault="0028081C" w14:paraId="718A32A2" w14:textId="1B04D549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 w:rsidRPr="00040189">
              <w:rPr>
                <w:rFonts w:ascii="Courier New" w:hAnsi="Courier New" w:cs="Courier New"/>
              </w:rPr>
              <w:t>(kn)</w:t>
            </w:r>
          </w:p>
        </w:tc>
      </w:tr>
      <w:tr w:rsidR="0028081C" w:rsidTr="0028081C" w14:paraId="3A3F852E" w14:textId="77777777">
        <w:trPr>
          <w:trHeight w:val="365"/>
        </w:trPr>
        <w:tc>
          <w:tcPr>
            <w:tcW w:w="1559" w:type="dxa"/>
            <w:vAlign w:val="center"/>
          </w:tcPr>
          <w:p w:rsidR="007515FC" w:rsidP="0028081C" w:rsidRDefault="007515FC" w14:paraId="2B43A4E4" w14:textId="100712BE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OD</w:t>
            </w:r>
          </w:p>
        </w:tc>
        <w:tc>
          <w:tcPr>
            <w:tcW w:w="1442" w:type="dxa"/>
            <w:vAlign w:val="center"/>
          </w:tcPr>
          <w:p w:rsidR="007515FC" w:rsidP="0028081C" w:rsidRDefault="007515FC" w14:paraId="43473CD9" w14:textId="7A66CF13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DO</w:t>
            </w:r>
          </w:p>
        </w:tc>
        <w:tc>
          <w:tcPr>
            <w:tcW w:w="1937" w:type="dxa"/>
            <w:vMerge/>
          </w:tcPr>
          <w:p w:rsidR="007515FC" w:rsidP="00550493" w:rsidRDefault="007515FC" w14:paraId="1EF62069" w14:textId="7777777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</w:tcPr>
          <w:p w:rsidR="007515FC" w:rsidP="00550493" w:rsidRDefault="007515FC" w14:paraId="63460BDF" w14:textId="7777777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vMerge/>
          </w:tcPr>
          <w:p w:rsidR="007515FC" w:rsidP="00550493" w:rsidRDefault="007515FC" w14:paraId="11425EE7" w14:textId="7777777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</w:p>
        </w:tc>
      </w:tr>
      <w:tr w:rsidR="0028081C" w:rsidTr="0028081C" w14:paraId="52EFA7DE" w14:textId="77777777">
        <w:trPr>
          <w:trHeight w:val="518"/>
        </w:trPr>
        <w:tc>
          <w:tcPr>
            <w:tcW w:w="1559" w:type="dxa"/>
          </w:tcPr>
          <w:p w:rsidR="007515FC" w:rsidP="00550493" w:rsidRDefault="007515FC" w14:paraId="76FFC0E7" w14:textId="5522F3C1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Zagreb</w:t>
            </w:r>
          </w:p>
        </w:tc>
        <w:tc>
          <w:tcPr>
            <w:tcW w:w="1442" w:type="dxa"/>
          </w:tcPr>
          <w:p w:rsidR="007515FC" w:rsidP="00550493" w:rsidRDefault="00147F0E" w14:paraId="4C984744" w14:textId="38242032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Zadar</w:t>
            </w:r>
          </w:p>
        </w:tc>
        <w:tc>
          <w:tcPr>
            <w:tcW w:w="1937" w:type="dxa"/>
          </w:tcPr>
          <w:p w:rsidR="007515FC" w:rsidP="00550493" w:rsidRDefault="007515FC" w14:paraId="08F2E488" w14:textId="71174338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automobil</w:t>
            </w:r>
          </w:p>
        </w:tc>
        <w:tc>
          <w:tcPr>
            <w:tcW w:w="1985" w:type="dxa"/>
          </w:tcPr>
          <w:p w:rsidR="007515FC" w:rsidP="00550493" w:rsidRDefault="00663713" w14:paraId="143674AE" w14:textId="1F51DC1D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286,3</w:t>
            </w:r>
            <w:r w:rsidR="007515FC">
              <w:rPr>
                <w:rFonts w:ascii="Courier New" w:hAnsi="Courier New" w:cs="Courier New"/>
              </w:rPr>
              <w:t>8</w:t>
            </w:r>
          </w:p>
        </w:tc>
        <w:tc>
          <w:tcPr>
            <w:tcW w:w="1701" w:type="dxa"/>
          </w:tcPr>
          <w:p w:rsidR="007515FC" w:rsidP="00550493" w:rsidRDefault="00C04586" w14:paraId="54DD9024" w14:textId="32C73C53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kn </w:t>
            </w:r>
            <w:r w:rsidR="0028081C">
              <w:rPr>
                <w:rFonts w:ascii="Courier New" w:hAnsi="Courier New" w:cs="Courier New"/>
              </w:rPr>
              <w:t>5</w:t>
            </w:r>
            <w:r>
              <w:rPr>
                <w:rFonts w:ascii="Courier New" w:hAnsi="Courier New" w:cs="Courier New"/>
              </w:rPr>
              <w:t>72</w:t>
            </w:r>
            <w:r w:rsidR="0028081C">
              <w:rPr>
                <w:rFonts w:ascii="Courier New" w:hAnsi="Courier New" w:cs="Courier New"/>
              </w:rPr>
              <w:t>,76</w:t>
            </w:r>
          </w:p>
        </w:tc>
      </w:tr>
      <w:tr w:rsidR="0028081C" w:rsidTr="0028081C" w14:paraId="6FAAE058" w14:textId="77777777">
        <w:trPr>
          <w:trHeight w:val="518"/>
        </w:trPr>
        <w:tc>
          <w:tcPr>
            <w:tcW w:w="1559" w:type="dxa"/>
          </w:tcPr>
          <w:p w:rsidR="007515FC" w:rsidP="00550493" w:rsidRDefault="00147F0E" w14:paraId="58AE5651" w14:textId="4277B13F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Zadar</w:t>
            </w:r>
          </w:p>
        </w:tc>
        <w:tc>
          <w:tcPr>
            <w:tcW w:w="1442" w:type="dxa"/>
          </w:tcPr>
          <w:p w:rsidR="007515FC" w:rsidP="00550493" w:rsidRDefault="007515FC" w14:paraId="3332380B" w14:textId="4C3D9202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Zagreb</w:t>
            </w:r>
          </w:p>
        </w:tc>
        <w:tc>
          <w:tcPr>
            <w:tcW w:w="1937" w:type="dxa"/>
          </w:tcPr>
          <w:p w:rsidR="007515FC" w:rsidP="00550493" w:rsidRDefault="007515FC" w14:paraId="289CD6F0" w14:textId="247ABC26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automobil</w:t>
            </w:r>
          </w:p>
        </w:tc>
        <w:tc>
          <w:tcPr>
            <w:tcW w:w="1985" w:type="dxa"/>
          </w:tcPr>
          <w:p w:rsidR="007515FC" w:rsidP="00550493" w:rsidRDefault="00663713" w14:paraId="5B4AADF9" w14:textId="72714DC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286,3</w:t>
            </w:r>
            <w:r w:rsidR="007515FC">
              <w:rPr>
                <w:rFonts w:ascii="Courier New" w:hAnsi="Courier New" w:cs="Courier New"/>
              </w:rPr>
              <w:t>8</w:t>
            </w:r>
          </w:p>
        </w:tc>
        <w:tc>
          <w:tcPr>
            <w:tcW w:w="1701" w:type="dxa"/>
          </w:tcPr>
          <w:p w:rsidR="007515FC" w:rsidP="00550493" w:rsidRDefault="00C04586" w14:paraId="0FB00B36" w14:textId="3372DD2F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kn </w:t>
            </w:r>
            <w:r w:rsidR="0028081C">
              <w:rPr>
                <w:rFonts w:ascii="Courier New" w:hAnsi="Courier New" w:cs="Courier New"/>
              </w:rPr>
              <w:t>5</w:t>
            </w:r>
            <w:r>
              <w:rPr>
                <w:rFonts w:ascii="Courier New" w:hAnsi="Courier New" w:cs="Courier New"/>
              </w:rPr>
              <w:t>72</w:t>
            </w:r>
            <w:r w:rsidR="0028081C">
              <w:rPr>
                <w:rFonts w:ascii="Courier New" w:hAnsi="Courier New" w:cs="Courier New"/>
              </w:rPr>
              <w:t>,76</w:t>
            </w:r>
          </w:p>
        </w:tc>
      </w:tr>
    </w:tbl>
    <w:p w:rsidR="00550493" w:rsidP="00550493" w:rsidRDefault="00550493" w14:paraId="37ED6122" w14:textId="77777777">
      <w:pPr>
        <w:pStyle w:val="Odlomakpopisa"/>
        <w:tabs>
          <w:tab w:val="left" w:pos="3119"/>
        </w:tabs>
        <w:ind w:left="840"/>
        <w:jc w:val="both"/>
        <w:rPr>
          <w:rFonts w:ascii="Courier New" w:hAnsi="Courier New" w:cs="Courier New"/>
        </w:rPr>
      </w:pPr>
    </w:p>
    <w:tbl>
      <w:tblPr>
        <w:tblStyle w:val="Reetkatablice"/>
        <w:tblW w:w="3719" w:type="dxa"/>
        <w:tblInd w:w="5745" w:type="dxa"/>
        <w:tblLook w:firstRow="1" w:lastRow="0" w:firstColumn="1" w:lastColumn="0" w:noHBand="0" w:noVBand="1" w:val="04A0"/>
      </w:tblPr>
      <w:tblGrid>
        <w:gridCol w:w="1876"/>
        <w:gridCol w:w="1843"/>
      </w:tblGrid>
      <w:tr w:rsidR="0028081C" w:rsidTr="00C04586" w14:paraId="3913C1D2" w14:textId="77777777">
        <w:trPr>
          <w:trHeight w:val="250"/>
        </w:trPr>
        <w:tc>
          <w:tcPr>
            <w:tcW w:w="1876" w:type="dxa"/>
          </w:tcPr>
          <w:p w:rsidRPr="001D51CE" w:rsidR="0028081C" w:rsidP="00550493" w:rsidRDefault="0028081C" w14:paraId="3E189F0E" w14:textId="45FF5F3E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 w:rsidRPr="001D51CE">
              <w:rPr>
                <w:rFonts w:ascii="Courier New" w:hAnsi="Courier New" w:cs="Courier New"/>
              </w:rPr>
              <w:t>UKUPNO:</w:t>
            </w:r>
          </w:p>
        </w:tc>
        <w:tc>
          <w:tcPr>
            <w:tcW w:w="1843" w:type="dxa"/>
          </w:tcPr>
          <w:p w:rsidRPr="001D51CE" w:rsidR="0028081C" w:rsidP="00550493" w:rsidRDefault="00C04586" w14:paraId="519AC210" w14:textId="0FA507CC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kn 1.</w:t>
            </w:r>
            <w:r w:rsidRPr="001D51CE" w:rsidR="0028081C">
              <w:rPr>
                <w:rFonts w:ascii="Courier New" w:hAnsi="Courier New" w:cs="Courier New"/>
                <w:b/>
              </w:rPr>
              <w:t>1</w:t>
            </w:r>
            <w:r>
              <w:rPr>
                <w:rFonts w:ascii="Courier New" w:hAnsi="Courier New" w:cs="Courier New"/>
                <w:b/>
              </w:rPr>
              <w:t>45</w:t>
            </w:r>
            <w:r w:rsidRPr="001D51CE" w:rsidR="0028081C">
              <w:rPr>
                <w:rFonts w:ascii="Courier New" w:hAnsi="Courier New" w:cs="Courier New"/>
                <w:b/>
              </w:rPr>
              <w:t>,52</w:t>
            </w:r>
          </w:p>
        </w:tc>
      </w:tr>
    </w:tbl>
    <w:p w:rsidR="005301B8" w:rsidP="0028081C" w:rsidRDefault="005301B8" w14:paraId="427D6553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p w:rsidRPr="00040189" w:rsidR="005301B8" w:rsidP="0028081C" w:rsidRDefault="005301B8" w14:paraId="642B4226" w14:textId="0673EE43">
      <w:pPr>
        <w:tabs>
          <w:tab w:val="left" w:pos="3119"/>
        </w:tabs>
        <w:jc w:val="both"/>
        <w:rPr>
          <w:rFonts w:ascii="Courier New" w:hAnsi="Courier New" w:cs="Courier New"/>
          <w:b/>
          <w:u w:val="single"/>
        </w:rPr>
      </w:pPr>
      <w:r w:rsidRPr="00040189">
        <w:rPr>
          <w:rFonts w:ascii="Courier New" w:hAnsi="Courier New" w:cs="Courier New"/>
          <w:b/>
          <w:u w:val="single"/>
        </w:rPr>
        <w:t>OBRAČUN OSTALIH TROŠKOVA</w:t>
      </w:r>
    </w:p>
    <w:p w:rsidR="005301B8" w:rsidP="0028081C" w:rsidRDefault="005301B8" w14:paraId="6A958DF5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tbl>
      <w:tblPr>
        <w:tblStyle w:val="Reetkatablice"/>
        <w:tblW w:w="8624" w:type="dxa"/>
        <w:tblInd w:w="840" w:type="dxa"/>
        <w:tblLayout w:type="fixed"/>
        <w:tblLook w:firstRow="1" w:lastRow="0" w:firstColumn="1" w:lastColumn="0" w:noHBand="0" w:noVBand="1" w:val="04A0"/>
      </w:tblPr>
      <w:tblGrid>
        <w:gridCol w:w="1942"/>
        <w:gridCol w:w="1796"/>
        <w:gridCol w:w="2413"/>
        <w:gridCol w:w="2473"/>
      </w:tblGrid>
      <w:tr w:rsidRPr="0028081C" w:rsidR="005301B8" w:rsidTr="008D6291" w14:paraId="3599D79D" w14:textId="77777777">
        <w:trPr>
          <w:trHeight w:val="371"/>
        </w:trPr>
        <w:tc>
          <w:tcPr>
            <w:tcW w:w="3001" w:type="dxa"/>
            <w:gridSpan w:val="2"/>
            <w:vAlign w:val="center"/>
          </w:tcPr>
          <w:p w:rsidRPr="00040189" w:rsidR="005301B8" w:rsidP="008D6291" w:rsidRDefault="005301B8" w14:paraId="61CC13D1" w14:textId="77777777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 w:rsidRPr="00040189">
              <w:rPr>
                <w:rFonts w:ascii="Courier New" w:hAnsi="Courier New" w:cs="Courier New"/>
              </w:rPr>
              <w:t>RELACIJA</w:t>
            </w:r>
          </w:p>
        </w:tc>
        <w:tc>
          <w:tcPr>
            <w:tcW w:w="1937" w:type="dxa"/>
            <w:vMerge w:val="restart"/>
            <w:vAlign w:val="center"/>
          </w:tcPr>
          <w:p w:rsidRPr="00040189" w:rsidR="005301B8" w:rsidP="008D6291" w:rsidRDefault="005301B8" w14:paraId="6D2126D8" w14:textId="55214C42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 w:rsidRPr="00040189">
              <w:rPr>
                <w:rFonts w:ascii="Courier New" w:hAnsi="Courier New" w:cs="Courier New"/>
              </w:rPr>
              <w:t>OPIS TROŠKOVA</w:t>
            </w:r>
          </w:p>
        </w:tc>
        <w:tc>
          <w:tcPr>
            <w:tcW w:w="1985" w:type="dxa"/>
            <w:vMerge w:val="restart"/>
            <w:vAlign w:val="center"/>
          </w:tcPr>
          <w:p w:rsidRPr="00040189" w:rsidR="005301B8" w:rsidP="008D6291" w:rsidRDefault="005301B8" w14:paraId="2BDC1838" w14:textId="21485C32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 w:rsidRPr="00040189">
              <w:rPr>
                <w:rFonts w:ascii="Courier New" w:hAnsi="Courier New" w:cs="Courier New"/>
              </w:rPr>
              <w:t>IZNOS</w:t>
            </w:r>
            <w:r w:rsidR="00CA36B1">
              <w:rPr>
                <w:rFonts w:ascii="Courier New" w:hAnsi="Courier New" w:cs="Courier New"/>
              </w:rPr>
              <w:t xml:space="preserve"> (kn</w:t>
            </w:r>
            <w:r w:rsidRPr="00040189">
              <w:rPr>
                <w:rFonts w:ascii="Courier New" w:hAnsi="Courier New" w:cs="Courier New"/>
              </w:rPr>
              <w:t>)</w:t>
            </w:r>
          </w:p>
        </w:tc>
      </w:tr>
      <w:tr w:rsidR="005301B8" w:rsidTr="008D6291" w14:paraId="6DA6C0B0" w14:textId="77777777">
        <w:trPr>
          <w:trHeight w:val="365"/>
        </w:trPr>
        <w:tc>
          <w:tcPr>
            <w:tcW w:w="1559" w:type="dxa"/>
            <w:vAlign w:val="center"/>
          </w:tcPr>
          <w:p w:rsidR="005301B8" w:rsidP="008D6291" w:rsidRDefault="005301B8" w14:paraId="69F16F82" w14:textId="77777777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OD</w:t>
            </w:r>
          </w:p>
        </w:tc>
        <w:tc>
          <w:tcPr>
            <w:tcW w:w="1442" w:type="dxa"/>
            <w:vAlign w:val="center"/>
          </w:tcPr>
          <w:p w:rsidR="005301B8" w:rsidP="008D6291" w:rsidRDefault="005301B8" w14:paraId="6E4FC762" w14:textId="77777777">
            <w:pPr>
              <w:pStyle w:val="Odlomakpopisa"/>
              <w:tabs>
                <w:tab w:val="left" w:pos="3119"/>
              </w:tabs>
              <w:ind w:left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DO</w:t>
            </w:r>
          </w:p>
        </w:tc>
        <w:tc>
          <w:tcPr>
            <w:tcW w:w="1937" w:type="dxa"/>
            <w:vMerge/>
          </w:tcPr>
          <w:p w:rsidR="005301B8" w:rsidP="008D6291" w:rsidRDefault="005301B8" w14:paraId="05A0EFCB" w14:textId="7777777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</w:tcPr>
          <w:p w:rsidR="005301B8" w:rsidP="008D6291" w:rsidRDefault="005301B8" w14:paraId="0A1BF586" w14:textId="7777777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</w:p>
        </w:tc>
      </w:tr>
      <w:tr w:rsidR="005301B8" w:rsidTr="008D6291" w14:paraId="4BD656E3" w14:textId="77777777">
        <w:trPr>
          <w:trHeight w:val="518"/>
        </w:trPr>
        <w:tc>
          <w:tcPr>
            <w:tcW w:w="1559" w:type="dxa"/>
          </w:tcPr>
          <w:p w:rsidR="005301B8" w:rsidP="008D6291" w:rsidRDefault="005301B8" w14:paraId="313B03D1" w14:textId="7777777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Zagreb</w:t>
            </w:r>
          </w:p>
        </w:tc>
        <w:tc>
          <w:tcPr>
            <w:tcW w:w="1442" w:type="dxa"/>
          </w:tcPr>
          <w:p w:rsidR="005301B8" w:rsidP="008D6291" w:rsidRDefault="00896533" w14:paraId="400E47B6" w14:textId="6C944A51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Zadar</w:t>
            </w:r>
          </w:p>
        </w:tc>
        <w:tc>
          <w:tcPr>
            <w:tcW w:w="1937" w:type="dxa"/>
          </w:tcPr>
          <w:p w:rsidR="005301B8" w:rsidP="008D6291" w:rsidRDefault="005301B8" w14:paraId="7EE1E256" w14:textId="7CF5B7D0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cestarina</w:t>
            </w:r>
          </w:p>
        </w:tc>
        <w:tc>
          <w:tcPr>
            <w:tcW w:w="1985" w:type="dxa"/>
          </w:tcPr>
          <w:p w:rsidR="005301B8" w:rsidP="008D6291" w:rsidRDefault="00CA36B1" w14:paraId="3AB4F98D" w14:textId="3C6CAC76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kn </w:t>
            </w:r>
            <w:r w:rsidR="00C04586">
              <w:rPr>
                <w:rFonts w:ascii="Courier New" w:hAnsi="Courier New" w:cs="Courier New"/>
              </w:rPr>
              <w:t>134</w:t>
            </w:r>
            <w:r w:rsidR="000D0405">
              <w:rPr>
                <w:rFonts w:ascii="Courier New" w:hAnsi="Courier New" w:cs="Courier New"/>
              </w:rPr>
              <w:t>,00</w:t>
            </w:r>
          </w:p>
        </w:tc>
      </w:tr>
      <w:tr w:rsidR="005301B8" w:rsidTr="008D6291" w14:paraId="301C0D25" w14:textId="77777777">
        <w:trPr>
          <w:trHeight w:val="518"/>
        </w:trPr>
        <w:tc>
          <w:tcPr>
            <w:tcW w:w="1559" w:type="dxa"/>
          </w:tcPr>
          <w:p w:rsidR="005301B8" w:rsidP="008D6291" w:rsidRDefault="00896533" w14:paraId="78D012EF" w14:textId="1F3E069A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Zadar</w:t>
            </w:r>
          </w:p>
        </w:tc>
        <w:tc>
          <w:tcPr>
            <w:tcW w:w="1442" w:type="dxa"/>
          </w:tcPr>
          <w:p w:rsidR="005301B8" w:rsidP="008D6291" w:rsidRDefault="005301B8" w14:paraId="61735E2C" w14:textId="7777777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Zagreb</w:t>
            </w:r>
          </w:p>
        </w:tc>
        <w:tc>
          <w:tcPr>
            <w:tcW w:w="1937" w:type="dxa"/>
          </w:tcPr>
          <w:p w:rsidR="005301B8" w:rsidP="008D6291" w:rsidRDefault="005301B8" w14:paraId="21F0A7DC" w14:textId="17B092BE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cestarina</w:t>
            </w:r>
          </w:p>
        </w:tc>
        <w:tc>
          <w:tcPr>
            <w:tcW w:w="1985" w:type="dxa"/>
          </w:tcPr>
          <w:p w:rsidR="005301B8" w:rsidP="008D6291" w:rsidRDefault="00CA36B1" w14:paraId="28646FA6" w14:textId="7B0104FA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kn </w:t>
            </w:r>
            <w:r w:rsidR="00C04586">
              <w:rPr>
                <w:rFonts w:ascii="Courier New" w:hAnsi="Courier New" w:cs="Courier New"/>
              </w:rPr>
              <w:t>134</w:t>
            </w:r>
            <w:r w:rsidR="000D0405">
              <w:rPr>
                <w:rFonts w:ascii="Courier New" w:hAnsi="Courier New" w:cs="Courier New"/>
              </w:rPr>
              <w:t>,00</w:t>
            </w:r>
          </w:p>
        </w:tc>
      </w:tr>
    </w:tbl>
    <w:p w:rsidR="005301B8" w:rsidP="0028081C" w:rsidRDefault="005301B8" w14:paraId="2888364A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tbl>
      <w:tblPr>
        <w:tblStyle w:val="Reetkatablice"/>
        <w:tblW w:w="3719" w:type="dxa"/>
        <w:tblInd w:w="5745" w:type="dxa"/>
        <w:tblLook w:firstRow="1" w:lastRow="0" w:firstColumn="1" w:lastColumn="0" w:noHBand="0" w:noVBand="1" w:val="04A0"/>
      </w:tblPr>
      <w:tblGrid>
        <w:gridCol w:w="2018"/>
        <w:gridCol w:w="1701"/>
      </w:tblGrid>
      <w:tr w:rsidR="000D0405" w:rsidTr="008D6291" w14:paraId="13BE4BF6" w14:textId="77777777">
        <w:trPr>
          <w:trHeight w:val="250"/>
        </w:trPr>
        <w:tc>
          <w:tcPr>
            <w:tcW w:w="2018" w:type="dxa"/>
          </w:tcPr>
          <w:p w:rsidRPr="001D51CE" w:rsidR="000D0405" w:rsidP="008D6291" w:rsidRDefault="000D0405" w14:paraId="0760F668" w14:textId="77777777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</w:rPr>
            </w:pPr>
            <w:r w:rsidRPr="001D51CE">
              <w:rPr>
                <w:rFonts w:ascii="Courier New" w:hAnsi="Courier New" w:cs="Courier New"/>
              </w:rPr>
              <w:t>UKUPNO:</w:t>
            </w:r>
          </w:p>
        </w:tc>
        <w:tc>
          <w:tcPr>
            <w:tcW w:w="1701" w:type="dxa"/>
          </w:tcPr>
          <w:p w:rsidRPr="001D51CE" w:rsidR="000D0405" w:rsidP="00FE56F0" w:rsidRDefault="000D0405" w14:paraId="2DD9B33F" w14:textId="4039C129">
            <w:pPr>
              <w:pStyle w:val="Odlomakpopisa"/>
              <w:tabs>
                <w:tab w:val="left" w:pos="3119"/>
              </w:tabs>
              <w:ind w:left="0"/>
              <w:jc w:val="both"/>
              <w:rPr>
                <w:rFonts w:ascii="Courier New" w:hAnsi="Courier New" w:cs="Courier New"/>
                <w:b/>
              </w:rPr>
            </w:pPr>
            <w:r w:rsidRPr="001D51CE">
              <w:rPr>
                <w:rFonts w:ascii="Courier New" w:hAnsi="Courier New" w:cs="Courier New"/>
                <w:b/>
              </w:rPr>
              <w:t xml:space="preserve">kn </w:t>
            </w:r>
            <w:r w:rsidRPr="001D51CE" w:rsidR="00FE56F0">
              <w:rPr>
                <w:rFonts w:ascii="Courier New" w:hAnsi="Courier New" w:cs="Courier New"/>
                <w:b/>
              </w:rPr>
              <w:t>2</w:t>
            </w:r>
            <w:r w:rsidR="00284AF1">
              <w:rPr>
                <w:rFonts w:ascii="Courier New" w:hAnsi="Courier New" w:cs="Courier New"/>
                <w:b/>
              </w:rPr>
              <w:t>68</w:t>
            </w:r>
            <w:r w:rsidRPr="001D51CE" w:rsidR="00FE56F0">
              <w:rPr>
                <w:rFonts w:ascii="Courier New" w:hAnsi="Courier New" w:cs="Courier New"/>
                <w:b/>
              </w:rPr>
              <w:t>,00</w:t>
            </w:r>
          </w:p>
        </w:tc>
      </w:tr>
    </w:tbl>
    <w:p w:rsidR="000D0405" w:rsidP="0028081C" w:rsidRDefault="000D0405" w14:paraId="07DB654C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p w:rsidR="00743F51" w:rsidP="00743F51" w:rsidRDefault="00743F51" w14:paraId="4EA514A5" w14:textId="77777777">
      <w:pPr>
        <w:tabs>
          <w:tab w:val="left" w:pos="3119"/>
          <w:tab w:val="right" w:pos="9072"/>
        </w:tabs>
        <w:jc w:val="both"/>
        <w:rPr>
          <w:rFonts w:ascii="Courier New" w:hAnsi="Courier New" w:cs="Courier New"/>
          <w:b/>
        </w:rPr>
      </w:pPr>
    </w:p>
    <w:p w:rsidR="00743F51" w:rsidP="00743F51" w:rsidRDefault="00743F51" w14:paraId="2E15CA25" w14:textId="77777777">
      <w:pPr>
        <w:tabs>
          <w:tab w:val="left" w:pos="3119"/>
          <w:tab w:val="right" w:pos="9072"/>
        </w:tabs>
        <w:jc w:val="both"/>
        <w:rPr>
          <w:rFonts w:ascii="Courier New" w:hAnsi="Courier New" w:cs="Courier New"/>
          <w:b/>
        </w:rPr>
      </w:pPr>
    </w:p>
    <w:p w:rsidRPr="00A00CC5" w:rsidR="00743F51" w:rsidP="00743F51" w:rsidRDefault="00743F51" w14:paraId="3D8C6901" w14:textId="0CC417F4">
      <w:pPr>
        <w:tabs>
          <w:tab w:val="left" w:pos="3119"/>
          <w:tab w:val="right" w:pos="9072"/>
        </w:tabs>
        <w:jc w:val="both"/>
        <w:rPr>
          <w:rFonts w:ascii="Courier New" w:hAnsi="Courier New" w:cs="Courier New"/>
        </w:rPr>
      </w:pPr>
      <w:r w:rsidRPr="00A00CC5">
        <w:rPr>
          <w:rFonts w:ascii="Courier New" w:hAnsi="Courier New" w:cs="Courier New"/>
        </w:rPr>
        <w:t xml:space="preserve">UKUPNO (po ročištu): </w:t>
      </w:r>
      <w:r w:rsidRPr="00A00CC5">
        <w:rPr>
          <w:rFonts w:ascii="Courier New" w:hAnsi="Courier New" w:cs="Courier New"/>
        </w:rPr>
        <w:tab/>
        <w:t>..</w:t>
      </w:r>
      <w:r w:rsidR="00284AF1">
        <w:rPr>
          <w:rFonts w:ascii="Courier New" w:hAnsi="Courier New" w:cs="Courier New"/>
        </w:rPr>
        <w:t xml:space="preserve">.......................... </w:t>
      </w:r>
      <w:r w:rsidR="00284AF1">
        <w:rPr>
          <w:rFonts w:ascii="Courier New" w:hAnsi="Courier New" w:cs="Courier New"/>
        </w:rPr>
        <w:tab/>
        <w:t>kn 1.41</w:t>
      </w:r>
      <w:r w:rsidRPr="00A00CC5">
        <w:rPr>
          <w:rFonts w:ascii="Courier New" w:hAnsi="Courier New" w:cs="Courier New"/>
        </w:rPr>
        <w:t>3,52</w:t>
      </w:r>
    </w:p>
    <w:p w:rsidR="00FE56F0" w:rsidP="00FE56F0" w:rsidRDefault="00FE56F0" w14:paraId="0F82282D" w14:textId="77777777">
      <w:pPr>
        <w:pBdr>
          <w:bottom w:val="single" w:color="auto" w:sz="4" w:space="1"/>
        </w:pBdr>
        <w:tabs>
          <w:tab w:val="left" w:pos="3119"/>
        </w:tabs>
        <w:jc w:val="both"/>
        <w:rPr>
          <w:rFonts w:ascii="Courier New" w:hAnsi="Courier New" w:cs="Courier New"/>
        </w:rPr>
      </w:pPr>
    </w:p>
    <w:p w:rsidR="00743F51" w:rsidP="00040189" w:rsidRDefault="00743F51" w14:paraId="70B75795" w14:textId="77777777">
      <w:pPr>
        <w:tabs>
          <w:tab w:val="left" w:pos="3119"/>
          <w:tab w:val="right" w:pos="9072"/>
        </w:tabs>
        <w:jc w:val="both"/>
        <w:rPr>
          <w:rFonts w:ascii="Courier New" w:hAnsi="Courier New" w:cs="Courier New"/>
          <w:b/>
        </w:rPr>
      </w:pPr>
    </w:p>
    <w:p w:rsidRPr="00040189" w:rsidR="00743F51" w:rsidP="00A00CC5" w:rsidRDefault="00743F51" w14:paraId="44A7DF5F" w14:textId="4244B972">
      <w:pPr>
        <w:tabs>
          <w:tab w:val="left" w:pos="3119"/>
          <w:tab w:val="right" w:pos="9072"/>
        </w:tabs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SVEUKUPNO (četiri ročišta): ......................</w:t>
      </w:r>
      <w:r w:rsidR="00284AF1">
        <w:rPr>
          <w:rFonts w:ascii="Courier New" w:hAnsi="Courier New" w:cs="Courier New"/>
          <w:b/>
        </w:rPr>
        <w:t xml:space="preserve"> </w:t>
      </w:r>
      <w:r w:rsidR="00284AF1">
        <w:rPr>
          <w:rFonts w:ascii="Courier New" w:hAnsi="Courier New" w:cs="Courier New"/>
          <w:b/>
        </w:rPr>
        <w:tab/>
        <w:t>kn 5</w:t>
      </w:r>
      <w:r w:rsidR="00A00CC5">
        <w:rPr>
          <w:rFonts w:ascii="Courier New" w:hAnsi="Courier New" w:cs="Courier New"/>
          <w:b/>
        </w:rPr>
        <w:t>.654,08</w:t>
      </w:r>
    </w:p>
    <w:p w:rsidRPr="00E224B1" w:rsidR="00FE56F0" w:rsidP="004D029E" w:rsidRDefault="00FE56F0" w14:paraId="0F4BFB53" w14:textId="77777777">
      <w:pPr>
        <w:tabs>
          <w:tab w:val="left" w:pos="3119"/>
        </w:tabs>
        <w:jc w:val="both"/>
        <w:rPr>
          <w:rFonts w:ascii="Courier New" w:hAnsi="Courier New" w:cs="Courier New"/>
        </w:rPr>
      </w:pPr>
    </w:p>
    <w:sectPr w:rsidRPr="00E224B1" w:rsidR="00FE56F0" w:rsidSect="003035BD">
      <w:head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4586" w:rsidP="004066C8" w:rsidRDefault="00C04586" w14:paraId="449E5996" w14:textId="77777777">
      <w:r>
        <w:separator/>
      </w:r>
    </w:p>
  </w:endnote>
  <w:endnote w:type="continuationSeparator" w:id="0">
    <w:p w:rsidR="00C04586" w:rsidP="004066C8" w:rsidRDefault="00C04586" w14:paraId="66475E5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B283B" w:rsidR="00C04586" w:rsidP="003B283B" w:rsidRDefault="00C04586" w14:paraId="680B202C" w14:textId="78D7111E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4586" w:rsidP="004066C8" w:rsidRDefault="00C04586" w14:paraId="4E77AB4B" w14:textId="77777777">
      <w:r>
        <w:separator/>
      </w:r>
    </w:p>
  </w:footnote>
  <w:footnote w:type="continuationSeparator" w:id="0">
    <w:p w:rsidR="00C04586" w:rsidP="004066C8" w:rsidRDefault="00C04586" w14:paraId="0EA2D05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4586" w:rsidP="00874219" w:rsidRDefault="00C04586" w14:paraId="54BFC6AD" w14:textId="0060E7D8">
    <w:pPr>
      <w:pStyle w:val="Zaglavlje"/>
      <w:jc w:val="center"/>
    </w:pPr>
  </w:p>
  <w:p w:rsidR="00C04586" w:rsidP="00874219" w:rsidRDefault="00C04586" w14:paraId="20AAFED2" w14:textId="77777777">
    <w:pPr>
      <w:pStyle w:val="Zaglavlje"/>
      <w:jc w:val="center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05E7" w:rsidR="00C04586" w:rsidP="003575A2" w:rsidRDefault="00C04586" w14:paraId="560DF5A7" w14:textId="77777777">
    <w:pPr>
      <w:pStyle w:val="Zaglavlje"/>
      <w:rPr>
        <w:b/>
      </w:rPr>
    </w:pPr>
    <w:r w:rsidRPr="006705E7">
      <w:rPr>
        <w:b/>
      </w:rPr>
      <w:t>STEČAJNI UPRAVITELJ</w:t>
    </w:r>
  </w:p>
  <w:p w:rsidRPr="006705E7" w:rsidR="00C04586" w:rsidP="003575A2" w:rsidRDefault="00C04586" w14:paraId="7095F6EF" w14:textId="77777777">
    <w:pPr>
      <w:pStyle w:val="Zaglavlje"/>
      <w:rPr>
        <w:b/>
      </w:rPr>
    </w:pPr>
  </w:p>
  <w:p w:rsidRPr="006705E7" w:rsidR="00C04586" w:rsidP="003575A2" w:rsidRDefault="00C04586" w14:paraId="442F24E9" w14:textId="77777777">
    <w:pPr>
      <w:pStyle w:val="Zaglavlje"/>
      <w:rPr>
        <w:b/>
      </w:rPr>
    </w:pPr>
    <w:r>
      <w:rPr>
        <w:b/>
      </w:rPr>
      <w:t>IVAN GJURAŠIĆ</w:t>
    </w:r>
  </w:p>
  <w:p w:rsidRPr="00846430" w:rsidR="00C04586" w:rsidP="003575A2" w:rsidRDefault="00C04586" w14:paraId="5FA7E2AC" w14:textId="77777777">
    <w:pPr>
      <w:pStyle w:val="Zaglavlje"/>
    </w:pPr>
  </w:p>
  <w:p w:rsidRPr="00846430" w:rsidR="00C04586" w:rsidP="003575A2" w:rsidRDefault="00C04586" w14:paraId="46AFCD21" w14:textId="77777777">
    <w:pPr>
      <w:pStyle w:val="Zaglavlje"/>
      <w:rPr>
        <w:sz w:val="16"/>
        <w:szCs w:val="16"/>
      </w:rPr>
    </w:pPr>
    <w:r>
      <w:rPr>
        <w:sz w:val="16"/>
        <w:szCs w:val="16"/>
      </w:rPr>
      <w:t>Petrinjska 2</w:t>
    </w:r>
    <w:r w:rsidRPr="00846430">
      <w:rPr>
        <w:sz w:val="16"/>
        <w:szCs w:val="16"/>
      </w:rPr>
      <w:t>8</w:t>
    </w:r>
  </w:p>
  <w:p w:rsidRPr="00846430" w:rsidR="00C04586" w:rsidP="003575A2" w:rsidRDefault="00C04586" w14:paraId="615D535D" w14:textId="77777777">
    <w:pPr>
      <w:pStyle w:val="Zaglavlje"/>
      <w:rPr>
        <w:sz w:val="16"/>
        <w:szCs w:val="16"/>
      </w:rPr>
    </w:pPr>
    <w:r w:rsidRPr="00846430">
      <w:rPr>
        <w:sz w:val="16"/>
        <w:szCs w:val="16"/>
      </w:rPr>
      <w:t>HR-10000 ZAGREB</w:t>
    </w:r>
  </w:p>
  <w:p w:rsidR="00C04586" w:rsidP="003575A2" w:rsidRDefault="00C04586" w14:paraId="5453F199" w14:textId="77777777">
    <w:pPr>
      <w:pStyle w:val="Zaglavlje"/>
      <w:rPr>
        <w:sz w:val="16"/>
        <w:szCs w:val="16"/>
      </w:rPr>
    </w:pPr>
  </w:p>
  <w:p w:rsidRPr="00846430" w:rsidR="00C04586" w:rsidP="003575A2" w:rsidRDefault="00C04586" w14:paraId="33685A1E" w14:textId="77777777">
    <w:pPr>
      <w:pStyle w:val="Zaglavlje"/>
      <w:rPr>
        <w:sz w:val="16"/>
        <w:szCs w:val="16"/>
      </w:rPr>
    </w:pPr>
    <w:r w:rsidRPr="00846430">
      <w:rPr>
        <w:sz w:val="16"/>
        <w:szCs w:val="16"/>
      </w:rPr>
      <w:t>T: +385 1 6381 225</w:t>
    </w:r>
  </w:p>
  <w:p w:rsidRPr="00846430" w:rsidR="00C04586" w:rsidP="003575A2" w:rsidRDefault="00C04586" w14:paraId="4555FB14" w14:textId="77777777">
    <w:pPr>
      <w:pStyle w:val="Zaglavlje"/>
      <w:rPr>
        <w:sz w:val="16"/>
        <w:szCs w:val="16"/>
      </w:rPr>
    </w:pPr>
    <w:r w:rsidRPr="00846430">
      <w:rPr>
        <w:sz w:val="16"/>
        <w:szCs w:val="16"/>
      </w:rPr>
      <w:t>F: +385 1 6381 226</w:t>
    </w:r>
  </w:p>
  <w:p w:rsidRPr="0018095E" w:rsidR="00C04586" w:rsidRDefault="00C04586" w14:paraId="5932ECB5" w14:textId="0CCDC6EC">
    <w:pPr>
      <w:pStyle w:val="Zaglavlje"/>
      <w:rPr>
        <w:sz w:val="16"/>
        <w:szCs w:val="16"/>
      </w:rPr>
    </w:pPr>
    <w:r w:rsidRPr="00846430">
      <w:rPr>
        <w:sz w:val="16"/>
        <w:szCs w:val="16"/>
      </w:rPr>
      <w:t xml:space="preserve">E: </w:t>
    </w:r>
    <w:r>
      <w:rPr>
        <w:sz w:val="16"/>
        <w:szCs w:val="16"/>
      </w:rPr>
      <w:t>gjurasic@vip.hr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4518C"/>
    <w:multiLevelType w:val="hybridMultilevel"/>
    <w:tmpl w:val="791A56CE"/>
    <w:lvl w:ilvl="0" w:tplc="7AE63668">
      <w:start w:val="23"/>
      <w:numFmt w:val="bullet"/>
      <w:lvlText w:val="-"/>
      <w:lvlJc w:val="left"/>
      <w:pPr>
        <w:ind w:left="840" w:hanging="480"/>
      </w:pPr>
      <w:rPr>
        <w:rFonts w:hint="default" w:ascii="Courier New" w:hAnsi="Courier New" w:eastAsia="Times New Roman" w:cs="Courier New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1A40D7D"/>
    <w:multiLevelType w:val="hybridMultilevel"/>
    <w:tmpl w:val="35DED252"/>
    <w:lvl w:ilvl="0" w:tplc="54023B92">
      <w:start w:val="1"/>
      <w:numFmt w:val="bullet"/>
      <w:lvlText w:val=""/>
      <w:lvlJc w:val="left"/>
      <w:pPr>
        <w:ind w:left="720" w:hanging="72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5094F8B"/>
    <w:multiLevelType w:val="hybridMultilevel"/>
    <w:tmpl w:val="9EB8A6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636C0B"/>
    <w:multiLevelType w:val="hybridMultilevel"/>
    <w:tmpl w:val="D3109E0C"/>
    <w:lvl w:ilvl="0" w:tplc="54023B92">
      <w:start w:val="1"/>
      <w:numFmt w:val="bullet"/>
      <w:lvlText w:val=""/>
      <w:lvlJc w:val="left"/>
      <w:pPr>
        <w:ind w:left="720" w:hanging="72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C8"/>
    <w:rsid w:val="000001EC"/>
    <w:rsid w:val="000016F1"/>
    <w:rsid w:val="00004BCC"/>
    <w:rsid w:val="00005FE6"/>
    <w:rsid w:val="00014BBB"/>
    <w:rsid w:val="00016AE5"/>
    <w:rsid w:val="00017403"/>
    <w:rsid w:val="00020C3C"/>
    <w:rsid w:val="0002145B"/>
    <w:rsid w:val="000227C5"/>
    <w:rsid w:val="00023B44"/>
    <w:rsid w:val="00025C1F"/>
    <w:rsid w:val="00035FB7"/>
    <w:rsid w:val="00040189"/>
    <w:rsid w:val="000448D9"/>
    <w:rsid w:val="00052EE0"/>
    <w:rsid w:val="00054129"/>
    <w:rsid w:val="00064B5F"/>
    <w:rsid w:val="00067073"/>
    <w:rsid w:val="000711B1"/>
    <w:rsid w:val="000725B3"/>
    <w:rsid w:val="0007778E"/>
    <w:rsid w:val="000856CA"/>
    <w:rsid w:val="00093AA6"/>
    <w:rsid w:val="00094799"/>
    <w:rsid w:val="00096D3F"/>
    <w:rsid w:val="000A03B2"/>
    <w:rsid w:val="000A7F83"/>
    <w:rsid w:val="000B0820"/>
    <w:rsid w:val="000B1D42"/>
    <w:rsid w:val="000B3B26"/>
    <w:rsid w:val="000B40ED"/>
    <w:rsid w:val="000C3A58"/>
    <w:rsid w:val="000C3C54"/>
    <w:rsid w:val="000C4783"/>
    <w:rsid w:val="000C581C"/>
    <w:rsid w:val="000D026F"/>
    <w:rsid w:val="000D0405"/>
    <w:rsid w:val="000D126F"/>
    <w:rsid w:val="000D1C11"/>
    <w:rsid w:val="000D43C3"/>
    <w:rsid w:val="000F266B"/>
    <w:rsid w:val="000F365F"/>
    <w:rsid w:val="000F67F6"/>
    <w:rsid w:val="000F758D"/>
    <w:rsid w:val="001016B5"/>
    <w:rsid w:val="00101A42"/>
    <w:rsid w:val="0010509A"/>
    <w:rsid w:val="0010665C"/>
    <w:rsid w:val="00112C5C"/>
    <w:rsid w:val="00114C7F"/>
    <w:rsid w:val="001152C3"/>
    <w:rsid w:val="00126769"/>
    <w:rsid w:val="00126BF2"/>
    <w:rsid w:val="00132390"/>
    <w:rsid w:val="00134C86"/>
    <w:rsid w:val="0014078C"/>
    <w:rsid w:val="00144441"/>
    <w:rsid w:val="00146CBB"/>
    <w:rsid w:val="001477D6"/>
    <w:rsid w:val="00147F0E"/>
    <w:rsid w:val="0015105E"/>
    <w:rsid w:val="00151786"/>
    <w:rsid w:val="00161D6A"/>
    <w:rsid w:val="00162AE3"/>
    <w:rsid w:val="00165098"/>
    <w:rsid w:val="00165DD8"/>
    <w:rsid w:val="00167E46"/>
    <w:rsid w:val="00171A8D"/>
    <w:rsid w:val="00174878"/>
    <w:rsid w:val="00175075"/>
    <w:rsid w:val="00175FDF"/>
    <w:rsid w:val="0018095E"/>
    <w:rsid w:val="00185C08"/>
    <w:rsid w:val="0018632C"/>
    <w:rsid w:val="00187D85"/>
    <w:rsid w:val="0019077C"/>
    <w:rsid w:val="00190C68"/>
    <w:rsid w:val="001952E2"/>
    <w:rsid w:val="001A1C4A"/>
    <w:rsid w:val="001A36A1"/>
    <w:rsid w:val="001A52AF"/>
    <w:rsid w:val="001A5D82"/>
    <w:rsid w:val="001A6907"/>
    <w:rsid w:val="001A7639"/>
    <w:rsid w:val="001B0B5E"/>
    <w:rsid w:val="001B34F6"/>
    <w:rsid w:val="001C4696"/>
    <w:rsid w:val="001C52F2"/>
    <w:rsid w:val="001C5D60"/>
    <w:rsid w:val="001D4E51"/>
    <w:rsid w:val="001D51CE"/>
    <w:rsid w:val="001E0AE2"/>
    <w:rsid w:val="001E16B6"/>
    <w:rsid w:val="001E1BBD"/>
    <w:rsid w:val="001E597C"/>
    <w:rsid w:val="001E78DA"/>
    <w:rsid w:val="00200B6C"/>
    <w:rsid w:val="00207893"/>
    <w:rsid w:val="00222870"/>
    <w:rsid w:val="00224CE1"/>
    <w:rsid w:val="00226703"/>
    <w:rsid w:val="00226840"/>
    <w:rsid w:val="002305B2"/>
    <w:rsid w:val="00232950"/>
    <w:rsid w:val="00232E0F"/>
    <w:rsid w:val="002355F4"/>
    <w:rsid w:val="00236AE1"/>
    <w:rsid w:val="0024158E"/>
    <w:rsid w:val="0024184C"/>
    <w:rsid w:val="00252F05"/>
    <w:rsid w:val="00256551"/>
    <w:rsid w:val="00262143"/>
    <w:rsid w:val="002629FB"/>
    <w:rsid w:val="00262A04"/>
    <w:rsid w:val="00264C3B"/>
    <w:rsid w:val="00265EBB"/>
    <w:rsid w:val="002703FC"/>
    <w:rsid w:val="00271BCC"/>
    <w:rsid w:val="0027672E"/>
    <w:rsid w:val="00277575"/>
    <w:rsid w:val="0028081C"/>
    <w:rsid w:val="00280DB1"/>
    <w:rsid w:val="00280DEB"/>
    <w:rsid w:val="00282BCC"/>
    <w:rsid w:val="0028446D"/>
    <w:rsid w:val="00284AF1"/>
    <w:rsid w:val="0028696B"/>
    <w:rsid w:val="002959FA"/>
    <w:rsid w:val="002963E5"/>
    <w:rsid w:val="002A54B5"/>
    <w:rsid w:val="002A5F28"/>
    <w:rsid w:val="002A6F90"/>
    <w:rsid w:val="002B0009"/>
    <w:rsid w:val="002B08E2"/>
    <w:rsid w:val="002C5890"/>
    <w:rsid w:val="002C5909"/>
    <w:rsid w:val="002C6DEE"/>
    <w:rsid w:val="002D4023"/>
    <w:rsid w:val="002D4DE5"/>
    <w:rsid w:val="002E25A1"/>
    <w:rsid w:val="002E3137"/>
    <w:rsid w:val="002E3DD2"/>
    <w:rsid w:val="002E5ED7"/>
    <w:rsid w:val="002E711D"/>
    <w:rsid w:val="002F00C8"/>
    <w:rsid w:val="002F2D86"/>
    <w:rsid w:val="002F356C"/>
    <w:rsid w:val="002F3FBF"/>
    <w:rsid w:val="002F5053"/>
    <w:rsid w:val="002F65DF"/>
    <w:rsid w:val="0030036C"/>
    <w:rsid w:val="003035BD"/>
    <w:rsid w:val="00310B57"/>
    <w:rsid w:val="003164C1"/>
    <w:rsid w:val="00322115"/>
    <w:rsid w:val="00322911"/>
    <w:rsid w:val="00323FD6"/>
    <w:rsid w:val="00324FE5"/>
    <w:rsid w:val="00327382"/>
    <w:rsid w:val="0033774A"/>
    <w:rsid w:val="003425BE"/>
    <w:rsid w:val="00353E13"/>
    <w:rsid w:val="00354240"/>
    <w:rsid w:val="003575A2"/>
    <w:rsid w:val="0036103A"/>
    <w:rsid w:val="00364225"/>
    <w:rsid w:val="003652B3"/>
    <w:rsid w:val="00370885"/>
    <w:rsid w:val="00370D67"/>
    <w:rsid w:val="00372DA4"/>
    <w:rsid w:val="00380384"/>
    <w:rsid w:val="003850BE"/>
    <w:rsid w:val="003865D4"/>
    <w:rsid w:val="00391069"/>
    <w:rsid w:val="0039229A"/>
    <w:rsid w:val="00392307"/>
    <w:rsid w:val="003947C9"/>
    <w:rsid w:val="003A1304"/>
    <w:rsid w:val="003A2808"/>
    <w:rsid w:val="003A2C3C"/>
    <w:rsid w:val="003A59D4"/>
    <w:rsid w:val="003B1B26"/>
    <w:rsid w:val="003B283B"/>
    <w:rsid w:val="003B7237"/>
    <w:rsid w:val="003C26FB"/>
    <w:rsid w:val="003C54DA"/>
    <w:rsid w:val="003D3F13"/>
    <w:rsid w:val="003D4989"/>
    <w:rsid w:val="003D5670"/>
    <w:rsid w:val="003E04D3"/>
    <w:rsid w:val="003E2D55"/>
    <w:rsid w:val="003F0A41"/>
    <w:rsid w:val="003F1EC2"/>
    <w:rsid w:val="003F58F4"/>
    <w:rsid w:val="00401593"/>
    <w:rsid w:val="00405FCF"/>
    <w:rsid w:val="004061B0"/>
    <w:rsid w:val="004066C8"/>
    <w:rsid w:val="004171C1"/>
    <w:rsid w:val="0042287C"/>
    <w:rsid w:val="0042727B"/>
    <w:rsid w:val="0043085A"/>
    <w:rsid w:val="004311C0"/>
    <w:rsid w:val="00432B9E"/>
    <w:rsid w:val="004336D1"/>
    <w:rsid w:val="00434F26"/>
    <w:rsid w:val="004354A7"/>
    <w:rsid w:val="0044078B"/>
    <w:rsid w:val="00443BFF"/>
    <w:rsid w:val="004479B6"/>
    <w:rsid w:val="004553ED"/>
    <w:rsid w:val="00461101"/>
    <w:rsid w:val="00463960"/>
    <w:rsid w:val="00470B27"/>
    <w:rsid w:val="00470E2A"/>
    <w:rsid w:val="004763CB"/>
    <w:rsid w:val="004802BF"/>
    <w:rsid w:val="004874B2"/>
    <w:rsid w:val="00491615"/>
    <w:rsid w:val="00491F09"/>
    <w:rsid w:val="00492042"/>
    <w:rsid w:val="00493CD8"/>
    <w:rsid w:val="00493E92"/>
    <w:rsid w:val="00495785"/>
    <w:rsid w:val="004B5A10"/>
    <w:rsid w:val="004B697D"/>
    <w:rsid w:val="004B78FE"/>
    <w:rsid w:val="004C01BD"/>
    <w:rsid w:val="004C0237"/>
    <w:rsid w:val="004C0EA7"/>
    <w:rsid w:val="004C11FB"/>
    <w:rsid w:val="004C3435"/>
    <w:rsid w:val="004D029E"/>
    <w:rsid w:val="004D0B66"/>
    <w:rsid w:val="004D1195"/>
    <w:rsid w:val="004D507C"/>
    <w:rsid w:val="004D6308"/>
    <w:rsid w:val="004E1197"/>
    <w:rsid w:val="004E11D7"/>
    <w:rsid w:val="004E41E5"/>
    <w:rsid w:val="004E559D"/>
    <w:rsid w:val="004E5EF5"/>
    <w:rsid w:val="004F0497"/>
    <w:rsid w:val="004F1D91"/>
    <w:rsid w:val="004F2324"/>
    <w:rsid w:val="004F3F1A"/>
    <w:rsid w:val="004F5996"/>
    <w:rsid w:val="004F7B6E"/>
    <w:rsid w:val="005022C3"/>
    <w:rsid w:val="005051C6"/>
    <w:rsid w:val="00505FDC"/>
    <w:rsid w:val="00506E3C"/>
    <w:rsid w:val="0050724D"/>
    <w:rsid w:val="00510115"/>
    <w:rsid w:val="0051262A"/>
    <w:rsid w:val="00524CBD"/>
    <w:rsid w:val="005279CE"/>
    <w:rsid w:val="005301B8"/>
    <w:rsid w:val="00531607"/>
    <w:rsid w:val="00533B10"/>
    <w:rsid w:val="005350AA"/>
    <w:rsid w:val="00540C93"/>
    <w:rsid w:val="00544DCD"/>
    <w:rsid w:val="00547306"/>
    <w:rsid w:val="00550493"/>
    <w:rsid w:val="00550B27"/>
    <w:rsid w:val="00554504"/>
    <w:rsid w:val="005545F4"/>
    <w:rsid w:val="005558F4"/>
    <w:rsid w:val="00557D2F"/>
    <w:rsid w:val="0056096B"/>
    <w:rsid w:val="00561C28"/>
    <w:rsid w:val="00565B68"/>
    <w:rsid w:val="0056697E"/>
    <w:rsid w:val="005816A7"/>
    <w:rsid w:val="00585335"/>
    <w:rsid w:val="0058578D"/>
    <w:rsid w:val="00587F54"/>
    <w:rsid w:val="00587FB2"/>
    <w:rsid w:val="00591354"/>
    <w:rsid w:val="00592DAC"/>
    <w:rsid w:val="005937D7"/>
    <w:rsid w:val="005A773F"/>
    <w:rsid w:val="005A7B65"/>
    <w:rsid w:val="005C1E62"/>
    <w:rsid w:val="005C3565"/>
    <w:rsid w:val="005C3863"/>
    <w:rsid w:val="005C71FD"/>
    <w:rsid w:val="005D432E"/>
    <w:rsid w:val="005D6F08"/>
    <w:rsid w:val="005E2A52"/>
    <w:rsid w:val="005E2AA8"/>
    <w:rsid w:val="005F0F9B"/>
    <w:rsid w:val="005F2826"/>
    <w:rsid w:val="006032CF"/>
    <w:rsid w:val="006040C1"/>
    <w:rsid w:val="00604FED"/>
    <w:rsid w:val="0060631F"/>
    <w:rsid w:val="00607A63"/>
    <w:rsid w:val="00610A09"/>
    <w:rsid w:val="00624DD4"/>
    <w:rsid w:val="0062773B"/>
    <w:rsid w:val="00631F6C"/>
    <w:rsid w:val="00633EC4"/>
    <w:rsid w:val="00634349"/>
    <w:rsid w:val="00635AD6"/>
    <w:rsid w:val="00635B44"/>
    <w:rsid w:val="006369FF"/>
    <w:rsid w:val="00643395"/>
    <w:rsid w:val="00645A76"/>
    <w:rsid w:val="00647EFD"/>
    <w:rsid w:val="00654E7B"/>
    <w:rsid w:val="00655577"/>
    <w:rsid w:val="00657CE1"/>
    <w:rsid w:val="00663713"/>
    <w:rsid w:val="0066670F"/>
    <w:rsid w:val="006668ED"/>
    <w:rsid w:val="00666999"/>
    <w:rsid w:val="00667692"/>
    <w:rsid w:val="006707E4"/>
    <w:rsid w:val="00671DA0"/>
    <w:rsid w:val="006765DE"/>
    <w:rsid w:val="00683225"/>
    <w:rsid w:val="00683C7D"/>
    <w:rsid w:val="00695A8A"/>
    <w:rsid w:val="006A2693"/>
    <w:rsid w:val="006A4BBE"/>
    <w:rsid w:val="006B5FFA"/>
    <w:rsid w:val="006B6BD3"/>
    <w:rsid w:val="006C39C3"/>
    <w:rsid w:val="006C589A"/>
    <w:rsid w:val="006C7899"/>
    <w:rsid w:val="006D17F7"/>
    <w:rsid w:val="006D2103"/>
    <w:rsid w:val="006D441C"/>
    <w:rsid w:val="006D49F9"/>
    <w:rsid w:val="006D690A"/>
    <w:rsid w:val="006D7030"/>
    <w:rsid w:val="006D7F7C"/>
    <w:rsid w:val="006E3CA6"/>
    <w:rsid w:val="006E5E7A"/>
    <w:rsid w:val="006E66C0"/>
    <w:rsid w:val="006F3AF7"/>
    <w:rsid w:val="007053DC"/>
    <w:rsid w:val="0070584B"/>
    <w:rsid w:val="00710827"/>
    <w:rsid w:val="00712E4E"/>
    <w:rsid w:val="00713B55"/>
    <w:rsid w:val="007141C3"/>
    <w:rsid w:val="007209E6"/>
    <w:rsid w:val="007257C9"/>
    <w:rsid w:val="00726718"/>
    <w:rsid w:val="0072684E"/>
    <w:rsid w:val="0073004E"/>
    <w:rsid w:val="0073397C"/>
    <w:rsid w:val="00733C36"/>
    <w:rsid w:val="007343ED"/>
    <w:rsid w:val="0073512B"/>
    <w:rsid w:val="00742B80"/>
    <w:rsid w:val="0074383F"/>
    <w:rsid w:val="00743F51"/>
    <w:rsid w:val="007515FC"/>
    <w:rsid w:val="00751895"/>
    <w:rsid w:val="00754255"/>
    <w:rsid w:val="007611D0"/>
    <w:rsid w:val="00763555"/>
    <w:rsid w:val="00764BB4"/>
    <w:rsid w:val="00764C4B"/>
    <w:rsid w:val="00765215"/>
    <w:rsid w:val="00765603"/>
    <w:rsid w:val="007675BD"/>
    <w:rsid w:val="00767F83"/>
    <w:rsid w:val="00770B1C"/>
    <w:rsid w:val="007725C7"/>
    <w:rsid w:val="00772715"/>
    <w:rsid w:val="00772993"/>
    <w:rsid w:val="0077708A"/>
    <w:rsid w:val="007912ED"/>
    <w:rsid w:val="00791E4B"/>
    <w:rsid w:val="007937BA"/>
    <w:rsid w:val="00795DE4"/>
    <w:rsid w:val="007972C0"/>
    <w:rsid w:val="007A24BF"/>
    <w:rsid w:val="007A71F8"/>
    <w:rsid w:val="007B7C4C"/>
    <w:rsid w:val="007C0E9E"/>
    <w:rsid w:val="007C55CF"/>
    <w:rsid w:val="007C6163"/>
    <w:rsid w:val="007C71A0"/>
    <w:rsid w:val="007C7296"/>
    <w:rsid w:val="007D51EE"/>
    <w:rsid w:val="007E02AF"/>
    <w:rsid w:val="007E0511"/>
    <w:rsid w:val="007E0AC0"/>
    <w:rsid w:val="007E37E7"/>
    <w:rsid w:val="007F58A1"/>
    <w:rsid w:val="00800FA7"/>
    <w:rsid w:val="00802FEE"/>
    <w:rsid w:val="00804A8D"/>
    <w:rsid w:val="00805194"/>
    <w:rsid w:val="00805E1A"/>
    <w:rsid w:val="00807127"/>
    <w:rsid w:val="00814EAA"/>
    <w:rsid w:val="00817A79"/>
    <w:rsid w:val="008261A1"/>
    <w:rsid w:val="008300CD"/>
    <w:rsid w:val="00830364"/>
    <w:rsid w:val="00834EE2"/>
    <w:rsid w:val="00835D6C"/>
    <w:rsid w:val="00837289"/>
    <w:rsid w:val="00840C6B"/>
    <w:rsid w:val="0084175A"/>
    <w:rsid w:val="00842168"/>
    <w:rsid w:val="00844F91"/>
    <w:rsid w:val="00845DA6"/>
    <w:rsid w:val="00850319"/>
    <w:rsid w:val="00855EFC"/>
    <w:rsid w:val="008578B6"/>
    <w:rsid w:val="00866809"/>
    <w:rsid w:val="00866ED2"/>
    <w:rsid w:val="00870EFB"/>
    <w:rsid w:val="008712CF"/>
    <w:rsid w:val="00872A34"/>
    <w:rsid w:val="008739E8"/>
    <w:rsid w:val="00874219"/>
    <w:rsid w:val="0087564A"/>
    <w:rsid w:val="0088609C"/>
    <w:rsid w:val="00890FD7"/>
    <w:rsid w:val="00894073"/>
    <w:rsid w:val="008963B9"/>
    <w:rsid w:val="00896533"/>
    <w:rsid w:val="008A02A4"/>
    <w:rsid w:val="008A4843"/>
    <w:rsid w:val="008B1326"/>
    <w:rsid w:val="008B40C1"/>
    <w:rsid w:val="008B515E"/>
    <w:rsid w:val="008B64AD"/>
    <w:rsid w:val="008B6923"/>
    <w:rsid w:val="008B7FE5"/>
    <w:rsid w:val="008C1705"/>
    <w:rsid w:val="008C6B47"/>
    <w:rsid w:val="008C7137"/>
    <w:rsid w:val="008D50C3"/>
    <w:rsid w:val="008D6291"/>
    <w:rsid w:val="008E2287"/>
    <w:rsid w:val="008E5BFF"/>
    <w:rsid w:val="008E69B3"/>
    <w:rsid w:val="008E6FE5"/>
    <w:rsid w:val="008F18A7"/>
    <w:rsid w:val="008F25A9"/>
    <w:rsid w:val="008F6378"/>
    <w:rsid w:val="008F643E"/>
    <w:rsid w:val="008F73F9"/>
    <w:rsid w:val="00902CA0"/>
    <w:rsid w:val="00903A31"/>
    <w:rsid w:val="00903B2F"/>
    <w:rsid w:val="00905570"/>
    <w:rsid w:val="009105CF"/>
    <w:rsid w:val="009129F6"/>
    <w:rsid w:val="00916FEA"/>
    <w:rsid w:val="009179AA"/>
    <w:rsid w:val="00921332"/>
    <w:rsid w:val="00921F2B"/>
    <w:rsid w:val="00924D23"/>
    <w:rsid w:val="009256D5"/>
    <w:rsid w:val="00925FFD"/>
    <w:rsid w:val="00931D32"/>
    <w:rsid w:val="00935AEA"/>
    <w:rsid w:val="00946C68"/>
    <w:rsid w:val="00946F85"/>
    <w:rsid w:val="0095141D"/>
    <w:rsid w:val="00952092"/>
    <w:rsid w:val="00954357"/>
    <w:rsid w:val="009602AD"/>
    <w:rsid w:val="00963559"/>
    <w:rsid w:val="0096479D"/>
    <w:rsid w:val="00965BB3"/>
    <w:rsid w:val="009808BB"/>
    <w:rsid w:val="00983666"/>
    <w:rsid w:val="0098418A"/>
    <w:rsid w:val="0098663A"/>
    <w:rsid w:val="009870DA"/>
    <w:rsid w:val="009945E7"/>
    <w:rsid w:val="009A09C3"/>
    <w:rsid w:val="009A1E04"/>
    <w:rsid w:val="009A24FC"/>
    <w:rsid w:val="009A2D50"/>
    <w:rsid w:val="009A3E5A"/>
    <w:rsid w:val="009A42B0"/>
    <w:rsid w:val="009A62CF"/>
    <w:rsid w:val="009B16B5"/>
    <w:rsid w:val="009B4E1F"/>
    <w:rsid w:val="009B6949"/>
    <w:rsid w:val="009C4CB7"/>
    <w:rsid w:val="009C4D64"/>
    <w:rsid w:val="009D0940"/>
    <w:rsid w:val="009D5063"/>
    <w:rsid w:val="009E52E2"/>
    <w:rsid w:val="009E734B"/>
    <w:rsid w:val="009F3B72"/>
    <w:rsid w:val="009F44A1"/>
    <w:rsid w:val="009F4728"/>
    <w:rsid w:val="009F64BD"/>
    <w:rsid w:val="009F772E"/>
    <w:rsid w:val="00A00CC5"/>
    <w:rsid w:val="00A02219"/>
    <w:rsid w:val="00A0261A"/>
    <w:rsid w:val="00A059B5"/>
    <w:rsid w:val="00A0697E"/>
    <w:rsid w:val="00A106B7"/>
    <w:rsid w:val="00A119AF"/>
    <w:rsid w:val="00A1384C"/>
    <w:rsid w:val="00A13C88"/>
    <w:rsid w:val="00A17E76"/>
    <w:rsid w:val="00A205C9"/>
    <w:rsid w:val="00A2232A"/>
    <w:rsid w:val="00A226DF"/>
    <w:rsid w:val="00A25342"/>
    <w:rsid w:val="00A2620A"/>
    <w:rsid w:val="00A2651B"/>
    <w:rsid w:val="00A32614"/>
    <w:rsid w:val="00A40843"/>
    <w:rsid w:val="00A46ADC"/>
    <w:rsid w:val="00A5162F"/>
    <w:rsid w:val="00A617C0"/>
    <w:rsid w:val="00A67D86"/>
    <w:rsid w:val="00A76399"/>
    <w:rsid w:val="00A7796C"/>
    <w:rsid w:val="00A80040"/>
    <w:rsid w:val="00A81EFD"/>
    <w:rsid w:val="00A8745B"/>
    <w:rsid w:val="00A97521"/>
    <w:rsid w:val="00AA3157"/>
    <w:rsid w:val="00AA442F"/>
    <w:rsid w:val="00AB2D9D"/>
    <w:rsid w:val="00AB50D6"/>
    <w:rsid w:val="00AB6B3F"/>
    <w:rsid w:val="00AB7DEE"/>
    <w:rsid w:val="00AD401F"/>
    <w:rsid w:val="00AD41AE"/>
    <w:rsid w:val="00AE168A"/>
    <w:rsid w:val="00AE1D5E"/>
    <w:rsid w:val="00AE2957"/>
    <w:rsid w:val="00AE3834"/>
    <w:rsid w:val="00AF43FE"/>
    <w:rsid w:val="00AF5823"/>
    <w:rsid w:val="00AF6A56"/>
    <w:rsid w:val="00B01368"/>
    <w:rsid w:val="00B02232"/>
    <w:rsid w:val="00B058E3"/>
    <w:rsid w:val="00B06DC1"/>
    <w:rsid w:val="00B11287"/>
    <w:rsid w:val="00B156AF"/>
    <w:rsid w:val="00B205A4"/>
    <w:rsid w:val="00B207E6"/>
    <w:rsid w:val="00B2088A"/>
    <w:rsid w:val="00B24504"/>
    <w:rsid w:val="00B2610D"/>
    <w:rsid w:val="00B3275D"/>
    <w:rsid w:val="00B3417F"/>
    <w:rsid w:val="00B34703"/>
    <w:rsid w:val="00B43DD3"/>
    <w:rsid w:val="00B45D68"/>
    <w:rsid w:val="00B5502F"/>
    <w:rsid w:val="00B60BE3"/>
    <w:rsid w:val="00B621DD"/>
    <w:rsid w:val="00B631CA"/>
    <w:rsid w:val="00B640B8"/>
    <w:rsid w:val="00B643D0"/>
    <w:rsid w:val="00B64F66"/>
    <w:rsid w:val="00B75140"/>
    <w:rsid w:val="00B90829"/>
    <w:rsid w:val="00B92011"/>
    <w:rsid w:val="00B93AF0"/>
    <w:rsid w:val="00B94691"/>
    <w:rsid w:val="00B953CA"/>
    <w:rsid w:val="00BA06BB"/>
    <w:rsid w:val="00BA4D25"/>
    <w:rsid w:val="00BB2EDE"/>
    <w:rsid w:val="00BB41FF"/>
    <w:rsid w:val="00BB511E"/>
    <w:rsid w:val="00BB61F3"/>
    <w:rsid w:val="00BC0554"/>
    <w:rsid w:val="00BC202C"/>
    <w:rsid w:val="00BC3B81"/>
    <w:rsid w:val="00BD4070"/>
    <w:rsid w:val="00BE3593"/>
    <w:rsid w:val="00BE6129"/>
    <w:rsid w:val="00BE63E1"/>
    <w:rsid w:val="00BE7186"/>
    <w:rsid w:val="00BF1032"/>
    <w:rsid w:val="00BF142B"/>
    <w:rsid w:val="00BF40A8"/>
    <w:rsid w:val="00BF5007"/>
    <w:rsid w:val="00BF523C"/>
    <w:rsid w:val="00BF6C78"/>
    <w:rsid w:val="00C0105F"/>
    <w:rsid w:val="00C01860"/>
    <w:rsid w:val="00C01F23"/>
    <w:rsid w:val="00C04586"/>
    <w:rsid w:val="00C056BC"/>
    <w:rsid w:val="00C10D09"/>
    <w:rsid w:val="00C1365F"/>
    <w:rsid w:val="00C15A7B"/>
    <w:rsid w:val="00C16ECC"/>
    <w:rsid w:val="00C22BD6"/>
    <w:rsid w:val="00C40E83"/>
    <w:rsid w:val="00C41A31"/>
    <w:rsid w:val="00C44631"/>
    <w:rsid w:val="00C44709"/>
    <w:rsid w:val="00C50090"/>
    <w:rsid w:val="00C50A3C"/>
    <w:rsid w:val="00C545DB"/>
    <w:rsid w:val="00C57073"/>
    <w:rsid w:val="00C63620"/>
    <w:rsid w:val="00C64B64"/>
    <w:rsid w:val="00C74731"/>
    <w:rsid w:val="00C82232"/>
    <w:rsid w:val="00C82D3B"/>
    <w:rsid w:val="00C837BD"/>
    <w:rsid w:val="00C91CB6"/>
    <w:rsid w:val="00CA36B1"/>
    <w:rsid w:val="00CA5067"/>
    <w:rsid w:val="00CB17D8"/>
    <w:rsid w:val="00CB5D98"/>
    <w:rsid w:val="00CB7552"/>
    <w:rsid w:val="00CC3514"/>
    <w:rsid w:val="00CD431A"/>
    <w:rsid w:val="00CD5F8D"/>
    <w:rsid w:val="00CE6F9F"/>
    <w:rsid w:val="00CF467E"/>
    <w:rsid w:val="00D01537"/>
    <w:rsid w:val="00D02AB7"/>
    <w:rsid w:val="00D14B8A"/>
    <w:rsid w:val="00D1565E"/>
    <w:rsid w:val="00D15A83"/>
    <w:rsid w:val="00D200B3"/>
    <w:rsid w:val="00D23FE6"/>
    <w:rsid w:val="00D26461"/>
    <w:rsid w:val="00D27839"/>
    <w:rsid w:val="00D30E1F"/>
    <w:rsid w:val="00D33134"/>
    <w:rsid w:val="00D36FBB"/>
    <w:rsid w:val="00D40503"/>
    <w:rsid w:val="00D544AD"/>
    <w:rsid w:val="00D57B25"/>
    <w:rsid w:val="00D61A1B"/>
    <w:rsid w:val="00D62CA6"/>
    <w:rsid w:val="00D654A7"/>
    <w:rsid w:val="00D65E47"/>
    <w:rsid w:val="00D65F2A"/>
    <w:rsid w:val="00D734AA"/>
    <w:rsid w:val="00D762F7"/>
    <w:rsid w:val="00D802A0"/>
    <w:rsid w:val="00D816BF"/>
    <w:rsid w:val="00D8648A"/>
    <w:rsid w:val="00D87272"/>
    <w:rsid w:val="00D8778A"/>
    <w:rsid w:val="00D90520"/>
    <w:rsid w:val="00D9337A"/>
    <w:rsid w:val="00DA6FA0"/>
    <w:rsid w:val="00DB2A1D"/>
    <w:rsid w:val="00DB47AB"/>
    <w:rsid w:val="00DB7ED4"/>
    <w:rsid w:val="00DC2C64"/>
    <w:rsid w:val="00DC5981"/>
    <w:rsid w:val="00DC6B57"/>
    <w:rsid w:val="00DD14FC"/>
    <w:rsid w:val="00DD3D4C"/>
    <w:rsid w:val="00DD71AE"/>
    <w:rsid w:val="00DF15CA"/>
    <w:rsid w:val="00DF316C"/>
    <w:rsid w:val="00DF479B"/>
    <w:rsid w:val="00DF654F"/>
    <w:rsid w:val="00E035EF"/>
    <w:rsid w:val="00E03E55"/>
    <w:rsid w:val="00E04437"/>
    <w:rsid w:val="00E0493D"/>
    <w:rsid w:val="00E05264"/>
    <w:rsid w:val="00E17B2B"/>
    <w:rsid w:val="00E224B1"/>
    <w:rsid w:val="00E23322"/>
    <w:rsid w:val="00E27BF1"/>
    <w:rsid w:val="00E30903"/>
    <w:rsid w:val="00E32281"/>
    <w:rsid w:val="00E35137"/>
    <w:rsid w:val="00E357A4"/>
    <w:rsid w:val="00E35A95"/>
    <w:rsid w:val="00E35D76"/>
    <w:rsid w:val="00E3733E"/>
    <w:rsid w:val="00E4066E"/>
    <w:rsid w:val="00E44F1C"/>
    <w:rsid w:val="00E54723"/>
    <w:rsid w:val="00E612EC"/>
    <w:rsid w:val="00E6791E"/>
    <w:rsid w:val="00E757BB"/>
    <w:rsid w:val="00E77787"/>
    <w:rsid w:val="00E819D1"/>
    <w:rsid w:val="00E82F08"/>
    <w:rsid w:val="00E86A98"/>
    <w:rsid w:val="00E87DC0"/>
    <w:rsid w:val="00E90BE7"/>
    <w:rsid w:val="00E95550"/>
    <w:rsid w:val="00E96E1E"/>
    <w:rsid w:val="00E97878"/>
    <w:rsid w:val="00EA0140"/>
    <w:rsid w:val="00EA37EB"/>
    <w:rsid w:val="00EA407E"/>
    <w:rsid w:val="00EB264E"/>
    <w:rsid w:val="00EB2A37"/>
    <w:rsid w:val="00EB5451"/>
    <w:rsid w:val="00EB57CE"/>
    <w:rsid w:val="00EB5DFC"/>
    <w:rsid w:val="00EB6BF2"/>
    <w:rsid w:val="00EC27BE"/>
    <w:rsid w:val="00EC2B52"/>
    <w:rsid w:val="00EC4DD0"/>
    <w:rsid w:val="00EC52C5"/>
    <w:rsid w:val="00EC7AEA"/>
    <w:rsid w:val="00ED0EFE"/>
    <w:rsid w:val="00ED5754"/>
    <w:rsid w:val="00ED60B7"/>
    <w:rsid w:val="00EE79CA"/>
    <w:rsid w:val="00EF36BE"/>
    <w:rsid w:val="00F03B99"/>
    <w:rsid w:val="00F05C7D"/>
    <w:rsid w:val="00F06C61"/>
    <w:rsid w:val="00F122B8"/>
    <w:rsid w:val="00F1300A"/>
    <w:rsid w:val="00F13197"/>
    <w:rsid w:val="00F1486C"/>
    <w:rsid w:val="00F1515C"/>
    <w:rsid w:val="00F1563E"/>
    <w:rsid w:val="00F2590A"/>
    <w:rsid w:val="00F3010E"/>
    <w:rsid w:val="00F313F6"/>
    <w:rsid w:val="00F31C22"/>
    <w:rsid w:val="00F32665"/>
    <w:rsid w:val="00F36842"/>
    <w:rsid w:val="00F375D2"/>
    <w:rsid w:val="00F37A86"/>
    <w:rsid w:val="00F42719"/>
    <w:rsid w:val="00F4358C"/>
    <w:rsid w:val="00F43C5B"/>
    <w:rsid w:val="00F45980"/>
    <w:rsid w:val="00F4619E"/>
    <w:rsid w:val="00F540D2"/>
    <w:rsid w:val="00F56F7F"/>
    <w:rsid w:val="00F577AF"/>
    <w:rsid w:val="00F600C6"/>
    <w:rsid w:val="00F61B0B"/>
    <w:rsid w:val="00F61C4F"/>
    <w:rsid w:val="00F630AC"/>
    <w:rsid w:val="00F710F1"/>
    <w:rsid w:val="00F736CE"/>
    <w:rsid w:val="00F76FFA"/>
    <w:rsid w:val="00F8338A"/>
    <w:rsid w:val="00F84FB5"/>
    <w:rsid w:val="00F91DEE"/>
    <w:rsid w:val="00F9290C"/>
    <w:rsid w:val="00F93114"/>
    <w:rsid w:val="00FB2179"/>
    <w:rsid w:val="00FB2F9C"/>
    <w:rsid w:val="00FB67AF"/>
    <w:rsid w:val="00FC38B5"/>
    <w:rsid w:val="00FD0F56"/>
    <w:rsid w:val="00FD22CA"/>
    <w:rsid w:val="00FD4E3D"/>
    <w:rsid w:val="00FE007C"/>
    <w:rsid w:val="00FE0F63"/>
    <w:rsid w:val="00FE44D9"/>
    <w:rsid w:val="00FE56F0"/>
    <w:rsid w:val="00FE61FF"/>
    <w:rsid w:val="00FE6207"/>
    <w:rsid w:val="00FE6A37"/>
    <w:rsid w:val="00FF054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spidmax="4097" v:ext="edit"/>
    <o:shapelayout v:ext="edit">
      <o:idmap data="1" v:ext="edit"/>
    </o:shapelayout>
  </w:shapeDefaults>
  <w:decimalSymbol w:val=","/>
  <w:listSeparator w:val=";"/>
  <w14:docId w14:val="30AF13B1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66C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66C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66C8"/>
    <w:rPr>
      <w:rFonts w:ascii="Times New Roman" w:hAnsi="Times New Roman" w:eastAsia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066C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66C8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33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9337A"/>
    <w:rPr>
      <w:rFonts w:ascii="Tahoma" w:hAnsi="Tahoma" w:eastAsia="Times New Roman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8663A"/>
    <w:pPr>
      <w:ind w:left="720"/>
      <w:contextualSpacing/>
    </w:pPr>
  </w:style>
  <w:style w:type="table" w:styleId="Reetkatablice">
    <w:name w:val="Table Grid"/>
    <w:basedOn w:val="Obinatablica"/>
    <w:uiPriority w:val="59"/>
    <w:rsid w:val="0055049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814E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4EA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4EAA"/>
    <w:rPr>
      <w:rFonts w:ascii="Courier New" w:hAnsi="Courier New" w:cs="Courier New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4EAA"/>
    <w:rPr>
      <w:rFonts w:ascii="Courier New" w:hAnsi="Courier New" w:cs="Courier New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4EAA"/>
    <w:rPr>
      <w:rFonts w:ascii="Courier New" w:hAnsi="Courier New" w:cs="Courier New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663A"/>
    <w:pPr>
      <w:ind w:left="720"/>
      <w:contextualSpacing/>
    </w:pPr>
  </w:style>
  <w:style w:styleId="Reetkatablice" w:type="table">
    <w:name w:val="Table Grid"/>
    <w:basedOn w:val="Obinatablica"/>
    <w:uiPriority w:val="59"/>
    <w:rsid w:val="0055049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4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EAA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EAA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EAA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D1E20-99DF-474F-9589-64AB0729F01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Grizli777</properties:Company>
  <properties:Pages>2</properties:Pages>
  <properties:Words>151</properties:Words>
  <properties:Characters>945</properties:Characters>
  <properties:Lines>91</properties:Lines>
  <properties:Paragraphs>57</properties:Paragraphs>
  <properties:TotalTime>8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2019-07-21T11:33:00Z</dcterms:created>
  <dc:creator>user</dc:creator>
  <cp:lastModifiedBy>Merlina Klišmanić</cp:lastModifiedBy>
  <cp:lastPrinted>2019-07-16T12:31:00Z</cp:lastPrinted>
  <dcterms:modified xmlns:xsi="http://www.w3.org/2001/XMLSchema-instance" xsi:type="dcterms:W3CDTF">2019-07-24T05:34:00Z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(LJOKA PROJEKT - specifikacija putnih troškova.docx)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