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3073" w:rsidR="00E13F99" w:rsidP="00BC3073" w:rsidRDefault="00B2480F" w14:paraId="15e092c" w14:textId="15e092c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3F99" w:rsidP="00E13F99" w:rsidRDefault="00E13F99">
      <w:pPr>
        <w:jc w:val="both"/>
      </w:pPr>
      <w:r>
        <w:t>REPUBLIKA HRVATSKA</w:t>
      </w:r>
    </w:p>
    <w:p w:rsidR="00E13F99" w:rsidP="00E13F99" w:rsidRDefault="00E13F99">
      <w:pPr>
        <w:jc w:val="both"/>
      </w:pPr>
      <w:r>
        <w:t>Trgovački sud u Zagrebu</w:t>
      </w:r>
    </w:p>
    <w:p w:rsidR="00E13F99" w:rsidP="00E13F99" w:rsidRDefault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13F99" w:rsidP="009B4E32" w:rsidRDefault="009B4E3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C7653E" w:rsidR="00871E9B">
        <w:rPr>
          <w:rFonts w:cs="Times New Roman"/>
          <w:szCs w:val="24"/>
        </w:rPr>
        <w:t xml:space="preserve">87. St-675/2019  </w:t>
      </w:r>
    </w:p>
    <w:p w:rsidRPr="003F0325" w:rsidR="00E13F99" w:rsidP="003F0325" w:rsidRDefault="003F0325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Pr="00C7653E" w:rsidR="00871E9B" w:rsidP="00871E9B" w:rsidRDefault="00E13F99">
      <w:pPr>
        <w:ind w:firstLine="708"/>
        <w:jc w:val="both"/>
        <w:rPr>
          <w:rFonts w:cs="Times New Roman"/>
          <w:szCs w:val="24"/>
        </w:rPr>
      </w:pPr>
      <w:r>
        <w:t xml:space="preserve">Trgovački sud u Zagrebu, sudac </w:t>
      </w:r>
      <w:r w:rsidR="009B4E32">
        <w:t>Marija Bakula Vugrinec</w:t>
      </w:r>
      <w:r>
        <w:t xml:space="preserve">, u </w:t>
      </w:r>
      <w:r w:rsidRPr="00C7653E" w:rsidR="00871E9B">
        <w:rPr>
          <w:rFonts w:cs="Times New Roman"/>
          <w:szCs w:val="24"/>
        </w:rPr>
        <w:t xml:space="preserve">u stečajnom postupku u povodu prijedloga predlagatelja </w:t>
      </w:r>
      <w:proofErr w:type="spellStart"/>
      <w:r w:rsidRPr="00C7653E" w:rsidR="00871E9B">
        <w:rPr>
          <w:rFonts w:cs="Times New Roman"/>
          <w:szCs w:val="24"/>
        </w:rPr>
        <w:t>AIRPORT</w:t>
      </w:r>
      <w:proofErr w:type="spellEnd"/>
      <w:r w:rsidRPr="00C7653E" w:rsidR="00871E9B">
        <w:rPr>
          <w:rFonts w:cs="Times New Roman"/>
          <w:szCs w:val="24"/>
        </w:rPr>
        <w:t xml:space="preserve"> </w:t>
      </w:r>
      <w:proofErr w:type="spellStart"/>
      <w:r w:rsidRPr="00C7653E" w:rsidR="00871E9B">
        <w:rPr>
          <w:rFonts w:cs="Times New Roman"/>
          <w:szCs w:val="24"/>
        </w:rPr>
        <w:t>CARWASH</w:t>
      </w:r>
      <w:proofErr w:type="spellEnd"/>
      <w:r w:rsidRPr="00C7653E" w:rsidR="00871E9B">
        <w:rPr>
          <w:rFonts w:cs="Times New Roman"/>
          <w:szCs w:val="24"/>
        </w:rPr>
        <w:t xml:space="preserve"> d.o.o., </w:t>
      </w:r>
      <w:proofErr w:type="spellStart"/>
      <w:r w:rsidRPr="00C7653E" w:rsidR="00871E9B">
        <w:rPr>
          <w:rFonts w:cs="Times New Roman"/>
          <w:szCs w:val="24"/>
        </w:rPr>
        <w:t>OIB</w:t>
      </w:r>
      <w:proofErr w:type="spellEnd"/>
      <w:r w:rsidRPr="00C7653E" w:rsidR="00871E9B">
        <w:rPr>
          <w:rFonts w:cs="Times New Roman"/>
          <w:szCs w:val="24"/>
        </w:rPr>
        <w:t xml:space="preserve"> 52001836053, Velika Gorica, Šandora </w:t>
      </w:r>
      <w:proofErr w:type="spellStart"/>
      <w:r w:rsidRPr="00C7653E" w:rsidR="00871E9B">
        <w:rPr>
          <w:rFonts w:cs="Times New Roman"/>
          <w:szCs w:val="24"/>
        </w:rPr>
        <w:t>Breščenskog</w:t>
      </w:r>
      <w:proofErr w:type="spellEnd"/>
      <w:r w:rsidRPr="00C7653E" w:rsidR="00871E9B">
        <w:rPr>
          <w:rFonts w:cs="Times New Roman"/>
          <w:szCs w:val="24"/>
        </w:rPr>
        <w:t xml:space="preserve"> 4, kojeg zastupa punomoćnik Tomislav </w:t>
      </w:r>
      <w:proofErr w:type="spellStart"/>
      <w:r w:rsidRPr="00C7653E" w:rsidR="00871E9B">
        <w:rPr>
          <w:rFonts w:cs="Times New Roman"/>
          <w:szCs w:val="24"/>
        </w:rPr>
        <w:t>Profozić</w:t>
      </w:r>
      <w:proofErr w:type="spellEnd"/>
      <w:r w:rsidRPr="00C7653E" w:rsidR="00871E9B">
        <w:rPr>
          <w:rFonts w:cs="Times New Roman"/>
          <w:szCs w:val="24"/>
        </w:rPr>
        <w:t xml:space="preserve">, odvjetnik u Zagrebu, za otvaranje stečajnog postupka nad dužnikom </w:t>
      </w:r>
      <w:proofErr w:type="spellStart"/>
      <w:r w:rsidRPr="00C7653E" w:rsidR="00871E9B">
        <w:rPr>
          <w:rFonts w:cs="Times New Roman"/>
          <w:szCs w:val="24"/>
        </w:rPr>
        <w:t>AIRPORT</w:t>
      </w:r>
      <w:proofErr w:type="spellEnd"/>
      <w:r w:rsidRPr="00C7653E" w:rsidR="00871E9B">
        <w:rPr>
          <w:rFonts w:cs="Times New Roman"/>
          <w:szCs w:val="24"/>
        </w:rPr>
        <w:t xml:space="preserve"> </w:t>
      </w:r>
      <w:proofErr w:type="spellStart"/>
      <w:r w:rsidRPr="00C7653E" w:rsidR="00871E9B">
        <w:rPr>
          <w:rFonts w:cs="Times New Roman"/>
          <w:szCs w:val="24"/>
        </w:rPr>
        <w:t>CARWASH</w:t>
      </w:r>
      <w:proofErr w:type="spellEnd"/>
      <w:r w:rsidRPr="00C7653E" w:rsidR="00871E9B">
        <w:rPr>
          <w:rFonts w:cs="Times New Roman"/>
          <w:szCs w:val="24"/>
        </w:rPr>
        <w:t xml:space="preserve"> d.o.o., </w:t>
      </w:r>
      <w:proofErr w:type="spellStart"/>
      <w:r w:rsidRPr="00C7653E" w:rsidR="00871E9B">
        <w:rPr>
          <w:rFonts w:cs="Times New Roman"/>
          <w:szCs w:val="24"/>
        </w:rPr>
        <w:t>OIB</w:t>
      </w:r>
      <w:proofErr w:type="spellEnd"/>
      <w:r w:rsidRPr="00C7653E" w:rsidR="00871E9B">
        <w:rPr>
          <w:rFonts w:cs="Times New Roman"/>
          <w:szCs w:val="24"/>
        </w:rPr>
        <w:t xml:space="preserve"> 52001836053, Velika Goric</w:t>
      </w:r>
      <w:r w:rsidR="00B74F9D">
        <w:rPr>
          <w:rFonts w:cs="Times New Roman"/>
          <w:szCs w:val="24"/>
        </w:rPr>
        <w:t xml:space="preserve">a, Šandora </w:t>
      </w:r>
      <w:proofErr w:type="spellStart"/>
      <w:r w:rsidR="00B74F9D">
        <w:rPr>
          <w:rFonts w:cs="Times New Roman"/>
          <w:szCs w:val="24"/>
        </w:rPr>
        <w:t>Breščenskog</w:t>
      </w:r>
      <w:proofErr w:type="spellEnd"/>
      <w:r w:rsidR="00B74F9D">
        <w:rPr>
          <w:rFonts w:cs="Times New Roman"/>
          <w:szCs w:val="24"/>
        </w:rPr>
        <w:t xml:space="preserve"> 4, 31. srpnja</w:t>
      </w:r>
      <w:r w:rsidRPr="00C7653E" w:rsidR="00871E9B">
        <w:rPr>
          <w:rFonts w:cs="Times New Roman"/>
          <w:szCs w:val="24"/>
        </w:rPr>
        <w:t xml:space="preserve"> 2019.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="00942290" w:rsidP="00716A6B" w:rsidRDefault="00177224">
      <w:pPr>
        <w:ind w:firstLine="708"/>
        <w:jc w:val="both"/>
        <w:rPr>
          <w:szCs w:val="24"/>
        </w:rPr>
      </w:pPr>
      <w:r>
        <w:rPr>
          <w:szCs w:val="24"/>
        </w:rPr>
        <w:t>Nalaže se Financijskoj agenciji u roku 8 dana naložiti banci prenijeti za</w:t>
      </w:r>
      <w:r w:rsidR="00871E9B">
        <w:rPr>
          <w:szCs w:val="24"/>
        </w:rPr>
        <w:t>plijenjeni iznos predujma od 5.000,00</w:t>
      </w:r>
      <w:r>
        <w:rPr>
          <w:szCs w:val="24"/>
        </w:rPr>
        <w:t xml:space="preserve"> kn </w:t>
      </w:r>
      <w:r w:rsidR="00942290">
        <w:rPr>
          <w:szCs w:val="24"/>
        </w:rPr>
        <w:t xml:space="preserve">u </w:t>
      </w:r>
      <w:r w:rsidRPr="00D72C7F" w:rsidR="00942290">
        <w:rPr>
          <w:szCs w:val="24"/>
        </w:rPr>
        <w:t xml:space="preserve">korist Fonda za namirenje troškova stečajnog postupka na račun Trgovačkog suda u Zagrebu broj </w:t>
      </w:r>
      <w:proofErr w:type="spellStart"/>
      <w:r w:rsidRPr="00D72C7F" w:rsidR="00942290">
        <w:rPr>
          <w:szCs w:val="24"/>
        </w:rPr>
        <w:t>IBAN</w:t>
      </w:r>
      <w:proofErr w:type="spellEnd"/>
      <w:r w:rsidRPr="00D72C7F" w:rsidR="00942290">
        <w:rPr>
          <w:szCs w:val="24"/>
        </w:rPr>
        <w:t xml:space="preserve"> </w:t>
      </w:r>
      <w:proofErr w:type="spellStart"/>
      <w:r w:rsidRPr="00D72C7F" w:rsidR="00942290">
        <w:rPr>
          <w:szCs w:val="24"/>
        </w:rPr>
        <w:t>HR9223900011300000460</w:t>
      </w:r>
      <w:proofErr w:type="spellEnd"/>
      <w:r w:rsidRPr="00D72C7F" w:rsidR="00942290">
        <w:rPr>
          <w:szCs w:val="24"/>
        </w:rPr>
        <w:t>, model 05, poziv na broj 2001</w:t>
      </w:r>
      <w:r w:rsidR="00871E9B">
        <w:rPr>
          <w:szCs w:val="24"/>
        </w:rPr>
        <w:t>-675-19</w:t>
      </w:r>
      <w:r w:rsidR="00942290">
        <w:rPr>
          <w:szCs w:val="24"/>
        </w:rPr>
        <w:t>.</w:t>
      </w:r>
    </w:p>
    <w:p w:rsidR="00177224" w:rsidP="00942290" w:rsidRDefault="00177224">
      <w:pPr>
        <w:jc w:val="both"/>
        <w:rPr>
          <w:szCs w:val="24"/>
        </w:rPr>
      </w:pPr>
    </w:p>
    <w:p w:rsidRPr="000B5A49" w:rsidR="00177224" w:rsidP="00177224" w:rsidRDefault="00177224">
      <w:pPr>
        <w:jc w:val="both"/>
        <w:rPr>
          <w:szCs w:val="24"/>
        </w:rPr>
      </w:pPr>
    </w:p>
    <w:p w:rsidRPr="000B5A49" w:rsidR="00177224" w:rsidP="00177224" w:rsidRDefault="00177224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Pr="000B5A49" w:rsidR="00177224" w:rsidP="00177224" w:rsidRDefault="00177224">
      <w:pPr>
        <w:jc w:val="center"/>
        <w:rPr>
          <w:szCs w:val="24"/>
        </w:rPr>
      </w:pPr>
    </w:p>
    <w:p w:rsidRPr="00B74F9D" w:rsidR="00177224" w:rsidP="00B74F9D" w:rsidRDefault="00177224">
      <w:pPr>
        <w:ind w:firstLine="708"/>
        <w:jc w:val="both"/>
        <w:rPr>
          <w:rFonts w:cs="Times New Roman"/>
          <w:szCs w:val="24"/>
        </w:rPr>
      </w:pPr>
      <w:r>
        <w:rPr>
          <w:szCs w:val="24"/>
        </w:rPr>
        <w:t xml:space="preserve">Sud je u ovom stečajnom postupku donio rješenje od </w:t>
      </w:r>
      <w:r w:rsidR="00B74F9D">
        <w:rPr>
          <w:rFonts w:cs="Times New Roman"/>
          <w:szCs w:val="24"/>
        </w:rPr>
        <w:t>31. srpnja</w:t>
      </w:r>
      <w:r w:rsidRPr="00C7653E" w:rsidR="00B74F9D">
        <w:rPr>
          <w:rFonts w:cs="Times New Roman"/>
          <w:szCs w:val="24"/>
        </w:rPr>
        <w:t xml:space="preserve"> 2019.</w:t>
      </w:r>
      <w:r w:rsidR="00B74F9D">
        <w:rPr>
          <w:rFonts w:cs="Times New Roman"/>
          <w:szCs w:val="24"/>
        </w:rPr>
        <w:t xml:space="preserve"> </w:t>
      </w:r>
      <w:r>
        <w:rPr>
          <w:szCs w:val="24"/>
        </w:rPr>
        <w:t xml:space="preserve">kojim je nad dužnikom </w:t>
      </w:r>
      <w:r w:rsidR="00942290">
        <w:rPr>
          <w:szCs w:val="24"/>
        </w:rPr>
        <w:t>otvorio i zaključio stečajni postupak</w:t>
      </w:r>
      <w:r w:rsidR="00245947">
        <w:rPr>
          <w:szCs w:val="24"/>
        </w:rPr>
        <w:t>. Dopisom od 8. svibnja 2019.</w:t>
      </w:r>
      <w:r>
        <w:rPr>
          <w:szCs w:val="24"/>
        </w:rPr>
        <w:t xml:space="preserve"> Financijska agencija obavijestila je sud kako su zapli</w:t>
      </w:r>
      <w:r w:rsidR="00245947">
        <w:rPr>
          <w:szCs w:val="24"/>
        </w:rPr>
        <w:t>jenjena sredstva u iznosu od 5.000,00</w:t>
      </w:r>
      <w:r>
        <w:rPr>
          <w:szCs w:val="24"/>
        </w:rPr>
        <w:t xml:space="preserve"> kn po osnovi predujma za namirenje troškova stečajnog postupka. S obzirom na to da je u ovom postupku nad dužnikom otvoren stečajni postupak, sud je </w:t>
      </w:r>
      <w:r w:rsidR="00AD7BC6">
        <w:rPr>
          <w:szCs w:val="24"/>
        </w:rPr>
        <w:t>sukladno odredbi</w:t>
      </w:r>
      <w:r>
        <w:rPr>
          <w:szCs w:val="24"/>
        </w:rPr>
        <w:t xml:space="preserve"> čl. 112. st. 6. Stečajnog zakona ("Narodne novine" broj 71/15 i 104/17</w:t>
      </w:r>
      <w:r w:rsidR="00AD7BC6">
        <w:rPr>
          <w:szCs w:val="24"/>
        </w:rPr>
        <w:t>; dalje: SZ</w:t>
      </w:r>
      <w:r>
        <w:rPr>
          <w:szCs w:val="24"/>
        </w:rPr>
        <w:t xml:space="preserve">) </w:t>
      </w:r>
      <w:r w:rsidR="00AD7BC6">
        <w:rPr>
          <w:szCs w:val="24"/>
        </w:rPr>
        <w:t>odlučio</w:t>
      </w:r>
      <w:r>
        <w:rPr>
          <w:szCs w:val="24"/>
        </w:rPr>
        <w:t xml:space="preserve"> kao u izreci.</w:t>
      </w:r>
    </w:p>
    <w:p w:rsidR="00B123F7" w:rsidP="00E13F99" w:rsidRDefault="00B123F7">
      <w:pPr>
        <w:jc w:val="both"/>
      </w:pPr>
    </w:p>
    <w:p w:rsidRPr="00C7653E" w:rsidR="00B74F9D" w:rsidP="00B74F9D" w:rsidRDefault="009B4E32">
      <w:pPr>
        <w:ind w:firstLine="708"/>
        <w:jc w:val="center"/>
        <w:rPr>
          <w:rFonts w:cs="Times New Roman"/>
          <w:szCs w:val="24"/>
        </w:rPr>
      </w:pPr>
      <w:r w:rsidRPr="00F35D8C">
        <w:t>Zagreb,</w:t>
      </w:r>
      <w:r w:rsidRPr="00F35D8C" w:rsidR="00E13F99">
        <w:t xml:space="preserve"> </w:t>
      </w:r>
      <w:r w:rsidR="00B74F9D">
        <w:rPr>
          <w:rFonts w:cs="Times New Roman"/>
          <w:szCs w:val="24"/>
        </w:rPr>
        <w:t>31. srpnja</w:t>
      </w:r>
      <w:r w:rsidRPr="00C7653E" w:rsidR="00B74F9D">
        <w:rPr>
          <w:rFonts w:cs="Times New Roman"/>
          <w:szCs w:val="24"/>
        </w:rPr>
        <w:t xml:space="preserve"> 2019.</w:t>
      </w:r>
    </w:p>
    <w:p w:rsidR="00E13F99" w:rsidP="00E13F99" w:rsidRDefault="00E13F99">
      <w:pPr>
        <w:jc w:val="both"/>
      </w:pPr>
    </w:p>
    <w:p w:rsidR="009B4E32" w:rsidP="009B4E32" w:rsidRDefault="009B4E32">
      <w:pPr>
        <w:ind w:left="4956" w:firstLine="708"/>
        <w:jc w:val="both"/>
      </w:pPr>
      <w:r>
        <w:t>Sudac</w:t>
      </w:r>
    </w:p>
    <w:p w:rsidR="009B4E32" w:rsidP="009B4E32" w:rsidRDefault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="008239EC" w:rsidP="00E13F99" w:rsidRDefault="008239EC">
      <w:pPr>
        <w:jc w:val="both"/>
      </w:pPr>
    </w:p>
    <w:p w:rsidR="008239EC" w:rsidP="00E13F99" w:rsidRDefault="008239EC">
      <w:pPr>
        <w:jc w:val="both"/>
      </w:pPr>
    </w:p>
    <w:p w:rsidR="00E13F99" w:rsidP="00E13F99" w:rsidRDefault="00E13F99">
      <w:pPr>
        <w:jc w:val="both"/>
      </w:pPr>
      <w:r>
        <w:t>Uputa o pravnom lijeku:</w:t>
      </w:r>
    </w:p>
    <w:p w:rsidR="00E13F99" w:rsidP="00E13F99" w:rsidRDefault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="008239EC" w:rsidP="00E13F99" w:rsidRDefault="008239EC">
      <w:pPr>
        <w:jc w:val="both"/>
      </w:pPr>
    </w:p>
    <w:p w:rsidR="00E13F99" w:rsidP="00B2364A" w:rsidRDefault="00E13F99">
      <w:pPr>
        <w:jc w:val="both"/>
      </w:pPr>
      <w:r>
        <w:t>DNA:</w:t>
      </w:r>
    </w:p>
    <w:p w:rsidRPr="00245947" w:rsidR="00A24E67" w:rsidP="00E13F99" w:rsidRDefault="00B35560">
      <w:pPr>
        <w:numPr>
          <w:ilvl w:val="0"/>
          <w:numId w:val="1"/>
        </w:numPr>
        <w:tabs>
          <w:tab w:val="left" w:pos="720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sectPr w:rsidRPr="00245947" w:rsidR="00A24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  <w:rPr>
        <w:color w:val="auto"/>
      </w:rPr>
    </w:lvl>
  </w:abstractNum>
  <w:abstractNum w:abstractNumId="1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F3"/>
    <w:rsid w:val="000853EA"/>
    <w:rsid w:val="00177224"/>
    <w:rsid w:val="001E4977"/>
    <w:rsid w:val="00245947"/>
    <w:rsid w:val="00295334"/>
    <w:rsid w:val="00325B56"/>
    <w:rsid w:val="00350BBC"/>
    <w:rsid w:val="00371E92"/>
    <w:rsid w:val="003B1EA5"/>
    <w:rsid w:val="003F0325"/>
    <w:rsid w:val="005C4C7F"/>
    <w:rsid w:val="0068755D"/>
    <w:rsid w:val="00716A6B"/>
    <w:rsid w:val="008239EC"/>
    <w:rsid w:val="00871E9B"/>
    <w:rsid w:val="00942290"/>
    <w:rsid w:val="009B4E32"/>
    <w:rsid w:val="00A108F3"/>
    <w:rsid w:val="00A24E67"/>
    <w:rsid w:val="00AC191B"/>
    <w:rsid w:val="00AD7BC6"/>
    <w:rsid w:val="00B123F7"/>
    <w:rsid w:val="00B2364A"/>
    <w:rsid w:val="00B2480F"/>
    <w:rsid w:val="00B35560"/>
    <w:rsid w:val="00B43929"/>
    <w:rsid w:val="00B74F9D"/>
    <w:rsid w:val="00BC3073"/>
    <w:rsid w:val="00E13F99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24D2D192-4897-431B-8B02-7ADC8A460B1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74C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C19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191B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191B"/>
    <w:rPr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191B"/>
    <w:rPr>
      <w:rFonts w:ascii="Times New Roman" w:hAnsi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191B"/>
    <w:rPr>
      <w:rFonts w:ascii="Times New Roman" w:hAnsi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160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2019.</izvorni_sadrzaj>
    <derivirana_varijabla naziv="DomainObject.Predmet.DatumOsnivanja_1">13.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St-675/2019</izvorni_sadrzaj>
    <derivirana_varijabla naziv="DomainObject.Predmet.OznakaBroj_1">St-675/2019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AIRPORT CARWASH d.o.o. zastupanog po punomoćniku Tomislav Profozić; Ivan Krištof; Matija Čolakić</izvorni_sadrzaj>
    <derivirana_varijabla naziv="DomainObject.Predmet.ProtustrankaFormated_1">  AIRPORT CARWASH d.o.o. zastupanog po punomoćniku Tomislav Profozić; Ivan Krištof; Matija Čolakić</derivirana_varijabla>
  </DomainObject.Predmet.ProtustrankaFormated>
  <DomainObject.Predmet.ProtustrankaFormatedOIB>
    <izvorni_sadrzaj>  AIRPORT CARWASH d.o.o., OIB 52001836053 zastupanog po punomoćniku Tomislav Profozić; Ivan Krištof; Matija Čolakić</izvorni_sadrzaj>
    <derivirana_varijabla naziv="DomainObject.Predmet.ProtustrankaFormatedOIB_1">  AIRPORT CARWASH d.o.o., OIB 52001836053 zastupanog po punomoćniku Tomislav Profozić; Ivan Krištof; Matija Čolakić</derivirana_varijabla>
  </DomainObject.Predmet.ProtustrankaFormatedOIB>
  <DomainObject.Predmet.ProtustrankaFormatedWithAdress>
    <izvorni_sadrzaj> AIRPORT CARWASH d.o.o., Šandora Breščenskog 4, 10410 Velika Gorica zastupanog po punomoćniku Tomislav Profozić; Ivan Krištof; Matija Čolakić</izvorni_sadrzaj>
    <derivirana_varijabla naziv="DomainObject.Predmet.ProtustrankaFormatedWithAdress_1"> AIRPORT CARWASH d.o.o., Šandora Breščenskog 4, 10410 Velika Gorica zastupanog po punomoćniku Tomislav Profozić; Ivan Krištof; Matija Čolakić</derivirana_varijabla>
  </DomainObject.Predmet.ProtustrankaFormatedWithAdress>
  <DomainObject.Predmet.ProtustrankaFormatedWithAdressOIB>
    <izvorni_sadrzaj> AIRPORT CARWASH d.o.o., OIB 52001836053, Šandora Breščenskog 4, 10410 Velika Gorica zastupanog po punomoćniku Tomislav Profozić; Ivan Krištof; Matija Čolakić</izvorni_sadrzaj>
    <derivirana_varijabla naziv="DomainObject.Predmet.ProtustrankaFormatedWithAdressOIB_1"> AIRPORT CARWASH d.o.o., OIB 52001836053, Šandora Breščenskog 4, 10410 Velika Gorica zastupanog po punomoćniku Tomislav Profozić; Ivan Krištof; Matija Čolakić</derivirana_varijabla>
  </DomainObject.Predmet.ProtustrankaFormatedWithAdressOIB>
  <DomainObject.Predmet.ProtustrankaWithAdress>
    <izvorni_sadrzaj>AIRPORT CARWASH d.o.o. Šandora Breščenskog 4, 10410 Velika Gorica</izvorni_sadrzaj>
    <derivirana_varijabla naziv="DomainObject.Predmet.ProtustrankaWithAdress_1">AIRPORT CARWASH d.o.o. Šandora Breščenskog 4, 10410 Velika Gorica</derivirana_varijabla>
  </DomainObject.Predmet.ProtustrankaWithAdress>
  <DomainObject.Predmet.ProtustrankaWithAdressOIB>
    <izvorni_sadrzaj>AIRPORT CARWASH d.o.o., OIB 52001836053, Šandora Breščenskog 4, 10410 Velika Gorica</izvorni_sadrzaj>
    <derivirana_varijabla naziv="DomainObject.Predmet.ProtustrankaWithAdressOIB_1">AIRPORT CARWASH d.o.o., OIB 52001836053, Šandora Breščenskog 4, 10410 Velika Gorica</derivirana_varijabla>
  </DomainObject.Predmet.ProtustrankaWithAdressOIB>
  <DomainObject.Predmet.ProtustrankaNazivFormated>
    <izvorni_sadrzaj>AIRPORT CARWASH d.o.o.</izvorni_sadrzaj>
    <derivirana_varijabla naziv="DomainObject.Predmet.ProtustrankaNazivFormated_1">AIRPORT CARWASH d.o.o.</derivirana_varijabla>
  </DomainObject.Predmet.ProtustrankaNazivFormated>
  <DomainObject.Predmet.ProtustrankaNazivFormatedOIB>
    <izvorni_sadrzaj>AIRPORT CARWASH d.o.o., OIB 52001836053</izvorni_sadrzaj>
    <derivirana_varijabla naziv="DomainObject.Predmet.ProtustrankaNazivFormatedOIB_1">AIRPORT CARWASH d.o.o., OIB 52001836053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AIRPORT CARWASH d.o.o.</izvorni_sadrzaj>
    <derivirana_varijabla naziv="DomainObject.Predmet.StrankaFormated_1">  AIRPORT CARWASH d.o.o.</derivirana_varijabla>
  </DomainObject.Predmet.StrankaFormated>
  <DomainObject.Predmet.StrankaFormatedOIB>
    <izvorni_sadrzaj>  AIRPORT CARWASH d.o.o., OIB 52001836053</izvorni_sadrzaj>
    <derivirana_varijabla naziv="DomainObject.Predmet.StrankaFormatedOIB_1">  AIRPORT CARWASH d.o.o., OIB 52001836053</derivirana_varijabla>
  </DomainObject.Predmet.StrankaFormatedOIB>
  <DomainObject.Predmet.StrankaFormatedWithAdress>
    <izvorni_sadrzaj> AIRPORT CARWASH d.o.o., Šandora Breščenskog 4, 10410 Velika Gorica</izvorni_sadrzaj>
    <derivirana_varijabla naziv="DomainObject.Predmet.StrankaFormatedWithAdress_1"> AIRPORT CARWASH d.o.o., Šandora Breščenskog 4, 10410 Velika Gorica</derivirana_varijabla>
  </DomainObject.Predmet.StrankaFormatedWithAdress>
  <DomainObject.Predmet.StrankaFormatedWithAdressOIB>
    <izvorni_sadrzaj> AIRPORT CARWASH d.o.o., OIB 52001836053, Šandora Breščenskog 4, 10410 Velika Gorica</izvorni_sadrzaj>
    <derivirana_varijabla naziv="DomainObject.Predmet.StrankaFormatedWithAdressOIB_1"> AIRPORT CARWASH d.o.o., OIB 52001836053, Šandora Breščenskog 4, 10410 Velika Gorica</derivirana_varijabla>
  </DomainObject.Predmet.StrankaFormatedWithAdressOIB>
  <DomainObject.Predmet.StrankaWithAdress>
    <izvorni_sadrzaj>AIRPORT CARWASH d.o.o. Šandora Breščenskog 4,10410 Velika Gorica</izvorni_sadrzaj>
    <derivirana_varijabla naziv="DomainObject.Predmet.StrankaWithAdress_1">AIRPORT CARWASH d.o.o. Šandora Breščenskog 4,10410 Velika Gorica</derivirana_varijabla>
  </DomainObject.Predmet.StrankaWithAdress>
  <DomainObject.Predmet.StrankaWithAdressOIB>
    <izvorni_sadrzaj>AIRPORT CARWASH d.o.o., OIB 52001836053, Šandora Breščenskog 4,10410 Velika Gorica</izvorni_sadrzaj>
    <derivirana_varijabla naziv="DomainObject.Predmet.StrankaWithAdressOIB_1">AIRPORT CARWASH d.o.o., OIB 52001836053, Šandora Breščenskog 4,10410 Velika Gorica</derivirana_varijabla>
  </DomainObject.Predmet.StrankaWithAdressOIB>
  <DomainObject.Predmet.StrankaNazivFormated>
    <izvorni_sadrzaj>AIRPORT CARWASH d.o.o.</izvorni_sadrzaj>
    <derivirana_varijabla naziv="DomainObject.Predmet.StrankaNazivFormated_1">AIRPORT CARWASH d.o.o.</derivirana_varijabla>
  </DomainObject.Predmet.StrankaNazivFormated>
  <DomainObject.Predmet.StrankaNazivFormatedOIB>
    <izvorni_sadrzaj>AIRPORT CARWASH d.o.o., OIB 52001836053</izvorni_sadrzaj>
    <derivirana_varijabla naziv="DomainObject.Predmet.StrankaNazivFormatedOIB_1">AIRPORT CARWASH d.o.o., OIB 52001836053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AIRPORT CARWASH d.o.o.</item>
    </izvorni_sadrzaj>
    <derivirana_varijabla naziv="DomainObject.Predmet.StrankaListFormated_1">
      <item>AIRPORT CARWASH d.o.o.</item>
    </derivirana_varijabla>
  </DomainObject.Predmet.StrankaListFormated>
  <DomainObject.Predmet.StrankaListFormatedOIB>
    <izvorni_sadrzaj>
      <item>AIRPORT CARWASH d.o.o., OIB 52001836053</item>
    </izvorni_sadrzaj>
    <derivirana_varijabla naziv="DomainObject.Predmet.StrankaListFormatedOIB_1">
      <item>AIRPORT CARWASH d.o.o., OIB 52001836053</item>
    </derivirana_varijabla>
  </DomainObject.Predmet.StrankaListFormatedOIB>
  <DomainObject.Predmet.StrankaListFormatedWithAdress>
    <izvorni_sadrzaj>
      <item>AIRPORT CARWASH d.o.o., Šandora Breščenskog 4, 10410 Velika Gorica</item>
    </izvorni_sadrzaj>
    <derivirana_varijabla naziv="DomainObject.Predmet.StrankaListFormatedWithAdress_1">
      <item>AIRPORT CARWASH d.o.o., Šandora Breščenskog 4, 10410 Velika Gorica</item>
    </derivirana_varijabla>
  </DomainObject.Predmet.StrankaListFormatedWithAdress>
  <DomainObject.Predmet.StrankaListFormatedWithAdressOIB>
    <izvorni_sadrzaj>
      <item>AIRPORT CARWASH d.o.o., OIB 52001836053, Šandora Breščenskog 4, 10410 Velika Gorica</item>
    </izvorni_sadrzaj>
    <derivirana_varijabla naziv="DomainObject.Predmet.StrankaListFormatedWithAdressOIB_1">
      <item>AIRPORT CARWASH d.o.o., OIB 52001836053, Šandora Breščenskog 4, 10410 Velika Gorica</item>
    </derivirana_varijabla>
  </DomainObject.Predmet.StrankaListFormatedWithAdressOIB>
  <DomainObject.Predmet.StrankaListNazivFormated>
    <izvorni_sadrzaj>
      <item>AIRPORT CARWASH d.o.o.</item>
    </izvorni_sadrzaj>
    <derivirana_varijabla naziv="DomainObject.Predmet.StrankaListNazivFormated_1">
      <item>AIRPORT CARWASH d.o.o.</item>
    </derivirana_varijabla>
  </DomainObject.Predmet.StrankaListNazivFormated>
  <DomainObject.Predmet.StrankaListNazivFormatedOIB>
    <izvorni_sadrzaj>
      <item>AIRPORT CARWASH d.o.o., OIB 52001836053</item>
    </izvorni_sadrzaj>
    <derivirana_varijabla naziv="DomainObject.Predmet.StrankaListNazivFormatedOIB_1">
      <item>AIRPORT CARWASH d.o.o., OIB 52001836053</item>
    </derivirana_varijabla>
  </DomainObject.Predmet.StrankaListNazivFormatedOIB>
  <DomainObject.Predmet.ProtuStrankaListFormated>
    <izvorni_sadrzaj>
      <item>AIRPORT CARWASH d.o.o. zastupanog po punomoćniku Tomislav Profozić; Ivan Krištof; Matija Čolakić</item>
    </izvorni_sadrzaj>
    <derivirana_varijabla naziv="DomainObject.Predmet.ProtuStrankaListFormated_1">
      <item>AIRPORT CARWASH d.o.o. zastupanog po punomoćniku Tomislav Profozić; Ivan Krištof; Matija Čolakić</item>
    </derivirana_varijabla>
  </DomainObject.Predmet.ProtuStrankaListFormated>
  <DomainObject.Predmet.ProtuStrankaListFormatedOIB>
    <izvorni_sadrzaj>
      <item>AIRPORT CARWASH d.o.o., OIB 52001836053 zastupanog po punomoćniku Tomislav Profozić; Ivan Krištof; Matija Čolakić</item>
    </izvorni_sadrzaj>
    <derivirana_varijabla naziv="DomainObject.Predmet.ProtuStrankaListFormatedOIB_1">
      <item>AIRPORT CARWASH d.o.o., OIB 52001836053 zastupanog po punomoćniku Tomislav Profozić; Ivan Krištof; Matija Čolakić</item>
    </derivirana_varijabla>
  </DomainObject.Predmet.ProtuStrankaListFormatedOIB>
  <DomainObject.Predmet.ProtuStrankaListFormatedWithAdress>
    <izvorni_sadrzaj>
      <item>AIRPORT CARWASH d.o.o., Šandora Breščenskog 4, 10410 Velika Gorica zastupanog po punomoćniku Tomislav Profozić; Ivan Krištof; Matija Čolakić</item>
    </izvorni_sadrzaj>
    <derivirana_varijabla naziv="DomainObject.Predmet.ProtuStrankaListFormatedWithAdress_1">
      <item>AIRPORT CARWASH d.o.o., Šandora Breščenskog 4, 10410 Velika Gorica zastupanog po punomoćniku Tomislav Profozić; Ivan Krištof; Matija Čolakić</item>
    </derivirana_varijabla>
  </DomainObject.Predmet.ProtuStrankaListFormatedWithAdress>
  <DomainObject.Predmet.ProtuStrankaListFormatedWithAdressOIB>
    <izvorni_sadrzaj>
      <item>AIRPORT CARWASH d.o.o., OIB 52001836053, Šandora Breščenskog 4, 10410 Velika Gorica zastupanog po punomoćniku Tomislav Profozić; Ivan Krištof; Matija Čolakić</item>
    </izvorni_sadrzaj>
    <derivirana_varijabla naziv="DomainObject.Predmet.ProtuStrankaListFormatedWithAdressOIB_1">
      <item>AIRPORT CARWASH d.o.o., OIB 52001836053, Šandora Breščenskog 4, 10410 Velika Gorica zastupanog po punomoćniku Tomislav Profozić; Ivan Krištof; Matija Čolakić</item>
    </derivirana_varijabla>
  </DomainObject.Predmet.ProtuStrankaListFormatedWithAdressOIB>
  <DomainObject.Predmet.ProtuStrankaListNazivFormated>
    <izvorni_sadrzaj>
      <item>AIRPORT CARWASH d.o.o.</item>
    </izvorni_sadrzaj>
    <derivirana_varijabla naziv="DomainObject.Predmet.ProtuStrankaListNazivFormated_1">
      <item>AIRPORT CARWASH d.o.o.</item>
    </derivirana_varijabla>
  </DomainObject.Predmet.ProtuStrankaListNazivFormated>
  <DomainObject.Predmet.ProtuStrankaListNazivFormatedOIB>
    <izvorni_sadrzaj>
      <item>AIRPORT CARWASH d.o.o., OIB 52001836053</item>
    </izvorni_sadrzaj>
    <derivirana_varijabla naziv="DomainObject.Predmet.ProtuStrankaListNazivFormatedOIB_1">
      <item>AIRPORT CARWASH d.o.o., OIB 52001836053</item>
    </derivirana_varijabla>
  </DomainObject.Predmet.ProtuStrankaListNazivFormatedOIB>
  <DomainObject.Predmet.OstaliListFormated>
    <izvorni_sadrzaj>
      <item>Tomislav Profozić punomoćnik sudionika u postupku AIRPORT CARWASH d.o.o.</item>
      <item>Ivan Krištof punomoćnik sudionika u postupku AIRPORT CARWASH d.o.o.</item>
      <item>Matija Čolakić punomoćnik sudionika u postupku AIRPORT CARWASH d.o.o.</item>
    </izvorni_sadrzaj>
    <derivirana_varijabla naziv="DomainObject.Predmet.OstaliListFormated_1">
      <item>Tomislav Profozić punomoćnik sudionika u postupku AIRPORT CARWASH d.o.o.</item>
      <item>Ivan Krištof punomoćnik sudionika u postupku AIRPORT CARWASH d.o.o.</item>
      <item>Matija Čolakić punomoćnik sudionika u postupku AIRPORT CARWASH d.o.o.</item>
    </derivirana_varijabla>
  </DomainObject.Predmet.OstaliListFormated>
  <DomainObject.Predmet.OstaliListFormatedOIB>
    <izvorni_sadrzaj>
      <item>Tomislav Profozić punomoćnik sudionika u postupku AIRPORT CARWASH d.o.o.</item>
      <item>Ivan Krištof, OIB 58457175940 punomoćnik sudionika u postupku AIRPORT CARWASH d.o.o.</item>
      <item>Matija Čolakić, OIB 82098304315 punomoćnik sudionika u postupku AIRPORT CARWASH d.o.o.</item>
    </izvorni_sadrzaj>
    <derivirana_varijabla naziv="DomainObject.Predmet.OstaliListFormatedOIB_1">
      <item>Tomislav Profozić punomoćnik sudionika u postupku AIRPORT CARWASH d.o.o.</item>
      <item>Ivan Krištof, OIB 58457175940 punomoćnik sudionika u postupku AIRPORT CARWASH d.o.o.</item>
      <item>Matija Čolakić, OIB 82098304315 punomoćnik sudionika u postupku AIRPORT CARWASH d.o.o.</item>
    </derivirana_varijabla>
  </DomainObject.Predmet.OstaliListFormatedOIB>
  <DomainObject.Predmet.OstaliListFormatedWithAdress>
    <izvorni_sadrzaj>
      <item>Tomislav Profozić, Trnjanska cesta 59, 10000 Zagreb punomoćnik sudionika u postupku AIRPORT CARWASH d.o.o.</item>
      <item>Ivan Krištof, Lukšić Gornji 32, 10000 Zagreb punomoćnik sudionika u postupku AIRPORT CARWASH d.o.o.</item>
      <item>Matija Čolakić, Dobriše Cesarića 19, 10000 Zagreb punomoćnik sudionika u postupku AIRPORT CARWASH d.o.o.</item>
    </izvorni_sadrzaj>
    <derivirana_varijabla naziv="DomainObject.Predmet.OstaliListFormatedWithAdress_1">
      <item>Tomislav Profozić, Trnjanska cesta 59, 10000 Zagreb punomoćnik sudionika u postupku AIRPORT CARWASH d.o.o.</item>
      <item>Ivan Krištof, Lukšić Gornji 32, 10000 Zagreb punomoćnik sudionika u postupku AIRPORT CARWASH d.o.o.</item>
      <item>Matija Čolakić, Dobriše Cesarića 19, 10000 Zagreb punomoćnik sudionika u postupku AIRPORT CARWASH d.o.o.</item>
    </derivirana_varijabla>
  </DomainObject.Predmet.OstaliListFormatedWithAdress>
  <DomainObject.Predmet.OstaliListFormatedWithAdressOIB>
    <izvorni_sadrzaj>
      <item>Tomislav Profozić, Trnjanska cesta 59, 10000 Zagreb punomoćnik sudionika u postupku AIRPORT CARWASH d.o.o.</item>
      <item>Ivan Krištof, OIB 58457175940, Lukšić Gornji 32, 10000 Zagreb punomoćnik sudionika u postupku AIRPORT CARWASH d.o.o.</item>
      <item>Matija Čolakić, OIB 82098304315, Dobriše Cesarića 19, 10000 Zagreb punomoćnik sudionika u postupku AIRPORT CARWASH d.o.o.</item>
    </izvorni_sadrzaj>
    <derivirana_varijabla naziv="DomainObject.Predmet.OstaliListFormatedWithAdressOIB_1">
      <item>Tomislav Profozić, Trnjanska cesta 59, 10000 Zagreb punomoćnik sudionika u postupku AIRPORT CARWASH d.o.o.</item>
      <item>Ivan Krištof, OIB 58457175940, Lukšić Gornji 32, 10000 Zagreb punomoćnik sudionika u postupku AIRPORT CARWASH d.o.o.</item>
      <item>Matija Čolakić, OIB 82098304315, Dobriše Cesarića 19, 10000 Zagreb punomoćnik sudionika u postupku AIRPORT CARWASH d.o.o.</item>
    </derivirana_varijabla>
  </DomainObject.Predmet.OstaliListFormatedWithAdressOIB>
  <DomainObject.Predmet.OstaliListNazivFormated>
    <izvorni_sadrzaj>
      <item>Tomislav Profozić</item>
      <item>Ivan Krištof</item>
      <item>Matija Čolakić</item>
    </izvorni_sadrzaj>
    <derivirana_varijabla naziv="DomainObject.Predmet.OstaliListNazivFormated_1">
      <item>Tomislav Profozić</item>
      <item>Ivan Krištof</item>
      <item>Matija Čolakić</item>
    </derivirana_varijabla>
  </DomainObject.Predmet.OstaliListNazivFormated>
  <DomainObject.Predmet.OstaliListNazivFormatedOIB>
    <izvorni_sadrzaj>
      <item>Tomislav Profozić</item>
      <item>Ivan Krištof, OIB 58457175940</item>
      <item>Matija Čolakić, OIB 82098304315</item>
    </izvorni_sadrzaj>
    <derivirana_varijabla naziv="DomainObject.Predmet.OstaliListNazivFormatedOIB_1">
      <item>Tomislav Profozić</item>
      <item>Ivan Krištof, OIB 58457175940</item>
      <item>Matija Čolakić, OIB 82098304315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AIRPORT CARWASH d.o.o.</izvorni_sadrzaj>
    <derivirana_varijabla naziv="DomainObject.Predmet.StrankaIDrugi_1">AIRPORT CARWASH d.o.o.</derivirana_varijabla>
  </DomainObject.Predmet.StrankaIDrugi>
  <DomainObject.Predmet.ProtustrankaIDrugi>
    <izvorni_sadrzaj>AIRPORT CARWASH d.o.o.</izvorni_sadrzaj>
    <derivirana_varijabla naziv="DomainObject.Predmet.ProtustrankaIDrugi_1">AIRPORT CARWASH d.o.o.</derivirana_varijabla>
  </DomainObject.Predmet.ProtustrankaIDrugi>
  <DomainObject.Predmet.StrankaIDrugiAdressOIB>
    <izvorni_sadrzaj>AIRPORT CARWASH d.o.o., OIB 52001836053, Šandora Breščenskog 4, 10410 Velika Gorica</izvorni_sadrzaj>
    <derivirana_varijabla naziv="DomainObject.Predmet.StrankaIDrugiAdressOIB_1">AIRPORT CARWASH d.o.o., OIB 52001836053, Šandora Breščenskog 4, 10410 Velika Gorica</derivirana_varijabla>
  </DomainObject.Predmet.StrankaIDrugiAdressOIB>
  <DomainObject.Predmet.ProtustrankaIDrugiAdressOIB>
    <izvorni_sadrzaj>AIRPORT CARWASH d.o.o., OIB 52001836053, Šandora Breščenskog 4, 10410 Velika Gorica</izvorni_sadrzaj>
    <derivirana_varijabla naziv="DomainObject.Predmet.ProtustrankaIDrugiAdressOIB_1">AIRPORT CARWASH d.o.o., OIB 52001836053, Šandora Breščenskog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AIRPORT CARWASH d.o.o.</item>
      <item>AIRPORT CARWASH d.o.o.</item>
      <item>Tomislav Profozić</item>
      <item>Ivan Krištof</item>
      <item>Matija Čolakić</item>
    </izvorni_sadrzaj>
    <derivirana_varijabla naziv="DomainObject.Predmet.SudioniciListNaziv_1">
      <item>AIRPORT CARWASH d.o.o.</item>
      <item>AIRPORT CARWASH d.o.o.</item>
      <item>Tomislav Profozić</item>
      <item>Ivan Krištof</item>
      <item>Matija Čolakić</item>
    </derivirana_varijabla>
  </DomainObject.Predmet.SudioniciListNaziv>
  <DomainObject.Predmet.SudioniciListAdressOIB>
    <izvorni_sadrzaj>
      <item>AIRPORT CARWASH d.o.o., OIB 52001836053, Šandora Breščenskog 4,10410 Velika Gorica</item>
      <item>AIRPORT CARWASH d.o.o., OIB 52001836053, Šandora Breščenskog 4,10410 Velika Gorica</item>
      <item>Tomislav Profozić, Trnjanska cesta 59,10000 Zagreb</item>
      <item>Ivan Krištof, OIB 58457175940, Lukšić Gornji 32,10000 Zagreb</item>
      <item>Matija Čolakić, OIB 82098304315, Dobriše Cesarića 19,10000 Zagreb</item>
    </izvorni_sadrzaj>
    <derivirana_varijabla naziv="DomainObject.Predmet.SudioniciListAdressOIB_1">
      <item>AIRPORT CARWASH d.o.o., OIB 52001836053, Šandora Breščenskog 4,10410 Velika Gorica</item>
      <item>AIRPORT CARWASH d.o.o., OIB 52001836053, Šandora Breščenskog 4,10410 Velika Gorica</item>
      <item>Tomislav Profozić, Trnjanska cesta 59,10000 Zagreb</item>
      <item>Ivan Krištof, OIB 58457175940, Lukšić Gornji 32,10000 Zagreb</item>
      <item>Matija Čolakić, OIB 82098304315, Dobriše Cesarića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52001836053</item>
      <item>, OIB 52001836053</item>
      <item>, OIB null</item>
      <item>, OIB 58457175940</item>
      <item>, OIB 82098304315</item>
    </izvorni_sadrzaj>
    <derivirana_varijabla naziv="DomainObject.Predmet.SudioniciListNazivOIB_1">
      <item>, OIB 52001836053</item>
      <item>, OIB 52001836053</item>
      <item>, OIB null</item>
      <item>, OIB 58457175940</item>
      <item>, OIB 82098304315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St-675/2019-12</izvorni_sadrzaj>
    <derivirana_varijabla naziv="DomainObject.PredzadnjaOdlukaIzPredmeta.Oznaka_1">St-675/2019-12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252</properties:Words>
  <properties:Characters>1280</properties:Characters>
  <properties:Lines>46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2019-03-26T10:38:00Z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2019-07-31T10:26:00Z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FINA - nalog prenijeti zaplijenjena sredstva u korist Fonda - otvoren i zaključen 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