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1703" w14:paraId="d921703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D7303D">
        <w:t>7094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D7303D">
        <w:t xml:space="preserve"> BEKI SLADOLED j.d.o.o.,</w:t>
      </w:r>
      <w:r w:rsidR="00AF78F7">
        <w:t xml:space="preserve"> </w:t>
      </w:r>
      <w:r w:rsidR="00D7303D">
        <w:t xml:space="preserve">Zagreb, </w:t>
      </w:r>
      <w:proofErr w:type="spellStart"/>
      <w:r w:rsidR="00D7303D">
        <w:t>Konjščinska</w:t>
      </w:r>
      <w:proofErr w:type="spellEnd"/>
      <w:r w:rsidR="00D7303D">
        <w:t xml:space="preserve"> ulica 83</w:t>
      </w:r>
      <w:r w:rsidR="00AF78F7" w:rsidRPr="00AF78F7">
        <w:t>, OIB:</w:t>
      </w:r>
      <w:r w:rsidR="00D7303D">
        <w:t xml:space="preserve"> </w:t>
      </w:r>
      <w:r w:rsidR="00D7303D" w:rsidRPr="00D7303D">
        <w:t>78590622298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D7303D">
        <w:t>osnova za plaćanje je 48.454,08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12D" w:rsidR="00A5612D">
      <w:r>
        <w:separator/>
      </w:r>
    </w:p>
  </w:endnote>
  <w:endnote w:id="0" w:type="continuationSeparator">
    <w:p w:rsidRDefault="00A5612D" w:rsidR="00A56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12D" w:rsidR="00A5612D">
      <w:r>
        <w:separator/>
      </w:r>
    </w:p>
  </w:footnote>
  <w:footnote w:id="0" w:type="continuationSeparator">
    <w:p w:rsidRDefault="00A5612D" w:rsidR="00A56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2F5AAB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B12"/>
    <w:rsid w:val="00E42AA5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7094</izvorni_sadrzaj>
    <derivirana_varijabla naziv="DomainObject.Predmet.Broj_1">7094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St-7094/2016</izvorni_sadrzaj>
    <derivirana_varijabla naziv="DomainObject.Predmet.OznakaBroj_1">St-7094/2016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BEKI SLADOLED j.d.o.o. za trgovinu i usluge zastupanog po punomoćniku BENET BEKIROVSKI</izvorni_sadrzaj>
    <derivirana_varijabla naziv="DomainObject.Predmet.ProtustrankaFormated_1">  BEKI SLADOLED j.d.o.o. za trgovinu i usluge zastupanog po punomoćniku BENET BEKIROVSKI</derivirana_varijabla>
  </DomainObject.Predmet.ProtustrankaFormated>
  <DomainObject.Predmet.ProtustrankaFormatedOIB>
    <izvorni_sadrzaj>  BEKI SLADOLED j.d.o.o. za trgovinu i usluge, OIB 78590622298 zastupanog po punomoćniku BENET BEKIROVSKI</izvorni_sadrzaj>
    <derivirana_varijabla naziv="DomainObject.Predmet.ProtustrankaFormatedOIB_1">  BEKI SLADOLED j.d.o.o. za trgovinu i usluge, OIB 78590622298 zastupanog po punomoćniku BENET BEKIROVSKI</derivirana_varijabla>
  </DomainObject.Predmet.ProtustrankaFormatedOIB>
  <DomainObject.Predmet.ProtustrankaFormatedWithAdress>
    <izvorni_sadrzaj> BEKI SLADOLED j.d.o.o. za trgovinu i usluge, Konjščinska ulica 83, 10000 Zagreb zastupanog po punomoćniku BENET BEKIROVSKI</izvorni_sadrzaj>
    <derivirana_varijabla naziv="DomainObject.Predmet.ProtustrankaFormatedWithAdress_1"> BEKI SLADOLED j.d.o.o. za trgovinu i usluge, Konjščinska ulica 83, 10000 Zagreb zastupanog po punomoćniku BENET BEKIROVSKI</derivirana_varijabla>
  </DomainObject.Predmet.ProtustrankaFormatedWithAdress>
  <DomainObject.Predmet.ProtustrankaFormatedWithAdressOIB>
    <izvorni_sadrzaj> BEKI SLADOLED j.d.o.o. za trgovinu i usluge, OIB 78590622298, Konjščinska ulica 83, 10000 Zagreb zastupanog po punomoćniku BENET BEKIROVSKI</izvorni_sadrzaj>
    <derivirana_varijabla naziv="DomainObject.Predmet.ProtustrankaFormatedWithAdressOIB_1"> BEKI SLADOLED j.d.o.o. za trgovinu i usluge, OIB 78590622298, Konjščinska ulica 83, 10000 Zagreb zastupanog po punomoćniku BENET BEKIROVSKI</derivirana_varijabla>
  </DomainObject.Predmet.ProtustrankaFormatedWithAdressOIB>
  <DomainObject.Predmet.ProtustrankaWithAdress>
    <izvorni_sadrzaj>BEKI SLADOLED j.d.o.o. za trgovinu i usluge Konjščinska ulica 83, 10000 Zagreb</izvorni_sadrzaj>
    <derivirana_varijabla naziv="DomainObject.Predmet.ProtustrankaWithAdress_1">BEKI SLADOLED j.d.o.o. za trgovinu i usluge Konjščinska ulica 83, 10000 Zagreb</derivirana_varijabla>
  </DomainObject.Predmet.ProtustrankaWithAdress>
  <DomainObject.Predmet.ProtustrankaWithAdressOIB>
    <izvorni_sadrzaj>BEKI SLADOLED j.d.o.o. za trgovinu i usluge, OIB 78590622298, Konjščinska ulica 83, 10000 Zagreb</izvorni_sadrzaj>
    <derivirana_varijabla naziv="DomainObject.Predmet.ProtustrankaWithAdressOIB_1">BEKI SLADOLED j.d.o.o. za trgovinu i usluge, OIB 78590622298, Konjščinska ulica 83, 10000 Zagreb</derivirana_varijabla>
  </DomainObject.Predmet.ProtustrankaWithAdressOIB>
  <DomainObject.Predmet.ProtustrankaNazivFormated>
    <izvorni_sadrzaj>BEKI SLADOLED j.d.o.o. za trgovinu i usluge</izvorni_sadrzaj>
    <derivirana_varijabla naziv="DomainObject.Predmet.ProtustrankaNazivFormated_1">BEKI SLADOLED j.d.o.o. za trgovinu i usluge</derivirana_varijabla>
  </DomainObject.Predmet.ProtustrankaNazivFormated>
  <DomainObject.Predmet.ProtustrankaNazivFormatedOIB>
    <izvorni_sadrzaj>BEKI SLADOLED j.d.o.o. za trgovinu i usluge, OIB 78590622298</izvorni_sadrzaj>
    <derivirana_varijabla naziv="DomainObject.Predmet.ProtustrankaNazivFormatedOIB_1">BEKI SLADOLED j.d.o.o. za trgovinu i usluge, OIB 78590622298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BEKI SLADOLED j.d.o.o. za trgovinu i usluge zastupanog po punomoćniku BENET BEKIROVSKI</item>
    </izvorni_sadrzaj>
    <derivirana_varijabla naziv="DomainObject.Predmet.ProtuStrankaListFormated_1">
      <item>BEKI SLADOLED j.d.o.o. za trgovinu i usluge zastupanog po punomoćniku BENET BEKIROVSKI</item>
    </derivirana_varijabla>
  </DomainObject.Predmet.ProtuStrankaListFormated>
  <DomainObject.Predmet.ProtuStrankaListFormatedOIB>
    <izvorni_sadrzaj>
      <item>BEKI SLADOLED j.d.o.o. za trgovinu i usluge, OIB 78590622298 zastupanog po punomoćniku BENET BEKIROVSKI</item>
    </izvorni_sadrzaj>
    <derivirana_varijabla naziv="DomainObject.Predmet.ProtuStrankaListFormatedOIB_1">
      <item>BEKI SLADOLED j.d.o.o. za trgovinu i usluge, OIB 78590622298 zastupanog po punomoćniku BENET BEKIROVSKI</item>
    </derivirana_varijabla>
  </DomainObject.Predmet.ProtuStrankaListFormatedOIB>
  <DomainObject.Predmet.ProtuStrankaListFormatedWithAdress>
    <izvorni_sadrzaj>
      <item>BEKI SLADOLED j.d.o.o. za trgovinu i usluge, Konjščinska ulica 83, 10000 Zagreb zastupanog po punomoćniku BENET BEKIROVSKI</item>
    </izvorni_sadrzaj>
    <derivirana_varijabla naziv="DomainObject.Predmet.ProtuStrankaListFormatedWithAdress_1">
      <item>BEKI SLADOLED j.d.o.o. za trgovinu i usluge, Konjščinska ulica 83, 10000 Zagreb zastupanog po punomoćniku BENET BEKIROVSKI</item>
    </derivirana_varijabla>
  </DomainObject.Predmet.ProtuStrankaListFormatedWithAdress>
  <DomainObject.Predmet.ProtuStrankaListFormatedWithAdressOIB>
    <izvorni_sadrzaj>
      <item>BEKI SLADOLED j.d.o.o. za trgovinu i usluge, OIB 78590622298, Konjščinska ulica 83, 10000 Zagreb zastupanog po punomoćniku BENET BEKIROVSKI</item>
    </izvorni_sadrzaj>
    <derivirana_varijabla naziv="DomainObject.Predmet.ProtuStrankaListFormatedWithAdressOIB_1">
      <item>BEKI SLADOLED j.d.o.o. za trgovinu i usluge, OIB 78590622298, Konjščinska ulica 83, 10000 Zagreb zastupanog po punomoćniku BENET BEKIROVSKI</item>
    </derivirana_varijabla>
  </DomainObject.Predmet.ProtuStrankaListFormatedWithAdressOIB>
  <DomainObject.Predmet.ProtuStrankaListNazivFormated>
    <izvorni_sadrzaj>
      <item>BEKI SLADOLED j.d.o.o. za trgovinu i usluge</item>
    </izvorni_sadrzaj>
    <derivirana_varijabla naziv="DomainObject.Predmet.ProtuStrankaListNazivFormated_1">
      <item>BEKI SLADOLED j.d.o.o. za trgovinu i usluge</item>
    </derivirana_varijabla>
  </DomainObject.Predmet.ProtuStrankaListNazivFormated>
  <DomainObject.Predmet.ProtuStrankaListNazivFormatedOIB>
    <izvorni_sadrzaj>
      <item>BEKI SLADOLED j.d.o.o. za trgovinu i usluge, OIB 78590622298</item>
    </izvorni_sadrzaj>
    <derivirana_varijabla naziv="DomainObject.Predmet.ProtuStrankaListNazivFormatedOIB_1">
      <item>BEKI SLADOLED j.d.o.o. za trgovinu i usluge, OIB 78590622298</item>
    </derivirana_varijabla>
  </DomainObject.Predmet.ProtuStrankaListNazivFormatedOIB>
  <DomainObject.Predmet.OstaliListFormated>
    <izvorni_sadrzaj>
      <item>BENET BEKIROVSKI punomoćnik sudionika u postupku BEKI SLADOLED j.d.o.o. za trgovinu i usluge</item>
    </izvorni_sadrzaj>
    <derivirana_varijabla naziv="DomainObject.Predmet.OstaliListFormated_1">
      <item>BENET BEKIROVSKI punomoćnik sudionika u postupku BEKI SLADOLED j.d.o.o. za trgovinu i usluge</item>
    </derivirana_varijabla>
  </DomainObject.Predmet.OstaliListFormated>
  <DomainObject.Predmet.OstaliListFormatedOIB>
    <izvorni_sadrzaj>
      <item>BENET BEKIROVSKI, OIB 65309338623 punomoćnik sudionika u postupku BEKI SLADOLED j.d.o.o. za trgovinu i usluge</item>
    </izvorni_sadrzaj>
    <derivirana_varijabla naziv="DomainObject.Predmet.OstaliListFormatedOIB_1">
      <item>BENET BEKIROVSKI, OIB 65309338623 punomoćnik sudionika u postupku BEKI SLADOLED j.d.o.o. za trgovinu i usluge</item>
    </derivirana_varijabla>
  </DomainObject.Predmet.OstaliListFormatedOIB>
  <DomainObject.Predmet.OstaliListFormatedWithAdress>
    <izvorni_sadrzaj>
      <item>BENET BEKIROVSKI, KONJŠČINSKA ULICA 83, 10000 Zagreb punomoćnik sudionika u postupku BEKI SLADOLED j.d.o.o. za trgovinu i usluge</item>
    </izvorni_sadrzaj>
    <derivirana_varijabla naziv="DomainObject.Predmet.OstaliListFormatedWithAdress_1">
      <item>BENET BEKIROVSKI, KONJŠČINSKA ULICA 83, 10000 Zagreb punomoćnik sudionika u postupku BEKI SLADOLED j.d.o.o. za trgovinu i usluge</item>
    </derivirana_varijabla>
  </DomainObject.Predmet.OstaliListFormatedWithAdress>
  <DomainObject.Predmet.OstaliListFormatedWithAdressOIB>
    <izvorni_sadrzaj>
      <item>BENET BEKIROVSKI, OIB 65309338623, KONJŠČINSKA ULICA 83, 10000 Zagreb punomoćnik sudionika u postupku BEKI SLADOLED j.d.o.o. za trgovinu i usluge</item>
    </izvorni_sadrzaj>
    <derivirana_varijabla naziv="DomainObject.Predmet.OstaliListFormatedWithAdressOIB_1">
      <item>BENET BEKIROVSKI, OIB 65309338623, KONJŠČINSKA ULICA 83, 10000 Zagreb punomoćnik sudionika u postupku BEKI SLADOLED j.d.o.o. za trgovinu i usluge</item>
    </derivirana_varijabla>
  </DomainObject.Predmet.OstaliListFormatedWithAdressOIB>
  <DomainObject.Predmet.OstaliListNazivFormated>
    <izvorni_sadrzaj>
      <item>BENET BEKIROVSKI</item>
    </izvorni_sadrzaj>
    <derivirana_varijabla naziv="DomainObject.Predmet.OstaliListNazivFormated_1">
      <item>BENET BEKIROVSKI</item>
    </derivirana_varijabla>
  </DomainObject.Predmet.OstaliListNazivFormated>
  <DomainObject.Predmet.OstaliListNazivFormatedOIB>
    <izvorni_sadrzaj>
      <item>BENET BEKIROVSKI, OIB 65309338623</item>
    </izvorni_sadrzaj>
    <derivirana_varijabla naziv="DomainObject.Predmet.OstaliListNazivFormatedOIB_1">
      <item>BENET BEKIROVSKI, OIB 65309338623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BEKI SLADOLED j.d.o.o. za trgovinu i usluge</izvorni_sadrzaj>
    <derivirana_varijabla naziv="DomainObject.Predmet.ProtustrankaIDrugi_1">BEKI SLADOLED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BEKI SLADOLED j.d.o.o. za trgovinu i usluge, OIB 78590622298, Konjščinska ulica 83, 10000 Zagreb</izvorni_sadrzaj>
    <derivirana_varijabla naziv="DomainObject.Predmet.ProtustrankaIDrugiAdressOIB_1">BEKI SLADOLED j.d.o.o. za trgovinu i usluge, OIB 78590622298,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BEKI SLADOLED j.d.o.o. za trgovinu i usluge</item>
      <item>BENET BEKIROVSKI</item>
    </izvorni_sadrzaj>
    <derivirana_varijabla naziv="DomainObject.Predmet.SudioniciListNaziv_1">
      <item>FINA Regionalni centar Zagreb</item>
      <item>BEKI SLADOLED j.d.o.o. za trgovinu i usluge</item>
      <item>BENET BEKIROVSKI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BEKI SLADOLED j.d.o.o. za trgovinu i usluge, OIB 78590622298, Konjščinska ulica 83,10000 Zagreb</item>
      <item>BENET BEKIROVSKI, OIB 65309338623, KONJŠČINSKA ULICA 83,10000 Zagreb</item>
    </izvorni_sadrzaj>
    <derivirana_varijabla naziv="DomainObject.Predmet.SudioniciListAdressOIB_1">
      <item>FINA Regionalni centar Zagreb, OIB 85821130368, Trg svibanjskih žrtava 1995. br. 1,10000 Zagreb</item>
      <item>BEKI SLADOLED j.d.o.o. za trgovinu i usluge, OIB 78590622298, Konjščinska ulica 83,10000 Zagreb</item>
      <item>BENET BEKIROVSKI, OIB 65309338623, KONJŠČINSKA ULICA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78590622298</item>
      <item>, OIB 65309338623</item>
    </izvorni_sadrzaj>
    <derivirana_varijabla naziv="DomainObject.Predmet.SudioniciListNazivOIB_1">
      <item>, OIB 85821130368</item>
      <item>, OIB 78590622298</item>
      <item>, OIB 65309338623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BC30E-B8CD-410A-A855-42C9E4E15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1372</properties:Characters>
  <properties:Lines>45</properties:Lines>
  <properties:Paragraphs>20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2017-03-10T06:14:00Z</cp:lastPrinted>
  <dcterms:modified xmlns:xsi="http://www.w3.org/2001/XMLSchema-instance" xsi:type="dcterms:W3CDTF">2017-03-10T06:14:00Z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