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ab1c" w14:paraId="114ab1c" w:rsidRDefault="00E146B3" w:rsidP="00E146B3" w:rsidR="00E146B3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E146B3" w:rsidP="00E146B3" w:rsidR="00E146B3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E146B3" w:rsidP="00E146B3" w:rsidR="00E146B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3/St-810/2017-28</w:t>
      </w:r>
    </w:p>
    <w:p w:rsidRDefault="00E146B3" w:rsidP="00E146B3" w:rsidR="00E146B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E146B3" w:rsidP="00E146B3" w:rsidR="00E146B3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E146B3" w:rsidP="00E146B3" w:rsidR="00E146B3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E146B3" w:rsidP="00E146B3" w:rsidR="00E146B3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E146B3" w:rsidP="00E146B3" w:rsidR="00E146B3">
      <w:pPr>
        <w:ind w:firstLine="708"/>
        <w:jc w:val="both"/>
        <w:rPr>
          <w:color w:val="222222"/>
        </w:rPr>
      </w:pPr>
    </w:p>
    <w:p w:rsidRDefault="00E146B3" w:rsidP="00E146B3" w:rsidR="00E146B3">
      <w:pPr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stečajnom postupku nad dužnikom</w:t>
      </w:r>
      <w:r>
        <w:rPr>
          <w:b/>
        </w:rPr>
        <w:t xml:space="preserve"> INDUSTRO MONTING d.o.o., Slavonski Brod, Naselje Slavonija II 3/4, OIB: 45297322235,</w:t>
      </w:r>
      <w:r>
        <w:rPr>
          <w:color w:val="222222"/>
        </w:rPr>
        <w:t xml:space="preserve"> koga zastupa Ivan Mikić, stečajni upravitelj iz Nove Gradiške, 28. veljače 2018.</w:t>
      </w:r>
    </w:p>
    <w:p w:rsidRDefault="00E146B3" w:rsidP="00E146B3" w:rsidR="00E146B3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E146B3" w:rsidP="00E146B3" w:rsidR="00E146B3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Poziva se stečajni upravitelj dostaviti novo izvješće na propisanom obrascu u roku od osam dana. </w:t>
      </w:r>
    </w:p>
    <w:p w:rsidRDefault="00E146B3" w:rsidP="00E146B3" w:rsidR="00E146B3">
      <w:pPr>
        <w:spacing w:beforeAutospacing="true" w:before="100"/>
        <w:ind w:firstLine="708"/>
        <w:rPr>
          <w:color w:val="222222"/>
          <w:sz w:val="22"/>
          <w:szCs w:val="22"/>
        </w:rPr>
      </w:pPr>
    </w:p>
    <w:p w:rsidRDefault="00E146B3" w:rsidP="00E146B3" w:rsidR="00E146B3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28. veljače 2018.    </w:t>
      </w:r>
    </w:p>
    <w:p w:rsidRDefault="00E146B3" w:rsidP="00E146B3" w:rsidR="00E146B3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E146B3" w:rsidP="00E146B3" w:rsidR="00E146B3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E146B3" w:rsidP="00E146B3" w:rsidR="00E146B3">
      <w:pPr>
        <w:spacing w:beforeAutospacing="true" w:before="100"/>
        <w:rPr>
          <w:color w:val="222222"/>
        </w:rPr>
      </w:pPr>
    </w:p>
    <w:p w:rsidRDefault="00E146B3" w:rsidP="00E146B3" w:rsidR="00E146B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E146B3" w:rsidP="00E146B3" w:rsidR="00E146B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E146B3" w:rsidP="00E146B3" w:rsidR="00E146B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</w:t>
      </w:r>
    </w:p>
    <w:p w:rsidRDefault="00E146B3" w:rsidP="00E146B3" w:rsidR="00E146B3">
      <w:pPr>
        <w:spacing w:beforeAutospacing="true" w:before="100"/>
        <w:rPr>
          <w:color w:val="222222"/>
        </w:rPr>
      </w:pPr>
    </w:p>
    <w:p w:rsidRDefault="00E146B3" w:rsidP="00E146B3" w:rsidR="00E146B3">
      <w:pPr>
        <w:spacing w:beforeAutospacing="true" w:before="100"/>
        <w:rPr>
          <w:color w:val="222222"/>
        </w:rPr>
      </w:pPr>
    </w:p>
    <w:p w:rsidRDefault="00E146B3" w:rsidP="00E146B3" w:rsidR="00E146B3">
      <w:pPr>
        <w:spacing w:beforeAutospacing="true" w:before="100"/>
        <w:rPr>
          <w:color w:val="222222"/>
        </w:rPr>
      </w:pPr>
    </w:p>
    <w:p w:rsidRDefault="00E146B3" w:rsidP="00E146B3" w:rsidR="00E146B3">
      <w:pPr>
        <w:spacing w:beforeAutospacing="true" w:before="100"/>
        <w:rPr>
          <w:color w:val="222222"/>
        </w:rPr>
      </w:pPr>
    </w:p>
    <w:p w:rsidRDefault="00E146B3" w:rsidP="00E146B3" w:rsidR="00E146B3">
      <w:pPr>
        <w:spacing w:beforeAutospacing="true" w:before="100"/>
        <w:rPr>
          <w:color w:val="222222"/>
        </w:rPr>
      </w:pPr>
    </w:p>
    <w:p w:rsidRDefault="00E146B3" w:rsidP="00E146B3" w:rsidR="00E146B3">
      <w:pPr>
        <w:spacing w:beforeAutospacing="true" w:before="100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46B3"/>
    <w:rsid w:val="005E15FD"/>
    <w:rsid w:val="00D128FE"/>
    <w:rsid w:val="00E1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46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146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46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2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8FE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8FE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8FE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8FE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46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146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46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2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8FE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8FE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8FE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8FE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15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49 st.2  SZ</izvorni_sadrzaj>
    <derivirana_varijabla naziv="DomainObject.Predmet.Opis_1">čl. 49 st.2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 MONTING društvo s ograničenom odgovornošću za proizvodnju, trgovinu i usluge</izvorni_sadrzaj>
    <derivirana_varijabla naziv="DomainObject.Predmet.ProtustrankaFormated_1">  INDUSTRO MONTING društvo s ograničenom odgovornošću za proizvodnju, trgovinu i usluge</derivirana_varijabla>
  </DomainObject.Predmet.ProtustrankaFormated>
  <DomainObject.Predmet.ProtustrankaFormatedOIB>
    <izvorni_sadrzaj>  INDUSTRO MONTING društvo s ograničenom odgovornošću za proizvodnju, trgovinu i usluge, OIB 45297322235</izvorni_sadrzaj>
    <derivirana_varijabla naziv="DomainObject.Predmet.ProtustrankaFormatedOIB_1">  INDUSTRO MONTING društvo s ograničenom odgovornošću za proizvodnju, trgovinu i usluge, OIB 45297322235</derivirana_varijabla>
  </DomainObject.Predmet.ProtustrankaFormatedOIB>
  <DomainObject.Predmet.ProtustrankaFormatedWithAdress>
    <izvorni_sadrzaj> INDUSTRO MONTING društvo s ograničenom odgovornošću za proizvodnju, trgovinu i usluge, Naselje Slavonija II 34, 35000 Slavonski Brod</izvorni_sadrzaj>
    <derivirana_varijabla naziv="DomainObject.Predmet.ProtustrankaFormatedWithAdress_1"> INDUSTRO MONTING društvo s ograničenom odgovornošću za proizvodnju, trgovinu i usluge, Naselje Slavonija II 34, 35000 Slavonski Brod</derivirana_varijabla>
  </DomainObject.Predmet.ProtustrankaFormatedWithAdress>
  <DomainObject.Predmet.ProtustrankaFormatedWithAdressOIB>
    <izvorni_sadrzaj> INDUSTRO MONTING društvo s ograničenom odgovornošću za proizvodnju, trgovinu i usluge, OIB 45297322235, Naselje Slavonija II 34, 35000 Slavonski Brod</izvorni_sadrzaj>
    <derivirana_varijabla naziv="DomainObject.Predmet.ProtustrankaFormatedWithAdressOIB_1"> INDUSTRO MONTING društvo s ograničenom odgovornošću za proizvodnju, trgovinu i usluge, OIB 45297322235, Naselje Slavonija II 34, 35000 Slavonski Brod</derivirana_varijabla>
  </DomainObject.Predmet.ProtustrankaFormatedWithAdressOIB>
  <DomainObject.Predmet.ProtustrankaWithAdress>
    <izvorni_sadrzaj>INDUSTRO MONTING društvo s ograničenom odgovornošću za proizvodnju, trgovinu i usluge Naselje Slavonija II 34, 35000 Slavonski Brod</izvorni_sadrzaj>
    <derivirana_varijabla naziv="DomainObject.Predmet.ProtustrankaWithAdress_1">INDUSTRO MONTING društvo s ograničenom odgovornošću za proizvodnju, trgovinu i usluge Naselje Slavonija II 34, 35000 Slavonski Brod</derivirana_varijabla>
  </DomainObject.Predmet.ProtustrankaWithAdress>
  <DomainObject.Predmet.ProtustrankaWithAdressOIB>
    <izvorni_sadrzaj>INDUSTRO MONTING društvo s ograničenom odgovornošću za proizvodnju, trgovinu i usluge, OIB 45297322235, Naselje Slavonija II 34, 35000 Slavonski Brod</izvorni_sadrzaj>
    <derivirana_varijabla naziv="DomainObject.Predmet.ProtustrankaWithAdressOIB_1">INDUSTRO MONTING društvo s ograničenom odgovornošću za proizvodnju, trgovinu i usluge, OIB 45297322235, Naselje Slavonija II 34, 35000 Slavonski Brod</derivirana_varijabla>
  </DomainObject.Predmet.ProtustrankaWithAdressOIB>
  <DomainObject.Predmet.ProtustrankaNazivFormated>
    <izvorni_sadrzaj>INDUSTRO MONTING društvo s ograničenom odgovornošću za proizvodnju, trgovinu i usluge</izvorni_sadrzaj>
    <derivirana_varijabla naziv="DomainObject.Predmet.ProtustrankaNazivFormated_1">INDUSTRO MONTING društvo s ograničenom odgovornošću za proizvodnju, trgovinu i usluge</derivirana_varijabla>
  </DomainObject.Predmet.ProtustrankaNazivFormated>
  <DomainObject.Predmet.ProtustrankaNazivFormatedOIB>
    <izvorni_sadrzaj>INDUSTRO MONTING društvo s ograničenom odgovornošću za proizvodnju, trgovinu i usluge, OIB 45297322235</izvorni_sadrzaj>
    <derivirana_varijabla naziv="DomainObject.Predmet.ProtustrankaNazivFormatedOIB_1">INDUSTRO MONTING društvo s ograničenom odgovornošću za proizvodnju, trgovinu i usluge, OIB 45297322235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INDUSTRO MONTING društvo s ograničenom odgovornošću za proizvodnju, trgovinu i usluge</item>
    </izvorni_sadrzaj>
    <derivirana_varijabla naziv="DomainObject.Predmet.ProtuStrankaListFormated_1">
      <item>INDUSTRO MONTING društvo s ograničenom odgovornošću za proizvodnju, trgovinu i usluge</item>
    </derivirana_varijabla>
  </DomainObject.Predmet.ProtuStrankaListFormated>
  <DomainObject.Predmet.ProtuStrankaListFormatedOIB>
    <izvorni_sadrzaj>
      <item>INDUSTRO MONTING društvo s ograničenom odgovornošću za proizvodnju, trgovinu i usluge, OIB 45297322235</item>
    </izvorni_sadrzaj>
    <derivirana_varijabla naziv="DomainObject.Predmet.ProtuStrankaListFormatedOIB_1">
      <item>INDUSTRO MONTING društvo s ograničenom odgovornošću za proizvodnju, trgovinu i usluge, OIB 45297322235</item>
    </derivirana_varijabla>
  </DomainObject.Predmet.ProtuStrankaListFormatedOIB>
  <DomainObject.Predmet.ProtuStrankaListFormatedWithAdress>
    <izvorni_sadrzaj>
      <item>INDUSTRO MONTING društvo s ograničenom odgovornošću za proizvodnju, trgovinu i usluge, Naselje Slavonija II 34, 35000 Slavonski Brod</item>
    </izvorni_sadrzaj>
    <derivirana_varijabla naziv="DomainObject.Predmet.ProtuStrankaListFormatedWithAdress_1">
      <item>INDUSTRO MONTING društvo s ograničenom odgovornošću za proizvodnju, trgovinu i usluge, Naselje Slavonija II 34, 35000 Slavonski Brod</item>
    </derivirana_varijabla>
  </DomainObject.Predmet.ProtuStrankaListFormatedWithAdress>
  <DomainObject.Predmet.ProtuStrankaListFormatedWithAdressOIB>
    <izvorni_sadrzaj>
      <item>INDUSTRO MONTING društvo s ograničenom odgovornošću za proizvodnju, trgovinu i usluge, OIB 45297322235, Naselje Slavonija II 34, 35000 Slavonski Brod</item>
    </izvorni_sadrzaj>
    <derivirana_varijabla naziv="DomainObject.Predmet.ProtuStrankaListFormatedWithAdressOIB_1">
      <item>INDUSTRO MONTING društvo s ograničenom odgovornošću za proizvodnju, trgovinu i usluge, OIB 45297322235, Naselje Slavonija II 34, 35000 Slavonski Brod</item>
    </derivirana_varijabla>
  </DomainObject.Predmet.ProtuStrankaListFormatedWithAdressOIB>
  <DomainObject.Predmet.ProtuStrankaListNazivFormated>
    <izvorni_sadrzaj>
      <item>INDUSTRO MONTING društvo s ograničenom odgovornošću za proizvodnju, trgovinu i usluge</item>
    </izvorni_sadrzaj>
    <derivirana_varijabla naziv="DomainObject.Predmet.ProtuStrankaListNazivFormated_1">
      <item>INDUSTRO MONTING društvo s ograničenom odgovornošću za proizvodnju, trgovinu i usluge</item>
    </derivirana_varijabla>
  </DomainObject.Predmet.ProtuStrankaListNazivFormated>
  <DomainObject.Predmet.ProtuStrankaListNazivFormatedOIB>
    <izvorni_sadrzaj>
      <item>INDUSTRO MONTING društvo s ograničenom odgovornošću za proizvodnju, trgovinu i usluge, OIB 45297322235</item>
    </izvorni_sadrzaj>
    <derivirana_varijabla naziv="DomainObject.Predmet.ProtuStrankaListNazivFormatedOIB_1">
      <item>INDUSTRO MONTING društvo s ograničenom odgovornošću za proizvodnju, trgovinu i usluge, OIB 45297322235</item>
    </derivirana_varijabla>
  </DomainObject.Predmet.ProtuStrankaListNazivFormatedOIB>
  <DomainObject.Predmet.OstaliListFormated>
    <izvorni_sadrzaj>
      <item>Goran Rakić</item>
    </izvorni_sadrzaj>
    <derivirana_varijabla naziv="DomainObject.Predmet.OstaliListFormated_1">
      <item>Goran Rakić</item>
    </derivirana_varijabla>
  </DomainObject.Predmet.OstaliListFormated>
  <DomainObject.Predmet.OstaliListFormatedOIB>
    <izvorni_sadrzaj>
      <item>Goran Rakić</item>
    </izvorni_sadrzaj>
    <derivirana_varijabla naziv="DomainObject.Predmet.OstaliListFormatedOIB_1">
      <item>Goran Rakić</item>
    </derivirana_varijabla>
  </DomainObject.Predmet.OstaliListFormatedOIB>
  <DomainObject.Predmet.OstaliListFormatedWithAdress>
    <izvorni_sadrzaj>
      <item>Goran Rakić, I. G. Kovačića 5, 35000 Slavonski Brod</item>
    </izvorni_sadrzaj>
    <derivirana_varijabla naziv="DomainObject.Predmet.OstaliListFormatedWithAdress_1">
      <item>Goran Rakić, I. G. Kovačića 5, 35000 Slavonski Brod</item>
    </derivirana_varijabla>
  </DomainObject.Predmet.OstaliListFormatedWithAdress>
  <DomainObject.Predmet.OstaliListFormatedWithAdressOIB>
    <izvorni_sadrzaj>
      <item>Goran Rakić, I. G. Kovačića 5, 35000 Slavonski Brod</item>
    </izvorni_sadrzaj>
    <derivirana_varijabla naziv="DomainObject.Predmet.OstaliListFormatedWithAdressOIB_1">
      <item>Goran Rakić, I. G. Kovačića 5, 35000 Slavonski Brod</item>
    </derivirana_varijabla>
  </DomainObject.Predmet.OstaliListFormatedWithAdressOIB>
  <DomainObject.Predmet.OstaliListNazivFormated>
    <izvorni_sadrzaj>
      <item>Goran Rakić</item>
    </izvorni_sadrzaj>
    <derivirana_varijabla naziv="DomainObject.Predmet.OstaliListNazivFormated_1">
      <item>Goran Rakić</item>
    </derivirana_varijabla>
  </DomainObject.Predmet.OstaliListNazivFormated>
  <DomainObject.Predmet.OstaliListNazivFormatedOIB>
    <izvorni_sadrzaj>
      <item>Goran Rakić</item>
    </izvorni_sadrzaj>
    <derivirana_varijabla naziv="DomainObject.Predmet.OstaliListNazivFormatedOIB_1">
      <item>Goran Rakić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INDUSTRO MONTING društvo s ograničenom odgovornošću za proizvodnju, trgovinu i usluge</izvorni_sadrzaj>
    <derivirana_varijabla naziv="DomainObject.Predmet.ProtustrankaIDrugi_1">INDUSTRO MONTING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INDUSTRO MONTING društvo s ograničenom odgovornošću za proizvodnju, trgovinu i usluge, OIB 45297322235, Naselje Slavonija II 34, 35000 Slavonski Brod</izvorni_sadrzaj>
    <derivirana_varijabla naziv="DomainObject.Predmet.ProtustrankaIDrugiAdressOIB_1">INDUSTRO MONTING društvo s ograničenom odgovornošću za proizvodnju, trgovinu i usluge, OIB 45297322235, Naselje Slavonija II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INDUSTRO MONTING društvo s ograničenom odgovornošću za proizvodnju, trgovinu i usluge</item>
      <item>Goran Rakić</item>
    </izvorni_sadrzaj>
    <derivirana_varijabla naziv="DomainObject.Predmet.SudioniciListNaziv_1">
      <item>Financijska agencija</item>
      <item>INDUSTRO MONTING društvo s ograničenom odgovornošću za proizvodnju, trgovinu i usluge</item>
      <item>Goran Rakić</item>
    </derivirana_varijabla>
  </DomainObject.Predmet.SudioniciListNaziv>
  <DomainObject.Predmet.SudioniciListAdressOIB>
    <izvorni_sadrzaj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izvorni_sadrzaj>
    <derivirana_varijabla naziv="DomainObject.Predmet.SudioniciListAdressOIB_1"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45297322235</item>
      <item>, OIB null</item>
    </izvorni_sadrzaj>
    <derivirana_varijabla naziv="DomainObject.Predmet.SudioniciListNazivOIB_1">
      <item>, OIB 85821130368</item>
      <item>, OIB 45297322235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114</properties:Words>
  <properties:Characters>582</properties:Characters>
  <properties:Lines>31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2018-02-28T07:05:00Z</dcterms:created>
  <dc:creator>wsadmin</dc:creator>
  <cp:lastModifiedBy>wsadmin</cp:lastModifiedBy>
  <cp:lastPrinted>2018-02-28T07:07:00Z</cp:lastPrinted>
  <dcterms:modified xmlns:xsi="http://www.w3.org/2001/XMLSchema-instance" xsi:type="dcterms:W3CDTF">2018-02-28T07:09:00Z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(zaključak-st-810-2017.docx)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