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D32567">
        <w:tc>
          <w:tcPr>
            <w:tcW w:type="dxa" w:w="2829"/>
            <w:shd w:fill="auto" w:color="auto" w:val="clear"/>
          </w:tcPr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3256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D32567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5af0bd4" w14:paraId="5af0bd4" w:rsidRDefault="002C45F5" w:rsidP="005679AA" w:rsidR="002C45F5" w:rsidRPr="00D32567">
      <w:pPr>
        <w:jc w:val="right"/>
        <w15:collapsed w:val="false"/>
        <w:rPr>
          <w:rFonts w:cs="Times New Roman" w:hAnsi="Times New Roman" w:ascii="Times New Roman"/>
        </w:rPr>
      </w:pPr>
    </w:p>
    <w:p w:rsidRDefault="002C45F5" w:rsidP="005679AA" w:rsidR="002C45F5">
      <w:pPr>
        <w:jc w:val="right"/>
        <w:rPr>
          <w:rFonts w:cs="Times New Roman" w:hAnsi="Times New Roman" w:ascii="Times New Roman"/>
        </w:rPr>
      </w:pPr>
    </w:p>
    <w:p w:rsidRDefault="00643808" w:rsidP="005679AA" w:rsidR="00643808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643808" w:rsidP="005679AA" w:rsidR="00643808" w:rsidRPr="004B0E81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894E7F">
      <w:pPr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Pr="00791254">
        <w:rPr>
          <w:rFonts w:cs="Times New Roman" w:hAnsi="Times New Roman" w:ascii="Times New Roman"/>
        </w:rPr>
        <w:tab/>
      </w:r>
      <w:r w:rsidR="00894E7F" w:rsidRPr="00894E7F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ART ing d.o.o. u stečaju, OIB: 64831303834 sa sjedištem u Stjepana Radića 24, Čakovec, zastupanom po stečajnom upravitelju Vesni Baranašić Horvat, dana 14. </w:t>
      </w:r>
      <w:r w:rsidR="0071166B">
        <w:rPr>
          <w:rFonts w:cs="Times New Roman" w:hAnsi="Times New Roman" w:ascii="Times New Roman"/>
        </w:rPr>
        <w:t>ožujka 2018.</w:t>
      </w:r>
    </w:p>
    <w:p w:rsidRDefault="00CE584B" w:rsidP="00DD2615" w:rsidR="00CE584B" w:rsidRPr="004B0E81">
      <w:pPr>
        <w:jc w:val="both"/>
        <w:rPr>
          <w:rFonts w:cs="Times New Roman" w:hAnsi="Times New Roman" w:ascii="Times New Roman"/>
        </w:rPr>
      </w:pP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1C24DA" w:rsidR="001C24D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1C24DA" w:rsidP="001C24DA" w:rsidR="001C24D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1C24DA" w:rsidP="00410534" w:rsidR="004B0AC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4B0AC7" w:rsidP="00302C3A" w:rsidR="00302C3A" w:rsidRPr="00302C3A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E328E0" w:rsidRPr="00302C3A">
        <w:rPr>
          <w:rFonts w:cs="Times New Roman" w:hAnsi="Times New Roman" w:ascii="Times New Roman"/>
        </w:rPr>
        <w:t>Damir Kušanić</w:t>
      </w:r>
      <w:r w:rsidR="00230157" w:rsidRPr="00302C3A">
        <w:rPr>
          <w:rFonts w:cs="Times New Roman" w:hAnsi="Times New Roman" w:ascii="Times New Roman"/>
        </w:rPr>
        <w:t xml:space="preserve"> iz </w:t>
      </w:r>
      <w:r w:rsidR="00E328E0" w:rsidRPr="00302C3A">
        <w:rPr>
          <w:rFonts w:cs="Times New Roman" w:hAnsi="Times New Roman" w:ascii="Times New Roman"/>
        </w:rPr>
        <w:t>Male Subotice</w:t>
      </w:r>
      <w:r w:rsidR="00A7280C">
        <w:rPr>
          <w:rFonts w:cs="Times New Roman" w:hAnsi="Times New Roman" w:ascii="Times New Roman"/>
        </w:rPr>
        <w:t>, Glavna 52</w:t>
      </w:r>
      <w:r w:rsidR="00230157" w:rsidRPr="00302C3A">
        <w:rPr>
          <w:rFonts w:cs="Times New Roman" w:hAnsi="Times New Roman" w:ascii="Times New Roman"/>
        </w:rPr>
        <w:t xml:space="preserve">, OIB: </w:t>
      </w:r>
      <w:r w:rsidR="00E328E0" w:rsidRPr="00302C3A">
        <w:rPr>
          <w:rFonts w:cs="Times New Roman" w:hAnsi="Times New Roman" w:ascii="Times New Roman"/>
        </w:rPr>
        <w:t xml:space="preserve">77114458398 </w:t>
      </w:r>
      <w:r w:rsidRPr="00302C3A">
        <w:rPr>
          <w:rFonts w:cs="Times New Roman" w:hAnsi="Times New Roman" w:ascii="Times New Roman"/>
        </w:rPr>
        <w:t xml:space="preserve">ponudio najveću cijenu i da su ispunjene pretpostavke da mu se dosudi nekretnina stečajnog dužnika </w:t>
      </w:r>
      <w:r w:rsidR="00302C3A" w:rsidRPr="00302C3A">
        <w:rPr>
          <w:rFonts w:cs="Times New Roman" w:hAnsi="Times New Roman" w:ascii="Times New Roman"/>
        </w:rPr>
        <w:t>upisana:</w:t>
      </w:r>
    </w:p>
    <w:p w:rsidRDefault="00302C3A" w:rsidP="00302C3A" w:rsidR="00302C3A" w:rsidRPr="00302C3A">
      <w:pPr>
        <w:pStyle w:val="Odlomakpopisa"/>
        <w:spacing w:after="200"/>
        <w:jc w:val="both"/>
        <w:rPr>
          <w:rFonts w:cs="Times New Roman" w:hAnsi="Times New Roman" w:ascii="Times New Roman"/>
        </w:rPr>
      </w:pPr>
      <w:r w:rsidRPr="00302C3A">
        <w:rPr>
          <w:rFonts w:cs="Times New Roman" w:hAnsi="Times New Roman" w:ascii="Times New Roman"/>
        </w:rPr>
        <w:t xml:space="preserve">- u z.k. uložak 6758 E, k.o. Čakovec, etažno vlasništvo s određenim omjerima, čestica broj 1134/26/1/2 stambeno-poslovna zgrada, dvor od 633 čhv; </w:t>
      </w:r>
    </w:p>
    <w:p w:rsidRDefault="00302C3A" w:rsidP="00302C3A" w:rsidR="00302C3A" w:rsidRPr="00302C3A">
      <w:pPr>
        <w:widowControl w:val="false"/>
        <w:suppressAutoHyphens/>
        <w:ind w:firstLine="65" w:left="361"/>
        <w:jc w:val="both"/>
        <w:rPr>
          <w:rFonts w:cs="Times New Roman" w:hAnsi="Times New Roman" w:ascii="Times New Roman"/>
        </w:rPr>
      </w:pPr>
      <w:r w:rsidRPr="00302C3A">
        <w:rPr>
          <w:rFonts w:cs="Times New Roman" w:hAnsi="Times New Roman" w:ascii="Times New Roman"/>
        </w:rPr>
        <w:tab/>
        <w:t>90. suvlasnički dio: 17/2200 etažno vlasništvo (E-90)</w:t>
      </w:r>
    </w:p>
    <w:p w:rsidRDefault="00302C3A" w:rsidP="00302C3A" w:rsidR="00302C3A" w:rsidRPr="00302C3A">
      <w:pPr>
        <w:widowControl w:val="false"/>
        <w:suppressAutoHyphens/>
        <w:ind w:firstLine="65" w:left="361"/>
        <w:jc w:val="both"/>
        <w:rPr>
          <w:rFonts w:cs="Times New Roman" w:hAnsi="Times New Roman" w:ascii="Times New Roman"/>
        </w:rPr>
      </w:pPr>
      <w:r w:rsidRPr="00302C3A">
        <w:rPr>
          <w:rFonts w:cs="Times New Roman" w:hAnsi="Times New Roman" w:ascii="Times New Roman"/>
        </w:rPr>
        <w:tab/>
        <w:t>1. Stan D1 u prizemlju ukupne površine 38,55 m2.</w:t>
      </w:r>
    </w:p>
    <w:p w:rsidRDefault="004B0AC7" w:rsidP="004B0AC7" w:rsidR="004B0AC7" w:rsidRPr="001C3251">
      <w:pPr>
        <w:pStyle w:val="StandardWeb"/>
        <w:spacing w:after="0" w:beforeAutospacing="false" w:before="0"/>
        <w:ind w:left="708"/>
        <w:jc w:val="both"/>
      </w:pPr>
    </w:p>
    <w:p w:rsidRDefault="004B0AC7" w:rsidP="004B0AC7" w:rsidR="004B0AC7" w:rsidRPr="00302C3A">
      <w:pPr>
        <w:pStyle w:val="Odlomakpopisa"/>
        <w:numPr>
          <w:ilvl w:val="0"/>
          <w:numId w:val="22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 w:rsidR="00302C3A">
        <w:rPr>
          <w:rFonts w:cs="Times New Roman" w:hAnsi="Times New Roman" w:ascii="Times New Roman"/>
        </w:rPr>
        <w:t xml:space="preserve">se </w:t>
      </w:r>
      <w:r w:rsidR="00302C3A" w:rsidRPr="00302C3A">
        <w:rPr>
          <w:rFonts w:cs="Times New Roman" w:hAnsi="Times New Roman" w:ascii="Times New Roman"/>
        </w:rPr>
        <w:t>Damir</w:t>
      </w:r>
      <w:r w:rsidR="00302C3A">
        <w:rPr>
          <w:rFonts w:cs="Times New Roman" w:hAnsi="Times New Roman" w:ascii="Times New Roman"/>
        </w:rPr>
        <w:t>u</w:t>
      </w:r>
      <w:r w:rsidR="00302C3A" w:rsidRPr="00302C3A">
        <w:rPr>
          <w:rFonts w:cs="Times New Roman" w:hAnsi="Times New Roman" w:ascii="Times New Roman"/>
        </w:rPr>
        <w:t xml:space="preserve"> Kušanić</w:t>
      </w:r>
      <w:r w:rsidR="00302C3A">
        <w:rPr>
          <w:rFonts w:cs="Times New Roman" w:hAnsi="Times New Roman" w:ascii="Times New Roman"/>
        </w:rPr>
        <w:t>u</w:t>
      </w:r>
      <w:r w:rsidR="00302C3A" w:rsidRPr="00302C3A">
        <w:rPr>
          <w:rFonts w:cs="Times New Roman" w:hAnsi="Times New Roman" w:ascii="Times New Roman"/>
        </w:rPr>
        <w:t xml:space="preserve"> iz Male Subotice, </w:t>
      </w:r>
      <w:r w:rsidR="00367632">
        <w:rPr>
          <w:rFonts w:cs="Times New Roman" w:hAnsi="Times New Roman" w:ascii="Times New Roman"/>
        </w:rPr>
        <w:t xml:space="preserve">Glavna 52, </w:t>
      </w:r>
      <w:r w:rsidR="00302C3A" w:rsidRPr="00302C3A">
        <w:rPr>
          <w:rFonts w:cs="Times New Roman" w:hAnsi="Times New Roman" w:ascii="Times New Roman"/>
        </w:rPr>
        <w:t xml:space="preserve">OIB: 77114458398 </w:t>
      </w:r>
      <w:r w:rsidRPr="001C3251">
        <w:rPr>
          <w:rFonts w:cs="Times New Roman" w:hAnsi="Times New Roman" w:ascii="Times New Roman"/>
        </w:rPr>
        <w:t xml:space="preserve">se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302C3A" w:rsidRPr="00302C3A">
        <w:rPr>
          <w:rFonts w:cs="Times New Roman" w:hAnsi="Times New Roman" w:ascii="Times New Roman"/>
        </w:rPr>
        <w:t>173.000</w:t>
      </w:r>
      <w:r w:rsidR="00090B7E" w:rsidRPr="00302C3A">
        <w:rPr>
          <w:rFonts w:cs="Times New Roman" w:hAnsi="Times New Roman" w:ascii="Times New Roman"/>
        </w:rPr>
        <w:t>,00</w:t>
      </w:r>
      <w:r w:rsidRPr="00302C3A">
        <w:rPr>
          <w:rFonts w:cs="Times New Roman" w:hAnsi="Times New Roman" w:ascii="Times New Roman"/>
        </w:rPr>
        <w:t xml:space="preserve"> kn.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8C4C35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302C3A" w:rsidRPr="005F52AF">
        <w:rPr>
          <w:rFonts w:cs="Times New Roman" w:hAnsi="Times New Roman" w:ascii="Times New Roman"/>
        </w:rPr>
        <w:t>Damiru Kušaniću</w:t>
      </w:r>
      <w:r w:rsidR="00090B7E" w:rsidRPr="005F52AF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da u roku od </w:t>
      </w:r>
      <w:r w:rsidR="00302C3A" w:rsidRPr="005F52AF">
        <w:rPr>
          <w:rFonts w:cs="Times New Roman" w:hAnsi="Times New Roman" w:ascii="Times New Roman"/>
        </w:rPr>
        <w:t>30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5F52AF" w:rsidRPr="005F52AF">
        <w:rPr>
          <w:rFonts w:cs="Times New Roman" w:hAnsi="Times New Roman" w:ascii="Times New Roman"/>
        </w:rPr>
        <w:t>162.200</w:t>
      </w:r>
      <w:r w:rsidR="00244344" w:rsidRPr="005F52AF">
        <w:rPr>
          <w:rFonts w:cs="Times New Roman" w:hAnsi="Times New Roman" w:ascii="Times New Roman"/>
        </w:rPr>
        <w:t>,00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5F52AF">
        <w:rPr>
          <w:rFonts w:cs="Times New Roman" w:hAnsi="Times New Roman" w:ascii="Times New Roman"/>
        </w:rPr>
        <w:t>60119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</w:t>
      </w:r>
      <w:r w:rsidR="005F52AF" w:rsidRPr="005F52AF">
        <w:rPr>
          <w:rFonts w:cs="Times New Roman" w:hAnsi="Times New Roman" w:ascii="Times New Roman"/>
        </w:rPr>
        <w:t>–</w:t>
      </w:r>
      <w:r w:rsidRPr="005F52AF">
        <w:rPr>
          <w:rFonts w:cs="Times New Roman" w:hAnsi="Times New Roman" w:ascii="Times New Roman"/>
        </w:rPr>
        <w:t xml:space="preserve"> 2</w:t>
      </w:r>
      <w:r w:rsidR="005F52AF" w:rsidRPr="005F52AF">
        <w:rPr>
          <w:rFonts w:cs="Times New Roman" w:hAnsi="Times New Roman" w:ascii="Times New Roman"/>
        </w:rPr>
        <w:t>0281.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8A277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Nekretnina iz točke 1. ovog rješenja predati će se kupcu nakon što kupac u roku od </w:t>
      </w:r>
      <w:r w:rsidR="005F52AF"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4B0AC7" w:rsidP="004B0AC7" w:rsidR="004B0AC7" w:rsidRPr="000E39B4">
      <w:pPr>
        <w:pStyle w:val="Odlomakpopisa"/>
        <w:jc w:val="both"/>
        <w:rPr>
          <w:color w:val="FF0000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="00EB4A1E" w:rsidRPr="005F52AF">
        <w:rPr>
          <w:rFonts w:cs="Times New Roman" w:hAnsi="Times New Roman" w:ascii="Times New Roman"/>
        </w:rPr>
        <w:t xml:space="preserve">Općinskog suda u </w:t>
      </w:r>
      <w:r w:rsidR="005F52AF" w:rsidRPr="005F52AF">
        <w:rPr>
          <w:rFonts w:cs="Times New Roman" w:hAnsi="Times New Roman" w:ascii="Times New Roman"/>
        </w:rPr>
        <w:t>Čakovcu</w:t>
      </w:r>
      <w:r w:rsidRPr="005F52AF">
        <w:rPr>
          <w:rFonts w:cs="Times New Roman" w:hAnsi="Times New Roman" w:ascii="Times New Roman"/>
        </w:rPr>
        <w:t xml:space="preserve"> će u korist kupca </w:t>
      </w:r>
      <w:r w:rsidR="005F52AF" w:rsidRPr="005F52AF">
        <w:rPr>
          <w:rFonts w:cs="Times New Roman" w:hAnsi="Times New Roman" w:ascii="Times New Roman"/>
        </w:rPr>
        <w:t xml:space="preserve">Damira </w:t>
      </w:r>
      <w:r w:rsidR="005F52AF" w:rsidRPr="00302C3A">
        <w:rPr>
          <w:rFonts w:cs="Times New Roman" w:hAnsi="Times New Roman" w:ascii="Times New Roman"/>
        </w:rPr>
        <w:t>Kušanić</w:t>
      </w:r>
      <w:r w:rsidR="005F52AF">
        <w:rPr>
          <w:rFonts w:cs="Times New Roman" w:hAnsi="Times New Roman" w:ascii="Times New Roman"/>
        </w:rPr>
        <w:t>a</w:t>
      </w:r>
      <w:r w:rsidR="005F52AF" w:rsidRPr="00302C3A">
        <w:rPr>
          <w:rFonts w:cs="Times New Roman" w:hAnsi="Times New Roman" w:ascii="Times New Roman"/>
        </w:rPr>
        <w:t xml:space="preserve"> iz Male Subotice,</w:t>
      </w:r>
      <w:r w:rsidR="00367632" w:rsidRPr="00367632">
        <w:rPr>
          <w:rFonts w:cs="Times New Roman" w:hAnsi="Times New Roman" w:ascii="Times New Roman"/>
        </w:rPr>
        <w:t xml:space="preserve"> </w:t>
      </w:r>
      <w:r w:rsidR="00367632">
        <w:rPr>
          <w:rFonts w:cs="Times New Roman" w:hAnsi="Times New Roman" w:ascii="Times New Roman"/>
        </w:rPr>
        <w:t>Glavna 52,</w:t>
      </w:r>
      <w:r w:rsidR="005F52AF" w:rsidRPr="00302C3A">
        <w:rPr>
          <w:rFonts w:cs="Times New Roman" w:hAnsi="Times New Roman" w:ascii="Times New Roman"/>
        </w:rPr>
        <w:t xml:space="preserve"> OIB: 77114458398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7520DA" w:rsidP="007520DA" w:rsidR="007520DA" w:rsidRPr="007520DA">
      <w:pPr>
        <w:pStyle w:val="Odlomakpopisa"/>
        <w:rPr>
          <w:rFonts w:cs="Times New Roman" w:hAnsi="Times New Roman" w:ascii="Times New Roman"/>
        </w:rPr>
      </w:pPr>
    </w:p>
    <w:p w:rsidRDefault="007520DA" w:rsidP="007520DA" w:rsidR="007520DA" w:rsidRPr="005F52A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Pr="005F52AF">
        <w:rPr>
          <w:rFonts w:cs="Times New Roman" w:hAnsi="Times New Roman" w:ascii="Times New Roman"/>
        </w:rPr>
        <w:t>Z-</w:t>
      </w:r>
      <w:r w:rsidR="005F52AF" w:rsidRPr="005F52AF">
        <w:rPr>
          <w:rFonts w:cs="Times New Roman" w:hAnsi="Times New Roman" w:ascii="Times New Roman"/>
        </w:rPr>
        <w:t>10846/2016</w:t>
      </w:r>
      <w:r w:rsidRPr="005F52AF">
        <w:rPr>
          <w:rFonts w:cs="Times New Roman" w:hAnsi="Times New Roman" w:ascii="Times New Roman"/>
        </w:rPr>
        <w:t>, Z</w:t>
      </w:r>
      <w:r w:rsidR="005F52AF" w:rsidRPr="005F52AF">
        <w:rPr>
          <w:rFonts w:cs="Times New Roman" w:hAnsi="Times New Roman" w:ascii="Times New Roman"/>
        </w:rPr>
        <w:t>-3068/09, Z-3210/11</w:t>
      </w:r>
      <w:r w:rsidR="00E91980">
        <w:rPr>
          <w:rFonts w:cs="Times New Roman" w:hAnsi="Times New Roman" w:ascii="Times New Roman"/>
        </w:rPr>
        <w:t xml:space="preserve"> i Z-10252/17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4B0AC7" w:rsidP="004B0AC7" w:rsidR="004B0AC7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4B0AC7" w:rsidP="004B0AC7" w:rsidR="004B0AC7" w:rsidRPr="007520DA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EB4A1E" w:rsidRPr="007520DA">
        <w:rPr>
          <w:rFonts w:cs="Times New Roman" w:hAnsi="Times New Roman" w:ascii="Times New Roman"/>
        </w:rPr>
        <w:t xml:space="preserve">Zemljišnoknjižnom odjelu </w:t>
      </w:r>
      <w:r w:rsidR="00EB4A1E" w:rsidRPr="005F52AF">
        <w:rPr>
          <w:rFonts w:cs="Times New Roman" w:hAnsi="Times New Roman" w:ascii="Times New Roman"/>
        </w:rPr>
        <w:t xml:space="preserve">Općinskog suda u </w:t>
      </w:r>
      <w:r w:rsidR="005F52AF" w:rsidRPr="005F52AF">
        <w:rPr>
          <w:rFonts w:cs="Times New Roman" w:hAnsi="Times New Roman" w:ascii="Times New Roman"/>
        </w:rPr>
        <w:t>Čakovcu</w:t>
      </w:r>
      <w:r w:rsidR="00EB4A1E" w:rsidRPr="005F52AF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4B0AC7" w:rsidP="004B0AC7" w:rsidR="004B0AC7" w:rsidRPr="007520DA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 w:rsidR="00EB4A1E" w:rsidRPr="007520DA">
        <w:rPr>
          <w:rFonts w:cs="Times New Roman" w:hAnsi="Times New Roman" w:ascii="Times New Roman"/>
        </w:rPr>
        <w:t xml:space="preserve">Zemljišnoknjižnom odjelu </w:t>
      </w:r>
      <w:r w:rsidR="00EB4A1E" w:rsidRPr="00E91980">
        <w:rPr>
          <w:rFonts w:cs="Times New Roman" w:hAnsi="Times New Roman" w:ascii="Times New Roman"/>
        </w:rPr>
        <w:t xml:space="preserve">Općinskog suda u </w:t>
      </w:r>
      <w:r w:rsidR="005F52AF" w:rsidRPr="00E91980">
        <w:rPr>
          <w:rFonts w:cs="Times New Roman" w:hAnsi="Times New Roman" w:ascii="Times New Roman"/>
        </w:rPr>
        <w:t xml:space="preserve">Čakovcu </w:t>
      </w:r>
      <w:r w:rsidRPr="00E91980">
        <w:rPr>
          <w:rFonts w:cs="Times New Roman" w:hAnsi="Times New Roman" w:ascii="Times New Roman"/>
        </w:rPr>
        <w:t xml:space="preserve">upis </w:t>
      </w:r>
      <w:r w:rsidRPr="007520DA">
        <w:rPr>
          <w:rFonts w:cs="Times New Roman" w:hAnsi="Times New Roman" w:ascii="Times New Roman"/>
        </w:rPr>
        <w:t>prava  vlasništva na nekretnini  iz točke 1. izreke ovog rješenja za korist</w:t>
      </w:r>
      <w:r w:rsidR="00EB4A1E" w:rsidRPr="007520DA">
        <w:rPr>
          <w:rFonts w:cs="Times New Roman" w:hAnsi="Times New Roman" w:ascii="Times New Roman"/>
        </w:rPr>
        <w:t xml:space="preserve"> </w:t>
      </w:r>
      <w:r w:rsidR="005F52AF" w:rsidRPr="00302C3A">
        <w:rPr>
          <w:rFonts w:cs="Times New Roman" w:hAnsi="Times New Roman" w:ascii="Times New Roman"/>
        </w:rPr>
        <w:t>Damir</w:t>
      </w:r>
      <w:r w:rsidR="005F52AF">
        <w:rPr>
          <w:rFonts w:cs="Times New Roman" w:hAnsi="Times New Roman" w:ascii="Times New Roman"/>
        </w:rPr>
        <w:t>a</w:t>
      </w:r>
      <w:r w:rsidR="005F52AF" w:rsidRPr="00302C3A">
        <w:rPr>
          <w:rFonts w:cs="Times New Roman" w:hAnsi="Times New Roman" w:ascii="Times New Roman"/>
        </w:rPr>
        <w:t xml:space="preserve"> Kušanić</w:t>
      </w:r>
      <w:r w:rsidR="005F52AF">
        <w:rPr>
          <w:rFonts w:cs="Times New Roman" w:hAnsi="Times New Roman" w:ascii="Times New Roman"/>
        </w:rPr>
        <w:t>a</w:t>
      </w:r>
      <w:r w:rsidR="005F52AF" w:rsidRPr="00302C3A">
        <w:rPr>
          <w:rFonts w:cs="Times New Roman" w:hAnsi="Times New Roman" w:ascii="Times New Roman"/>
        </w:rPr>
        <w:t xml:space="preserve"> iz Male Subotice, </w:t>
      </w:r>
      <w:r w:rsidR="00367632">
        <w:rPr>
          <w:rFonts w:cs="Times New Roman" w:hAnsi="Times New Roman" w:ascii="Times New Roman"/>
        </w:rPr>
        <w:t xml:space="preserve">Glavna 52, </w:t>
      </w:r>
      <w:r w:rsidR="005F52AF" w:rsidRPr="00302C3A">
        <w:rPr>
          <w:rFonts w:cs="Times New Roman" w:hAnsi="Times New Roman" w:ascii="Times New Roman"/>
        </w:rPr>
        <w:t xml:space="preserve">OIB: 77114458398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236770" w:rsidP="00236770" w:rsidR="00236770" w:rsidRPr="00236770">
      <w:pPr>
        <w:pStyle w:val="Odlomakpopisa"/>
        <w:rPr>
          <w:rFonts w:cs="Times New Roman" w:hAnsi="Times New Roman" w:ascii="Times New Roman"/>
        </w:rPr>
      </w:pPr>
    </w:p>
    <w:p w:rsidRDefault="00236770" w:rsidP="00236770" w:rsidR="00236770" w:rsidRPr="00236770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</w:t>
      </w:r>
      <w:r w:rsidR="005F52AF" w:rsidRPr="005F52AF">
        <w:rPr>
          <w:rFonts w:cs="Times New Roman" w:hAnsi="Times New Roman" w:ascii="Times New Roman"/>
        </w:rPr>
        <w:t>Čakovcu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4B0AC7" w:rsidP="004B0AC7" w:rsidR="004B0AC7" w:rsidRPr="008A277F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 w:rsidRPr="008A277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4B0AC7" w:rsidP="004B0AC7" w:rsidR="004B0AC7">
      <w:pPr>
        <w:pStyle w:val="Odlomakpopisa"/>
        <w:rPr>
          <w:rFonts w:cs="Times New Roman" w:hAnsi="Times New Roman" w:ascii="Times New Roman"/>
        </w:rPr>
      </w:pPr>
    </w:p>
    <w:p w:rsidRDefault="00643808" w:rsidP="004B0AC7" w:rsidR="00643808" w:rsidRPr="00BA47D0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394BCE">
        <w:rPr>
          <w:rFonts w:cs="Times New Roman" w:hAnsi="Times New Roman" w:ascii="Times New Roman"/>
        </w:rPr>
        <w:t>12</w:t>
      </w:r>
      <w:r w:rsidR="00236770">
        <w:rPr>
          <w:rFonts w:cs="Times New Roman" w:hAnsi="Times New Roman" w:ascii="Times New Roman"/>
        </w:rPr>
        <w:t>. ožujka</w:t>
      </w:r>
      <w:r>
        <w:rPr>
          <w:rFonts w:cs="Times New Roman" w:hAnsi="Times New Roman" w:ascii="Times New Roman"/>
        </w:rPr>
        <w:t xml:space="preserve"> 201</w:t>
      </w:r>
      <w:r w:rsidR="00394BCE">
        <w:rPr>
          <w:rFonts w:cs="Times New Roman" w:hAnsi="Times New Roman" w:ascii="Times New Roman"/>
        </w:rPr>
        <w:t>8</w:t>
      </w:r>
      <w:r>
        <w:rPr>
          <w:rFonts w:cs="Times New Roman" w:hAnsi="Times New Roman" w:ascii="Times New Roman"/>
        </w:rPr>
        <w:t xml:space="preserve">. izvještaj o provedenoj elektroničkoj javnoj dražbi (identifikator nadmetanja </w:t>
      </w:r>
      <w:r w:rsidR="00394BCE">
        <w:rPr>
          <w:rFonts w:cs="Times New Roman" w:hAnsi="Times New Roman" w:ascii="Times New Roman"/>
        </w:rPr>
        <w:t>6011</w:t>
      </w:r>
      <w:r>
        <w:rPr>
          <w:rFonts w:cs="Times New Roman" w:hAnsi="Times New Roman" w:ascii="Times New Roman"/>
        </w:rPr>
        <w:t xml:space="preserve">) od </w:t>
      </w:r>
      <w:r w:rsidR="00394BCE">
        <w:rPr>
          <w:rFonts w:cs="Times New Roman" w:hAnsi="Times New Roman" w:ascii="Times New Roman"/>
        </w:rPr>
        <w:t>7. ožujka 2018</w:t>
      </w:r>
      <w:r w:rsidRPr="00E93206">
        <w:rPr>
          <w:rFonts w:cs="Times New Roman" w:hAnsi="Times New Roman" w:ascii="Times New Roman"/>
        </w:rPr>
        <w:t>., Klasa: O/110-10/1</w:t>
      </w:r>
      <w:r w:rsidR="00394BCE"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394BCE">
        <w:rPr>
          <w:rFonts w:cs="Times New Roman" w:hAnsi="Times New Roman" w:ascii="Times New Roman"/>
        </w:rPr>
        <w:t>1063, Ur. br.: 07</w:t>
      </w:r>
      <w:r w:rsidRPr="00E93206">
        <w:rPr>
          <w:rFonts w:cs="Times New Roman" w:hAnsi="Times New Roman" w:ascii="Times New Roman"/>
        </w:rPr>
        <w:t>-</w:t>
      </w:r>
      <w:r w:rsidR="00394BCE">
        <w:rPr>
          <w:rFonts w:cs="Times New Roman" w:hAnsi="Times New Roman" w:ascii="Times New Roman"/>
        </w:rPr>
        <w:t>01-18-21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 w:rsidR="00236770"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71166B" w:rsidRPr="0071166B">
        <w:rPr>
          <w:rFonts w:cs="Times New Roman" w:hAnsi="Times New Roman" w:ascii="Times New Roman"/>
        </w:rPr>
        <w:t>6. ožujka</w:t>
      </w:r>
      <w:r w:rsidR="00394BCE" w:rsidRPr="0071166B">
        <w:rPr>
          <w:rFonts w:cs="Times New Roman" w:hAnsi="Times New Roman" w:ascii="Times New Roman"/>
        </w:rPr>
        <w:t xml:space="preserve"> 2018</w:t>
      </w:r>
      <w:r w:rsidRPr="0071166B">
        <w:rPr>
          <w:rFonts w:cs="Times New Roman" w:hAnsi="Times New Roman" w:ascii="Times New Roman"/>
        </w:rPr>
        <w:t xml:space="preserve">.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="00236770" w:rsidRPr="007E45B2">
        <w:rPr>
          <w:rFonts w:cs="Times New Roman" w:hAnsi="Times New Roman" w:ascii="Times New Roman"/>
        </w:rPr>
        <w:t>dao</w:t>
      </w:r>
      <w:r w:rsidRPr="007E45B2">
        <w:rPr>
          <w:rFonts w:cs="Times New Roman" w:hAnsi="Times New Roman" w:ascii="Times New Roman"/>
        </w:rPr>
        <w:t xml:space="preserve"> </w:t>
      </w:r>
      <w:r w:rsidR="0071166B" w:rsidRPr="007E45B2">
        <w:rPr>
          <w:rFonts w:cs="Times New Roman" w:hAnsi="Times New Roman" w:ascii="Times New Roman"/>
        </w:rPr>
        <w:t>Damir Kušanić</w:t>
      </w:r>
      <w:r w:rsidRPr="007E45B2">
        <w:rPr>
          <w:rFonts w:cs="Times New Roman" w:hAnsi="Times New Roman" w:ascii="Times New Roman"/>
        </w:rPr>
        <w:t xml:space="preserve"> u iznosu od </w:t>
      </w:r>
      <w:r w:rsidR="0071166B" w:rsidRPr="007E45B2">
        <w:rPr>
          <w:rFonts w:cs="Times New Roman" w:hAnsi="Times New Roman" w:ascii="Times New Roman"/>
        </w:rPr>
        <w:t>173.000</w:t>
      </w:r>
      <w:r w:rsidR="00236770" w:rsidRPr="007E45B2">
        <w:rPr>
          <w:rFonts w:cs="Times New Roman" w:hAnsi="Times New Roman" w:ascii="Times New Roman"/>
        </w:rPr>
        <w:t>,00</w:t>
      </w:r>
      <w:r w:rsidRPr="007E45B2">
        <w:rPr>
          <w:rFonts w:cs="Times New Roman" w:hAnsi="Times New Roman" w:ascii="Times New Roman"/>
        </w:rPr>
        <w:t xml:space="preserve"> kn, a </w:t>
      </w:r>
      <w:r w:rsidRPr="00E93206">
        <w:rPr>
          <w:rFonts w:cs="Times New Roman" w:hAnsi="Times New Roman" w:ascii="Times New Roman"/>
        </w:rPr>
        <w:t>čija je ponuda valjana</w:t>
      </w:r>
      <w:r w:rsidR="0071166B">
        <w:rPr>
          <w:rFonts w:cs="Times New Roman" w:hAnsi="Times New Roman" w:ascii="Times New Roman"/>
        </w:rPr>
        <w:t>.</w:t>
      </w:r>
    </w:p>
    <w:p w:rsidRDefault="00151660" w:rsidP="00151660" w:rsidR="007E45B2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>
        <w:rPr>
          <w:rFonts w:cs="Times New Roman" w:hAnsi="Times New Roman" w:ascii="Times New Roman"/>
        </w:rPr>
        <w:t xml:space="preserve">Damira Kušanića u nadmetanju </w:t>
      </w:r>
      <w:r w:rsidR="00BB1456">
        <w:rPr>
          <w:rFonts w:cs="Times New Roman" w:hAnsi="Times New Roman" w:ascii="Times New Roman"/>
        </w:rPr>
        <w:t>su</w:t>
      </w:r>
      <w:r>
        <w:rPr>
          <w:rFonts w:cs="Times New Roman" w:hAnsi="Times New Roman" w:ascii="Times New Roman"/>
        </w:rPr>
        <w:t xml:space="preserve"> sudjelovali</w:t>
      </w:r>
      <w:r w:rsidR="00BB1456">
        <w:rPr>
          <w:rFonts w:cs="Times New Roman" w:hAnsi="Times New Roman" w:ascii="Times New Roman"/>
        </w:rPr>
        <w:t>:</w:t>
      </w:r>
      <w:r w:rsidRPr="00EC2C59">
        <w:rPr>
          <w:rFonts w:cs="Times New Roman" w:hAnsi="Times New Roman" w:ascii="Times New Roman"/>
        </w:rPr>
        <w:t xml:space="preserve"> </w:t>
      </w:r>
      <w:r w:rsidR="00BB1456">
        <w:rPr>
          <w:rFonts w:cs="Times New Roman" w:hAnsi="Times New Roman" w:ascii="Times New Roman"/>
        </w:rPr>
        <w:t>Matija Hlapčić</w:t>
      </w:r>
      <w:r>
        <w:rPr>
          <w:rFonts w:cs="Times New Roman" w:hAnsi="Times New Roman" w:ascii="Times New Roman"/>
        </w:rPr>
        <w:t xml:space="preserve"> </w:t>
      </w:r>
      <w:r w:rsidRPr="00EC2C59">
        <w:rPr>
          <w:rFonts w:cs="Times New Roman" w:hAnsi="Times New Roman" w:ascii="Times New Roman"/>
        </w:rPr>
        <w:t xml:space="preserve">s najvišim iznosom valjane ponude koju je ponudio u nadmetanju u iznosu od </w:t>
      </w:r>
      <w:r>
        <w:rPr>
          <w:rFonts w:cs="Times New Roman" w:hAnsi="Times New Roman" w:ascii="Times New Roman"/>
        </w:rPr>
        <w:t>162.000</w:t>
      </w:r>
      <w:r w:rsidRPr="00EC2C59">
        <w:rPr>
          <w:rFonts w:cs="Times New Roman" w:hAnsi="Times New Roman" w:ascii="Times New Roman"/>
        </w:rPr>
        <w:t>,00</w:t>
      </w:r>
      <w:r w:rsidR="00BB1456">
        <w:rPr>
          <w:rFonts w:cs="Times New Roman" w:hAnsi="Times New Roman" w:ascii="Times New Roman"/>
        </w:rPr>
        <w:t xml:space="preserve"> kn;</w:t>
      </w:r>
      <w:r w:rsidRPr="00EC2C5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Blanka Vlašić Kušanić </w:t>
      </w:r>
      <w:r w:rsidRPr="00EC2C59">
        <w:rPr>
          <w:rFonts w:cs="Times New Roman" w:hAnsi="Times New Roman" w:ascii="Times New Roman"/>
        </w:rPr>
        <w:t xml:space="preserve">s najvišom valjanom ponudom od </w:t>
      </w:r>
      <w:r>
        <w:rPr>
          <w:rFonts w:cs="Times New Roman" w:hAnsi="Times New Roman" w:ascii="Times New Roman"/>
        </w:rPr>
        <w:t>170.000,</w:t>
      </w:r>
      <w:r w:rsidR="00BB1456">
        <w:rPr>
          <w:rFonts w:cs="Times New Roman" w:hAnsi="Times New Roman" w:ascii="Times New Roman"/>
        </w:rPr>
        <w:t>00 i</w:t>
      </w:r>
      <w:r w:rsidRPr="00EC2C5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Nebojša Živković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>
        <w:rPr>
          <w:rFonts w:cs="Times New Roman" w:hAnsi="Times New Roman" w:ascii="Times New Roman"/>
        </w:rPr>
        <w:t>171.000,00 kn.</w:t>
      </w:r>
      <w:r w:rsidRPr="00EC2C59">
        <w:rPr>
          <w:rFonts w:cs="Times New Roman" w:hAnsi="Times New Roman" w:ascii="Times New Roman"/>
        </w:rPr>
        <w:t xml:space="preserve"> </w:t>
      </w:r>
    </w:p>
    <w:p w:rsidRDefault="009E1255" w:rsidP="00151660" w:rsidR="009E1255">
      <w:pPr>
        <w:ind w:firstLine="708"/>
        <w:jc w:val="both"/>
        <w:rPr>
          <w:rFonts w:cs="Times New Roman" w:hAnsi="Times New Roman" w:ascii="Times New Roman"/>
        </w:rPr>
      </w:pPr>
    </w:p>
    <w:p w:rsidRDefault="009E1255" w:rsidP="009E1255" w:rsidR="009E1255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Blanke Vlašić Kušanić u iznosu od 176.000,00 kn je odbijena budući je istekao rok za predaju ponuda obzirom je ponuda predana 7. ožujka 2018. u 00:00:02, a završetak nadmetanja je bio 6. ožujak 2018</w:t>
      </w:r>
      <w:r w:rsidRPr="00EC2C59">
        <w:rPr>
          <w:rFonts w:cs="Times New Roman" w:hAnsi="Times New Roman" w:ascii="Times New Roman"/>
        </w:rPr>
        <w:t>. u 23:59:59.</w:t>
      </w:r>
    </w:p>
    <w:p w:rsidRDefault="009E1255" w:rsidP="009E1255" w:rsidR="009E1255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Ponuda Nebojše Živkovića u iznosu od 176.000,00 kn je odbijena budući je istekao rok za predaju ponuda obzirom je ponuda predana 7. ožujka 2018. u 00:00:17, a završetak nadmetanja je bio 6. ožujak 2018</w:t>
      </w:r>
      <w:r w:rsidRPr="00EC2C59">
        <w:rPr>
          <w:rFonts w:cs="Times New Roman" w:hAnsi="Times New Roman" w:ascii="Times New Roman"/>
        </w:rPr>
        <w:t>. u 23:59:59.</w:t>
      </w:r>
    </w:p>
    <w:p w:rsidRDefault="007E45B2" w:rsidP="00151660" w:rsidR="007E45B2">
      <w:pPr>
        <w:ind w:firstLine="708"/>
        <w:jc w:val="both"/>
        <w:rPr>
          <w:rFonts w:cs="Times New Roman" w:hAnsi="Times New Roman" w:ascii="Times New Roman"/>
        </w:rPr>
      </w:pPr>
    </w:p>
    <w:p w:rsidRDefault="00151660" w:rsidP="00151660" w:rsidR="00151660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Ponuda </w:t>
      </w:r>
      <w:r w:rsidR="007E45B2">
        <w:rPr>
          <w:rFonts w:cs="Times New Roman" w:hAnsi="Times New Roman" w:ascii="Times New Roman"/>
        </w:rPr>
        <w:t>Matije Hlapčića</w:t>
      </w:r>
      <w:r w:rsidRPr="00EC2C59">
        <w:rPr>
          <w:rFonts w:cs="Times New Roman" w:hAnsi="Times New Roman" w:ascii="Times New Roman"/>
        </w:rPr>
        <w:t xml:space="preserve"> u iznosu od </w:t>
      </w:r>
      <w:r w:rsidR="007E45B2">
        <w:rPr>
          <w:rFonts w:cs="Times New Roman" w:hAnsi="Times New Roman" w:ascii="Times New Roman"/>
        </w:rPr>
        <w:t>173.000</w:t>
      </w:r>
      <w:r w:rsidRPr="00EC2C59">
        <w:rPr>
          <w:rFonts w:cs="Times New Roman" w:hAnsi="Times New Roman" w:ascii="Times New Roman"/>
        </w:rPr>
        <w:t xml:space="preserve">,00 kn odbijena je budući je istekao rok za predaju ponuda obzirom je ponuda predana </w:t>
      </w:r>
      <w:r w:rsidR="007E45B2">
        <w:rPr>
          <w:rFonts w:cs="Times New Roman" w:hAnsi="Times New Roman" w:ascii="Times New Roman"/>
        </w:rPr>
        <w:t>7. ožujka 2018</w:t>
      </w:r>
      <w:r w:rsidRPr="00EC2C59">
        <w:rPr>
          <w:rFonts w:cs="Times New Roman" w:hAnsi="Times New Roman" w:ascii="Times New Roman"/>
        </w:rPr>
        <w:t>.</w:t>
      </w:r>
      <w:r w:rsidR="009E1255">
        <w:rPr>
          <w:rFonts w:cs="Times New Roman" w:hAnsi="Times New Roman" w:ascii="Times New Roman"/>
        </w:rPr>
        <w:t xml:space="preserve"> u 00:00:22</w:t>
      </w:r>
      <w:r w:rsidRPr="00EC2C59">
        <w:rPr>
          <w:rFonts w:cs="Times New Roman" w:hAnsi="Times New Roman" w:ascii="Times New Roman"/>
        </w:rPr>
        <w:t xml:space="preserve"> a završetak nadmetanja je bio </w:t>
      </w:r>
      <w:r w:rsidR="009E1255">
        <w:rPr>
          <w:rFonts w:cs="Times New Roman" w:hAnsi="Times New Roman" w:ascii="Times New Roman"/>
        </w:rPr>
        <w:t>6. ožujak 2018</w:t>
      </w:r>
      <w:r w:rsidRPr="00EC2C59">
        <w:rPr>
          <w:rFonts w:cs="Times New Roman" w:hAnsi="Times New Roman" w:ascii="Times New Roman"/>
        </w:rPr>
        <w:t>. u 23:59:59.</w:t>
      </w:r>
    </w:p>
    <w:p w:rsidRDefault="009E1255" w:rsidP="00151660" w:rsidR="009E1255">
      <w:pPr>
        <w:ind w:firstLine="708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kupac </w:t>
      </w:r>
      <w:r w:rsidR="009E1255" w:rsidRPr="00FB365F">
        <w:rPr>
          <w:rFonts w:cs="Times New Roman" w:hAnsi="Times New Roman" w:ascii="Times New Roman"/>
        </w:rPr>
        <w:t>Damir Kušanić</w:t>
      </w:r>
      <w:r w:rsidRPr="00FB365F">
        <w:rPr>
          <w:rFonts w:cs="Times New Roman" w:hAnsi="Times New Roman" w:ascii="Times New Roman"/>
        </w:rPr>
        <w:t xml:space="preserve"> ponudi</w:t>
      </w:r>
      <w:r w:rsidR="00236770" w:rsidRPr="00FB365F">
        <w:rPr>
          <w:rFonts w:cs="Times New Roman" w:hAnsi="Times New Roman" w:ascii="Times New Roman"/>
        </w:rPr>
        <w:t>o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</w:t>
      </w:r>
      <w:r w:rsidR="00073A1B">
        <w:rPr>
          <w:rFonts w:cs="Times New Roman" w:hAnsi="Times New Roman" w:ascii="Times New Roman"/>
        </w:rPr>
        <w:t xml:space="preserve">dao najvišu valjanu ponudu u </w:t>
      </w:r>
      <w:r w:rsidRPr="00FB365F">
        <w:rPr>
          <w:rFonts w:cs="Times New Roman" w:hAnsi="Times New Roman" w:ascii="Times New Roman"/>
        </w:rPr>
        <w:t xml:space="preserve">iznosu od </w:t>
      </w:r>
      <w:r w:rsidR="009E1255" w:rsidRPr="00FB365F">
        <w:rPr>
          <w:rFonts w:cs="Times New Roman" w:hAnsi="Times New Roman" w:ascii="Times New Roman"/>
        </w:rPr>
        <w:t>173.000</w:t>
      </w:r>
      <w:r w:rsidR="00236770" w:rsidRPr="00FB365F">
        <w:rPr>
          <w:rFonts w:cs="Times New Roman" w:hAnsi="Times New Roman" w:ascii="Times New Roman"/>
        </w:rPr>
        <w:t>,00</w:t>
      </w:r>
      <w:r w:rsidRPr="00FB365F">
        <w:rPr>
          <w:rFonts w:cs="Times New Roman" w:hAnsi="Times New Roman" w:ascii="Times New Roman"/>
        </w:rPr>
        <w:t xml:space="preserve"> kn i da su ispunjene pretpostavke da mu se nekretnina dosudi.</w:t>
      </w:r>
    </w:p>
    <w:p w:rsidRDefault="00FB365F" w:rsidP="004B0AC7" w:rsidR="00FB365F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394BCE" w:rsidP="004B0AC7" w:rsidR="004B0AC7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>Kupac je uplatio</w:t>
      </w:r>
      <w:r w:rsidR="004B0AC7" w:rsidRPr="00FB365F">
        <w:rPr>
          <w:rFonts w:cs="Times New Roman" w:hAnsi="Times New Roman" w:ascii="Times New Roman"/>
        </w:rPr>
        <w:t xml:space="preserve"> iznos jamčevine od </w:t>
      </w:r>
      <w:r w:rsidRPr="00FB365F">
        <w:rPr>
          <w:rFonts w:cs="Times New Roman" w:hAnsi="Times New Roman" w:ascii="Times New Roman"/>
        </w:rPr>
        <w:t>10.800,00</w:t>
      </w:r>
      <w:r w:rsidR="004B0AC7" w:rsidRPr="00FB365F">
        <w:rPr>
          <w:rFonts w:cs="Times New Roman" w:hAnsi="Times New Roman" w:ascii="Times New Roman"/>
        </w:rPr>
        <w:t xml:space="preserve"> kuna, te  stog</w:t>
      </w:r>
      <w:r w:rsidR="00FB365F">
        <w:rPr>
          <w:rFonts w:cs="Times New Roman" w:hAnsi="Times New Roman" w:ascii="Times New Roman"/>
        </w:rPr>
        <w:t>a</w:t>
      </w:r>
      <w:r w:rsidR="004B0AC7" w:rsidRPr="00FB365F">
        <w:rPr>
          <w:rFonts w:cs="Times New Roman" w:hAnsi="Times New Roman" w:ascii="Times New Roman"/>
        </w:rPr>
        <w:t xml:space="preserve">  mora uplatiti  razliku  kupovnine u  iznosu od </w:t>
      </w:r>
      <w:r w:rsidR="009E1255" w:rsidRPr="00FB365F">
        <w:rPr>
          <w:rFonts w:cs="Times New Roman" w:hAnsi="Times New Roman" w:ascii="Times New Roman"/>
        </w:rPr>
        <w:t>162.200</w:t>
      </w:r>
      <w:r w:rsidR="00236770" w:rsidRPr="00FB365F">
        <w:rPr>
          <w:rFonts w:cs="Times New Roman" w:hAnsi="Times New Roman" w:ascii="Times New Roman"/>
        </w:rPr>
        <w:t xml:space="preserve">,00 </w:t>
      </w:r>
      <w:r w:rsidR="004B0AC7" w:rsidRPr="00FB365F">
        <w:rPr>
          <w:rFonts w:cs="Times New Roman" w:hAnsi="Times New Roman" w:ascii="Times New Roman"/>
        </w:rPr>
        <w:t>kn.</w:t>
      </w:r>
    </w:p>
    <w:p w:rsidRDefault="009E1255" w:rsidP="004B0AC7" w:rsidR="009E1255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4B0AC7" w:rsidP="004B0AC7" w:rsidR="004B0AC7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u roku od </w:t>
      </w:r>
      <w:r w:rsidR="009E1255" w:rsidRPr="00FB365F">
        <w:rPr>
          <w:rFonts w:cs="Times New Roman" w:hAnsi="Times New Roman" w:ascii="Times New Roman"/>
        </w:rPr>
        <w:t>30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0A051B" w:rsidRPr="00FB365F">
        <w:rPr>
          <w:rFonts w:cs="Times New Roman" w:hAnsi="Times New Roman" w:ascii="Times New Roman"/>
        </w:rPr>
        <w:t>162.200</w:t>
      </w:r>
      <w:r w:rsidR="00236770" w:rsidRPr="00FB365F">
        <w:rPr>
          <w:rFonts w:cs="Times New Roman" w:hAnsi="Times New Roman" w:ascii="Times New Roman"/>
        </w:rPr>
        <w:t>,00</w:t>
      </w:r>
      <w:r w:rsidRPr="00FB365F">
        <w:rPr>
          <w:rFonts w:cs="Times New Roman" w:hAnsi="Times New Roman" w:ascii="Times New Roman"/>
        </w:rPr>
        <w:t xml:space="preserve"> kn i  nakon što ovo  rješenje postane  pravomoćno.</w:t>
      </w:r>
    </w:p>
    <w:p w:rsidRDefault="004B0AC7" w:rsidP="004B0AC7" w:rsidR="004B0AC7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0A051B" w:rsidP="004B0AC7" w:rsidR="000A051B">
      <w:pPr>
        <w:jc w:val="both"/>
        <w:rPr>
          <w:rFonts w:cs="Times New Roman" w:hAnsi="Times New Roman" w:ascii="Times New Roman"/>
        </w:rPr>
      </w:pPr>
    </w:p>
    <w:p w:rsidRDefault="000A051B" w:rsidP="004B0AC7" w:rsidR="000A051B">
      <w:pPr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Varaždinu,</w:t>
      </w:r>
      <w:r>
        <w:rPr>
          <w:rFonts w:cs="Times New Roman" w:hAnsi="Times New Roman" w:ascii="Times New Roman"/>
        </w:rPr>
        <w:t xml:space="preserve"> </w:t>
      </w:r>
      <w:r w:rsidR="000A051B">
        <w:rPr>
          <w:rFonts w:cs="Times New Roman" w:hAnsi="Times New Roman" w:ascii="Times New Roman"/>
        </w:rPr>
        <w:t>14</w:t>
      </w:r>
      <w:r w:rsidR="00394BCE">
        <w:rPr>
          <w:rFonts w:cs="Times New Roman" w:hAnsi="Times New Roman" w:ascii="Times New Roman"/>
        </w:rPr>
        <w:t>. ožujka 2018</w:t>
      </w:r>
      <w:r>
        <w:rPr>
          <w:rFonts w:cs="Times New Roman" w:hAnsi="Times New Roman" w:ascii="Times New Roman"/>
        </w:rPr>
        <w:t>.</w:t>
      </w: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4B0AC7" w:rsidP="004B0AC7" w:rsidR="004B0AC7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643808" w:rsidP="004B0AC7" w:rsidR="00643808" w:rsidRPr="0050455C">
      <w:pPr>
        <w:ind w:firstLine="96" w:left="6384"/>
        <w:jc w:val="both"/>
        <w:rPr>
          <w:rFonts w:hAnsi="Times New Roman" w:ascii="Times New Roman"/>
        </w:rPr>
      </w:pPr>
    </w:p>
    <w:p w:rsidRDefault="004B0AC7" w:rsidP="00B50B38" w:rsidR="0064380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Iris Hatvalić Nemec</w:t>
      </w:r>
      <w:r w:rsidR="00643808">
        <w:rPr>
          <w:rFonts w:hAnsi="Times New Roman" w:ascii="Times New Roman"/>
        </w:rPr>
        <w:t xml:space="preserve"> </w:t>
      </w:r>
    </w:p>
    <w:p w:rsidRDefault="00643808" w:rsidP="00643808" w:rsidR="00643808">
      <w:pPr>
        <w:ind w:firstLine="708" w:left="3540"/>
        <w:jc w:val="both"/>
        <w:rPr>
          <w:rFonts w:hAnsi="Times New Roman" w:ascii="Times New Roman"/>
        </w:rPr>
      </w:pPr>
    </w:p>
    <w:p w:rsidRDefault="00643808" w:rsidP="00643808" w:rsidR="00643808" w:rsidRPr="0050455C">
      <w:pPr>
        <w:ind w:firstLine="708" w:left="3540"/>
        <w:jc w:val="both"/>
        <w:rPr>
          <w:rFonts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B0AC7" w:rsidP="004B0AC7" w:rsidR="004B0AC7">
      <w:pPr>
        <w:ind w:left="5664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="00FB365F"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4B0AC7" w:rsidP="004B0AC7" w:rsidR="004B0AC7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EA0187" w:rsidP="004B0AC7" w:rsidR="004B0AC7" w:rsidRPr="00FB365F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 xml:space="preserve">odjelu Općinskog suda u </w:t>
      </w:r>
      <w:r w:rsidR="00FB365F" w:rsidRPr="00FB365F">
        <w:rPr>
          <w:rFonts w:cs="Times New Roman" w:hAnsi="Times New Roman" w:ascii="Times New Roman"/>
        </w:rPr>
        <w:t>Čakovcu</w:t>
      </w:r>
      <w:r w:rsidR="004B0AC7" w:rsidRPr="00FB365F">
        <w:rPr>
          <w:rFonts w:cs="Times New Roman" w:hAnsi="Times New Roman" w:ascii="Times New Roman"/>
        </w:rPr>
        <w:t>, odmah radi zabilježbe rješenja o dosudi</w:t>
      </w:r>
    </w:p>
    <w:p w:rsidRDefault="00EA0187" w:rsidP="004B0AC7" w:rsidR="004B0AC7" w:rsidRPr="00FB365F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</w:t>
      </w:r>
      <w:r w:rsidR="00FB365F" w:rsidRPr="00FB365F">
        <w:rPr>
          <w:rFonts w:cs="Times New Roman" w:hAnsi="Times New Roman" w:ascii="Times New Roman"/>
        </w:rPr>
        <w:t>Čakovcu,</w:t>
      </w:r>
      <w:r w:rsidRPr="00FB365F">
        <w:rPr>
          <w:rFonts w:cs="Times New Roman" w:hAnsi="Times New Roman" w:ascii="Times New Roman"/>
        </w:rPr>
        <w:t xml:space="preserve"> po pravomoćnosti</w:t>
      </w:r>
      <w:r w:rsidR="00221AE9" w:rsidRPr="00FB365F">
        <w:rPr>
          <w:rFonts w:cs="Times New Roman" w:hAnsi="Times New Roman" w:ascii="Times New Roman"/>
        </w:rPr>
        <w:t xml:space="preserve"> </w:t>
      </w:r>
    </w:p>
    <w:p w:rsidRDefault="004B0AC7" w:rsidP="004B0AC7" w:rsidR="004B0AC7" w:rsidRPr="00336F64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 w:rsidR="00394BCE"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4B0AC7" w:rsidP="004B0AC7" w:rsidR="004B0AC7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sectPr w:rsidSect="00073A1B" w:rsidR="004B0AC7" w:rsidRPr="00336F64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20" w:rsidR="00A60F20">
      <w:r>
        <w:separator/>
      </w:r>
    </w:p>
  </w:endnote>
  <w:endnote w:id="0" w:type="continuationSeparator">
    <w:p w:rsidRDefault="00A60F20" w:rsidR="00A6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20" w:rsidR="00A60F20">
      <w:r>
        <w:separator/>
      </w:r>
    </w:p>
  </w:footnote>
  <w:footnote w:id="0" w:type="continuationSeparator">
    <w:p w:rsidRDefault="00A60F20" w:rsidR="00A6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82395D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3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D32567" w:rsidR="00845C3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D32567" w:rsidRPr="00C157E4">
      <w:rPr>
        <w:rFonts w:cs="Times New Roman" w:hAnsi="Times New Roman" w:ascii="Times New Roman"/>
      </w:rPr>
      <w:t>Poslovni b</w:t>
    </w:r>
    <w:r w:rsidR="00D32567">
      <w:rPr>
        <w:rFonts w:cs="Times New Roman" w:hAnsi="Times New Roman" w:ascii="Times New Roman"/>
      </w:rPr>
      <w:t>roj: 4 St</w:t>
    </w:r>
    <w:r w:rsidR="00D32567" w:rsidRPr="00C157E4">
      <w:rPr>
        <w:rFonts w:cs="Times New Roman" w:hAnsi="Times New Roman" w:ascii="Times New Roman"/>
      </w:rPr>
      <w:t>-</w:t>
    </w:r>
    <w:r w:rsidR="00B32FF0">
      <w:rPr>
        <w:rFonts w:cs="Times New Roman" w:hAnsi="Times New Roman" w:ascii="Times New Roman"/>
      </w:rPr>
      <w:t>597/16-52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82395D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B32FF0">
      <w:rPr>
        <w:rFonts w:cs="Times New Roman" w:hAnsi="Times New Roman" w:ascii="Times New Roman"/>
      </w:rPr>
      <w:t>597/16-52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1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3"/>
  </w:num>
  <w:num w:numId="4">
    <w:abstractNumId w:val="19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17"/>
  </w:num>
  <w:num w:numId="10">
    <w:abstractNumId w:val="20"/>
  </w:num>
  <w:num w:numId="11">
    <w:abstractNumId w:val="22"/>
  </w:num>
  <w:num w:numId="12">
    <w:abstractNumId w:val="21"/>
  </w:num>
  <w:num w:numId="13">
    <w:abstractNumId w:val="6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15"/>
  </w:num>
  <w:num w:numId="19">
    <w:abstractNumId w:val="14"/>
  </w:num>
  <w:num w:numId="20">
    <w:abstractNumId w:val="9"/>
  </w:num>
  <w:num w:numId="21">
    <w:abstractNumId w:val="10"/>
  </w:num>
  <w:num w:numId="22">
    <w:abstractNumId w:val="11"/>
  </w:num>
  <w:num w:numId="23">
    <w:abstractNumId w:val="3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73A1B"/>
    <w:rsid w:val="00090B7E"/>
    <w:rsid w:val="000A051B"/>
    <w:rsid w:val="000D63AF"/>
    <w:rsid w:val="00151660"/>
    <w:rsid w:val="0015732B"/>
    <w:rsid w:val="001C24DA"/>
    <w:rsid w:val="001D15D8"/>
    <w:rsid w:val="00221AE9"/>
    <w:rsid w:val="00225A0B"/>
    <w:rsid w:val="00230157"/>
    <w:rsid w:val="00236770"/>
    <w:rsid w:val="0024279A"/>
    <w:rsid w:val="00244344"/>
    <w:rsid w:val="00252B8C"/>
    <w:rsid w:val="0026095B"/>
    <w:rsid w:val="002C0D86"/>
    <w:rsid w:val="002C45F5"/>
    <w:rsid w:val="00302C3A"/>
    <w:rsid w:val="00367632"/>
    <w:rsid w:val="00394BCE"/>
    <w:rsid w:val="003B1784"/>
    <w:rsid w:val="00410534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5287A"/>
    <w:rsid w:val="005679AA"/>
    <w:rsid w:val="00596399"/>
    <w:rsid w:val="005B1BB2"/>
    <w:rsid w:val="005E54F3"/>
    <w:rsid w:val="005F2186"/>
    <w:rsid w:val="005F52AF"/>
    <w:rsid w:val="00643808"/>
    <w:rsid w:val="0064652E"/>
    <w:rsid w:val="0071166B"/>
    <w:rsid w:val="00714513"/>
    <w:rsid w:val="00720B91"/>
    <w:rsid w:val="00727E47"/>
    <w:rsid w:val="007520DA"/>
    <w:rsid w:val="00771001"/>
    <w:rsid w:val="007808BA"/>
    <w:rsid w:val="00784420"/>
    <w:rsid w:val="00791193"/>
    <w:rsid w:val="00791254"/>
    <w:rsid w:val="007E45B2"/>
    <w:rsid w:val="0082395D"/>
    <w:rsid w:val="008424E1"/>
    <w:rsid w:val="00845C37"/>
    <w:rsid w:val="008917F6"/>
    <w:rsid w:val="00894E7F"/>
    <w:rsid w:val="00895286"/>
    <w:rsid w:val="008B579D"/>
    <w:rsid w:val="008C4C35"/>
    <w:rsid w:val="008C7291"/>
    <w:rsid w:val="008E51B4"/>
    <w:rsid w:val="008F78D3"/>
    <w:rsid w:val="00932E39"/>
    <w:rsid w:val="0094374E"/>
    <w:rsid w:val="00973FA6"/>
    <w:rsid w:val="009C347F"/>
    <w:rsid w:val="009E1255"/>
    <w:rsid w:val="009E640F"/>
    <w:rsid w:val="00A05AA9"/>
    <w:rsid w:val="00A15A4E"/>
    <w:rsid w:val="00A60F20"/>
    <w:rsid w:val="00A7280C"/>
    <w:rsid w:val="00A73C0D"/>
    <w:rsid w:val="00AC0634"/>
    <w:rsid w:val="00AF69C3"/>
    <w:rsid w:val="00B0741E"/>
    <w:rsid w:val="00B32FF0"/>
    <w:rsid w:val="00B50B38"/>
    <w:rsid w:val="00BB1456"/>
    <w:rsid w:val="00C03891"/>
    <w:rsid w:val="00C157E4"/>
    <w:rsid w:val="00C210F2"/>
    <w:rsid w:val="00C331AA"/>
    <w:rsid w:val="00C531FC"/>
    <w:rsid w:val="00CD01FE"/>
    <w:rsid w:val="00CD5579"/>
    <w:rsid w:val="00CE584B"/>
    <w:rsid w:val="00D23288"/>
    <w:rsid w:val="00D32567"/>
    <w:rsid w:val="00D345DE"/>
    <w:rsid w:val="00D808F7"/>
    <w:rsid w:val="00DD2615"/>
    <w:rsid w:val="00DD3CBD"/>
    <w:rsid w:val="00DD544B"/>
    <w:rsid w:val="00E22035"/>
    <w:rsid w:val="00E328E0"/>
    <w:rsid w:val="00E91980"/>
    <w:rsid w:val="00EA0187"/>
    <w:rsid w:val="00EB4348"/>
    <w:rsid w:val="00EB4A1E"/>
    <w:rsid w:val="00F215D9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95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95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St-597/2016-52</izvorni_sadrzaj>
    <derivirana_varijabla naziv="DomainObject.Oznaka_1">St-597/2016-52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St-597/2016-52</izvorni_sadrzaj>
    <derivirana_varijabla naziv="DomainObject.PoslovniBrojDokumenta_1">St-597/2016-52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A7F6B-6E9B-44A0-8C1A-EDA1AD39A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5314</properties:Characters>
  <properties:Lines>142</properties:Lines>
  <properties:Paragraphs>43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2018-03-13T14:07:00Z</dcterms:created>
  <dc:creator>Tihana Martinez</dc:creator>
  <cp:lastModifiedBy>Tihana Martinez</cp:lastModifiedBy>
  <cp:lastPrinted>2018-03-15T08:38:00Z</cp:lastPrinted>
  <dcterms:modified xmlns:xsi="http://www.w3.org/2001/XMLSchema-instance" xsi:type="dcterms:W3CDTF">2018-03-15T08:42:00Z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St-597/2016-52 / Odluka - Rješenje - dosuda (St-597-16-52 -Rješenje o dosudi ART ing d.o.o.-14.3.18..docx)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