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15666F" w:rsidR="000E0892" w:rsidRPr="00692EE9">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14:textId="c940034" w14:paraId="c940034" w:rsidRDefault="000E0892" w:rsidP="000E0892" w:rsidR="000E0892" w:rsidRPr="00C7103C">
      <w:pPr>
        <w:tabs>
          <w:tab w:pos="4536" w:val="center"/>
          <w:tab w:pos="9072" w:val="right"/>
        </w:tabs>
        <w:jc w:val="right"/>
        <w15:collapsed w:val="false"/>
      </w:pPr>
      <w:r>
        <w:t>Poslovni broj: 4.St-770/2011-</w:t>
      </w:r>
      <w:r w:rsidR="00BB3197">
        <w:t>1507</w:t>
      </w:r>
    </w:p>
    <w:p w:rsidRDefault="003D6301" w:rsidP="000C3ECB" w:rsidR="003D6301">
      <w:pPr>
        <w:jc w:val="center"/>
        <w:rPr>
          <w:spacing w:val="100"/>
        </w:rPr>
      </w:pPr>
    </w:p>
    <w:p w:rsidRDefault="009443F7" w:rsidP="00A719DB" w:rsidR="005A540C">
      <w:pPr>
        <w:jc w:val="center"/>
        <w:rPr>
          <w:spacing w:val="100"/>
        </w:rPr>
      </w:pPr>
      <w:r>
        <w:rPr>
          <w:spacing w:val="100"/>
        </w:rPr>
        <w:t>REPUBLIKA HRVATSKA</w:t>
      </w:r>
    </w:p>
    <w:p w:rsidRDefault="00A719DB" w:rsidP="00A719DB" w:rsidR="00A719DB">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A719DB" w:rsidP="00A719DB" w:rsidR="00E10645">
      <w:pPr>
        <w:pStyle w:val="Tijeloteksta"/>
        <w:tabs>
          <w:tab w:pos="6810" w:val="clear"/>
          <w:tab w:pos="0" w:val="left"/>
        </w:tabs>
      </w:pPr>
      <w:r>
        <w:tab/>
      </w:r>
      <w:r w:rsidR="005142E5">
        <w:t xml:space="preserve">Trgovački sud u Splitu,  po sucu ovog suda </w:t>
      </w:r>
      <w:r w:rsidR="000C3ECB">
        <w:t>Katarini Mikulić</w:t>
      </w:r>
      <w:r w:rsidR="005142E5">
        <w:t xml:space="preserve">, kao stečajnom sucu, u stečajnom postupku nad </w:t>
      </w:r>
      <w:r w:rsidR="00C10EF6">
        <w:t xml:space="preserve">stečajnim </w:t>
      </w:r>
      <w:r w:rsidR="005142E5">
        <w:t>dužnikom</w:t>
      </w:r>
      <w:r w:rsidR="00FB7582">
        <w:t xml:space="preserve"> Credo banka d.d. "u stečaju", OIB: 94141384086</w:t>
      </w:r>
      <w:r w:rsidR="009711D0">
        <w:t xml:space="preserve">, </w:t>
      </w:r>
      <w:r w:rsidR="00FB7582" w:rsidRPr="007D747F">
        <w:t>Zrinjsko-Frankopanska 58</w:t>
      </w:r>
      <w:r w:rsidR="00FB7582">
        <w:t xml:space="preserve">, Split, </w:t>
      </w:r>
      <w:r w:rsidR="00BB3197">
        <w:t>5</w:t>
      </w:r>
      <w:r w:rsidR="005A540C">
        <w:t>. srpnja</w:t>
      </w:r>
      <w:r w:rsidR="00BD09C2">
        <w:t xml:space="preserve"> 2018. </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BA02C3">
      <w:pPr>
        <w:tabs>
          <w:tab w:pos="567" w:val="left"/>
          <w:tab w:pos="7513" w:val="left"/>
        </w:tabs>
        <w:jc w:val="both"/>
        <w:rPr>
          <w:iCs/>
        </w:rPr>
      </w:pPr>
      <w:r>
        <w:tab/>
      </w:r>
      <w:r w:rsidR="00152D11">
        <w:t xml:space="preserve">I. Nekretnina </w:t>
      </w:r>
      <w:r>
        <w:t xml:space="preserve">označena kao </w:t>
      </w:r>
      <w:r w:rsidR="00BB3197" w:rsidRPr="006B48F7">
        <w:t>9.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BB3197" w:rsidRPr="001A6559">
        <w:rPr>
          <w:vertAlign w:val="superscript"/>
        </w:rPr>
        <w:t>2</w:t>
      </w:r>
      <w:r w:rsidR="00BB3197" w:rsidRPr="006B48F7">
        <w:t xml:space="preserve"> i dvorište, Put Mrta 38/A od 632m</w:t>
      </w:r>
      <w:r w:rsidR="00BB3197" w:rsidRPr="001A6559">
        <w:rPr>
          <w:vertAlign w:val="superscript"/>
        </w:rPr>
        <w:t>2</w:t>
      </w:r>
      <w:r w:rsidR="00BB3197" w:rsidRPr="006B48F7">
        <w:t>, ZKUL 2467, KO Povljana, što u naravi predstavlja trosobni stan u potkrovlju, oznake „S9“, površine 90,39m</w:t>
      </w:r>
      <w:r w:rsidR="00BB3197" w:rsidRPr="001A6559">
        <w:rPr>
          <w:vertAlign w:val="superscript"/>
        </w:rPr>
        <w:t>2</w:t>
      </w:r>
      <w:r w:rsidR="00BB3197" w:rsidRPr="006B48F7">
        <w:t>, s pripatkom: parkiralište „P9“ površine 14m</w:t>
      </w:r>
      <w:r w:rsidR="00BB3197" w:rsidRPr="001A6559">
        <w:rPr>
          <w:vertAlign w:val="superscript"/>
        </w:rPr>
        <w:t>2</w:t>
      </w:r>
      <w:r w:rsidR="00BB3197" w:rsidRPr="006B48F7">
        <w:t>, a sve navedeno ukupne površine 104,39m</w:t>
      </w:r>
      <w:r w:rsidR="00BB3197" w:rsidRPr="001A6559">
        <w:rPr>
          <w:vertAlign w:val="superscript"/>
        </w:rPr>
        <w:t>2</w:t>
      </w:r>
      <w:r w:rsidR="00BB3197" w:rsidRPr="006B48F7">
        <w:t>, u Etažnom elaboratu sv</w:t>
      </w:r>
      <w:r w:rsidR="00BB3197">
        <w:t>e označeno oznakama „S9“ i „P9“</w:t>
      </w:r>
      <w:r w:rsidR="005A540C" w:rsidRPr="00B25BB2">
        <w:t xml:space="preserve">, </w:t>
      </w:r>
      <w:r w:rsidR="00FB7582">
        <w:t xml:space="preserve">predaje se u posjed i vlasništvo </w:t>
      </w:r>
      <w:r w:rsidR="00BB3197" w:rsidRPr="000A32F4">
        <w:t>kupc</w:t>
      </w:r>
      <w:r w:rsidR="00BB3197">
        <w:t xml:space="preserve">u </w:t>
      </w:r>
      <w:r w:rsidR="00BB3197">
        <w:rPr>
          <w:bCs/>
        </w:rPr>
        <w:t>Attila Deák, Rezeda ulica 18, 7815 Harkány, Mađarska, OIB: 90588785627</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5A540C">
        <w:rPr>
          <w:bCs/>
        </w:rPr>
        <w:t>Općinskog suda</w:t>
      </w:r>
      <w:r w:rsidR="005A540C" w:rsidRPr="000A32F4">
        <w:rPr>
          <w:bCs/>
        </w:rPr>
        <w:t xml:space="preserve"> u </w:t>
      </w:r>
      <w:r w:rsidR="005A540C">
        <w:rPr>
          <w:bCs/>
        </w:rPr>
        <w:t xml:space="preserve">Zadru, zemljišnoknjižni odjel Pag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rsidR="00BB3197">
        <w:t xml:space="preserve">kupca </w:t>
      </w:r>
      <w:r w:rsidR="00BB3197">
        <w:rPr>
          <w:bCs/>
        </w:rPr>
        <w:t xml:space="preserve">Attila Deák, Rezeda ulica 18, 7815 Harkány, Mađarska, OIB: 90588785627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2E2918" w:rsidR="00152D11" w:rsidRPr="002E2918">
      <w:pPr>
        <w:pStyle w:val="Tijeloteksta-uvlaka2"/>
        <w:ind w:firstLine="709" w:left="0"/>
      </w:pPr>
      <w:r>
        <w:rPr>
          <w:bCs/>
        </w:rPr>
        <w:t xml:space="preserve">III. </w:t>
      </w:r>
      <w:r w:rsidRPr="00AD6881">
        <w:rPr>
          <w:bCs/>
        </w:rPr>
        <w:t xml:space="preserve">Nalaže se Općinskom sudu u </w:t>
      </w:r>
      <w:r w:rsidR="005C7430">
        <w:rPr>
          <w:bCs/>
        </w:rPr>
        <w:t>Zadru</w:t>
      </w:r>
      <w:r w:rsidR="00BA02C3">
        <w:rPr>
          <w:bCs/>
        </w:rPr>
        <w:t xml:space="preserve">, </w:t>
      </w:r>
      <w:r>
        <w:rPr>
          <w:bCs/>
        </w:rPr>
        <w:t xml:space="preserve">zemljišnoknjižni odjel </w:t>
      </w:r>
      <w:r w:rsidR="005C7430">
        <w:rPr>
          <w:bCs/>
        </w:rPr>
        <w:t>Pag</w:t>
      </w:r>
      <w:r w:rsidR="0082406A">
        <w:rPr>
          <w:bCs/>
        </w:rPr>
        <w:t xml:space="preserve">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rsidR="002E2918">
        <w:t xml:space="preserve"> </w:t>
      </w:r>
      <w:r w:rsidR="00BB3197" w:rsidRPr="006B48F7">
        <w:t>9.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BB3197" w:rsidRPr="001A6559">
        <w:rPr>
          <w:vertAlign w:val="superscript"/>
        </w:rPr>
        <w:t>2</w:t>
      </w:r>
      <w:r w:rsidR="00BB3197" w:rsidRPr="006B48F7">
        <w:t xml:space="preserve"> i dvorište, Put Mrta 38/A od 632m</w:t>
      </w:r>
      <w:r w:rsidR="00BB3197" w:rsidRPr="001A6559">
        <w:rPr>
          <w:vertAlign w:val="superscript"/>
        </w:rPr>
        <w:t>2</w:t>
      </w:r>
      <w:r w:rsidR="00BB3197" w:rsidRPr="006B48F7">
        <w:t>, ZKUL 2467, KO Povljana, što u naravi predstavlja trosobni stan u potkrovlju, oznake „S9“, površine 90,39m</w:t>
      </w:r>
      <w:r w:rsidR="00BB3197" w:rsidRPr="001A6559">
        <w:rPr>
          <w:vertAlign w:val="superscript"/>
        </w:rPr>
        <w:t>2</w:t>
      </w:r>
      <w:r w:rsidR="00BB3197" w:rsidRPr="006B48F7">
        <w:t>, s pripatkom: parkiralište „P9“ površine 14m</w:t>
      </w:r>
      <w:r w:rsidR="00BB3197" w:rsidRPr="001A6559">
        <w:rPr>
          <w:vertAlign w:val="superscript"/>
        </w:rPr>
        <w:t>2</w:t>
      </w:r>
      <w:r w:rsidR="00BB3197" w:rsidRPr="006B48F7">
        <w:t>, a sve navedeno ukupne površine 104,39m</w:t>
      </w:r>
      <w:r w:rsidR="00BB3197" w:rsidRPr="001A6559">
        <w:rPr>
          <w:vertAlign w:val="superscript"/>
        </w:rPr>
        <w:t>2</w:t>
      </w:r>
      <w:r w:rsidR="00BB3197" w:rsidRPr="006B48F7">
        <w:t>, u Etažnom elaboratu sv</w:t>
      </w:r>
      <w:r w:rsidR="00BB3197">
        <w:t>e označeno oznakama „S9“ i „P9“</w:t>
      </w:r>
      <w:r w:rsidR="005A540C" w:rsidRPr="00B25BB2">
        <w:t xml:space="preserve">, </w:t>
      </w:r>
      <w:r w:rsidRPr="00144147">
        <w:rPr>
          <w:bCs/>
        </w:rPr>
        <w:t>i to:</w:t>
      </w:r>
      <w:r w:rsidRPr="00144147">
        <w:rPr>
          <w:bCs/>
        </w:rPr>
        <w:tab/>
      </w:r>
    </w:p>
    <w:p w:rsidRDefault="00152D11" w:rsidP="00A719DB" w:rsidR="00A719DB">
      <w:pPr>
        <w:pStyle w:val="Uvuenotijeloteksta"/>
        <w:ind w:firstLine="709" w:left="0"/>
      </w:pPr>
      <w:r w:rsidRPr="00AD6881">
        <w:rPr>
          <w:bCs/>
        </w:rPr>
        <w:t xml:space="preserve">- </w:t>
      </w:r>
      <w:r w:rsidR="00A719DB">
        <w:rPr>
          <w:bCs/>
        </w:rPr>
        <w:t>zabilježba s</w:t>
      </w:r>
      <w:r w:rsidR="005A540C" w:rsidRPr="005A540C">
        <w:rPr>
          <w:bCs/>
        </w:rPr>
        <w:t xml:space="preserve">porazuma </w:t>
      </w:r>
      <w:r w:rsidR="00BB3197" w:rsidRPr="00BB3197">
        <w:rPr>
          <w:bCs/>
        </w:rPr>
        <w:t xml:space="preserve">radi osiguranja novčane tražbine zasnivanjem založnog prava na nekretninama, od 27.10.2011. g., potvrđenog (solemniziranog) od Javnog bilježnika Mladena Ježeka iz Zagreba, posl. broj: OV-2636/11 od 27.10.2011. g., uknjižuje se založno pravo na nekretnini u A-I - kao glavni uložak, radi osiguranja tražbine Banke, a na temelju Ugovora o okvirnom zaduženju broj 42/23/11, od dana 24. listopada 2011. g., na temelju kojeg se Banka obvezala financirati poslove transakcije Dužnika do ukupnog iznosa koji ne </w:t>
      </w:r>
      <w:r w:rsidR="00BB3197" w:rsidRPr="00BB3197">
        <w:rPr>
          <w:bCs/>
        </w:rPr>
        <w:lastRenderedPageBreak/>
        <w:t xml:space="preserve">prelazi 6.500.000,00 kn, što na dan zaključenja Ugovora predstavlja protuvrijednost od 869.811,32 EUR, obračunato po srednjem tečaju HNB, time da zaduženje Dužnika po Ugovoru predstavlja iznos utvrđen u eurima, da se sve obveze vraćanja novčanih sredstava po Ugovoru obračunavaju u kunama po prodajnom tečaju Credo banke d.d., Split na dan dospijeća svakog pojedinačnog ugovora zaključenog kao Aneks Ugovoru, u razdoblju od 18. mjeseci, računajući od dana zaključenja navedenog Ugovora o okvirnom zaduženju, koja sredstva bi se sukcesivno odobravala Dužniku po osnovi kredita, garancija, akreditiva i ostalih financijskih poslova, time da bi se za svako pojedinačno odobrenje sredstava zaključio Aneks Ugovoru, kao njegov sastavni dio, kojim bi se odredila kamatna stopa, dinamika korištenja kredita, rokovi za obračun i naplatu kamata, te otplatu duga, tako da bi ukupne tražbine Banke po odobrenim sredstvima, osim iznosa odobrenih novčanih sredstava, odnosno izdanih garancija, obuhvaćale i dospjele kamate po iskorištenim sredstvima, obračunate u skladu sa svakim pojedinačnim Aneksom Ugovoru, provizije i druge sporedne tražbine, te zateznu kamatu obračunatu na sve dospjele, a nenaplaćene tražbine, u skladu s važećom Odlukom Banke, a najmanje u </w:t>
      </w:r>
      <w:r w:rsidR="00BB3197">
        <w:rPr>
          <w:bCs/>
        </w:rPr>
        <w:t xml:space="preserve">visini zakonske zatezne kamate </w:t>
      </w:r>
      <w:r w:rsidR="00A719DB">
        <w:rPr>
          <w:bCs/>
        </w:rPr>
        <w:t xml:space="preserve">za korist </w:t>
      </w:r>
      <w:r w:rsidR="00A719DB">
        <w:t xml:space="preserve">Credo banka d.d., OIB: 94141384086, </w:t>
      </w:r>
      <w:r w:rsidR="00A719DB" w:rsidRPr="007D747F">
        <w:t>Zrinjsko-Frankopanska 58</w:t>
      </w:r>
      <w:r w:rsidR="00A719DB">
        <w:t xml:space="preserve">, Split (upis pod brojem </w:t>
      </w:r>
      <w:r w:rsidR="00A719DB" w:rsidRPr="005C7430">
        <w:rPr>
          <w:b/>
        </w:rPr>
        <w:t>Z-3179/11</w:t>
      </w:r>
      <w:r w:rsidR="00A719DB">
        <w:t xml:space="preserve">), </w:t>
      </w:r>
    </w:p>
    <w:p w:rsidRDefault="005C7430" w:rsidP="00A719DB" w:rsidR="005C7430">
      <w:pPr>
        <w:pStyle w:val="Uvuenotijeloteksta"/>
        <w:ind w:firstLine="708" w:left="0"/>
      </w:pPr>
      <w:r>
        <w:t xml:space="preserve">- zabilježba ovršivosti tražbine (upis pod brojem </w:t>
      </w:r>
      <w:r w:rsidRPr="005C7430">
        <w:rPr>
          <w:b/>
        </w:rPr>
        <w:t>Z-3179/11</w:t>
      </w:r>
      <w:r w:rsidR="002472D8">
        <w:t>).</w:t>
      </w:r>
    </w:p>
    <w:p w:rsidRDefault="002472D8" w:rsidP="00DF3C0B" w:rsidR="002472D8">
      <w:pPr>
        <w:jc w:val="center"/>
      </w:pP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9B045E">
        <w:t xml:space="preserve">28. </w:t>
      </w:r>
      <w:r w:rsidR="00A719DB">
        <w:t>svibnja</w:t>
      </w:r>
      <w:r w:rsidR="009B045E">
        <w:t xml:space="preserve"> 2018.</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w:t>
      </w:r>
      <w:r w:rsidR="00BB3197" w:rsidRPr="000A32F4">
        <w:t>kupc</w:t>
      </w:r>
      <w:r w:rsidR="00BB3197">
        <w:t xml:space="preserve">u </w:t>
      </w:r>
      <w:r w:rsidR="00BB3197">
        <w:rPr>
          <w:bCs/>
        </w:rPr>
        <w:t>Attila Deák, Rezeda ulica 18, 7815 Harkány, Mađarska, OIB: 90588785627</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9B045E">
        <w:rPr>
          <w:bCs/>
        </w:rPr>
        <w:t xml:space="preserve">28. </w:t>
      </w:r>
      <w:r w:rsidR="00A719DB">
        <w:rPr>
          <w:bCs/>
        </w:rPr>
        <w:t>svibnja</w:t>
      </w:r>
      <w:r w:rsidR="009B045E">
        <w:rPr>
          <w:bCs/>
        </w:rPr>
        <w:t xml:space="preserve"> 2018.</w:t>
      </w:r>
      <w:r w:rsidR="009711D0">
        <w:rPr>
          <w:bCs/>
        </w:rPr>
        <w:t xml:space="preserve"> </w:t>
      </w:r>
      <w:r w:rsidR="004704B6">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9B045E">
        <w:rPr>
          <w:bCs/>
        </w:rPr>
        <w:t xml:space="preserve">14. </w:t>
      </w:r>
      <w:r w:rsidR="00A719DB">
        <w:rPr>
          <w:bCs/>
        </w:rPr>
        <w:t>lipnja</w:t>
      </w:r>
      <w:r w:rsidR="009B045E">
        <w:rPr>
          <w:bCs/>
        </w:rPr>
        <w:t xml:space="preserve"> 2018</w:t>
      </w:r>
      <w:r w:rsidR="000976B6">
        <w:rPr>
          <w:bCs/>
        </w:rPr>
        <w:t xml:space="preserve">. </w:t>
      </w:r>
    </w:p>
    <w:p w:rsidRDefault="00172053" w:rsidP="00085E82" w:rsidR="00172053" w:rsidRPr="00172053">
      <w:pPr>
        <w:jc w:val="both"/>
      </w:pPr>
    </w:p>
    <w:p w:rsidRDefault="00BB3197" w:rsidP="00000BE0" w:rsidR="0082406A">
      <w:pPr>
        <w:ind w:firstLine="708"/>
        <w:jc w:val="both"/>
        <w:rPr>
          <w:bCs/>
        </w:rPr>
      </w:pPr>
      <w:r>
        <w:t xml:space="preserve">Kupac </w:t>
      </w:r>
      <w:r>
        <w:rPr>
          <w:bCs/>
        </w:rPr>
        <w:t>Attila Deák, Rezeda ulica 18, 7815 Harkány, Mađarska, OIB: 90588785627 je</w:t>
      </w:r>
      <w:r w:rsidR="00E10F3C">
        <w:rPr>
          <w:bCs/>
        </w:rPr>
        <w:t xml:space="preserve"> u cijelosti </w:t>
      </w:r>
      <w:r>
        <w:rPr>
          <w:bCs/>
        </w:rPr>
        <w:t>položio</w:t>
      </w:r>
      <w:r w:rsidR="00E10F3C">
        <w:rPr>
          <w:bCs/>
        </w:rPr>
        <w:t xml:space="preserve"> kupovinu </w:t>
      </w:r>
      <w:r w:rsidR="009B045E">
        <w:rPr>
          <w:bCs/>
        </w:rPr>
        <w:t xml:space="preserve">određenu rješenjem o dosudi od 28. </w:t>
      </w:r>
      <w:r w:rsidR="00A719DB">
        <w:rPr>
          <w:bCs/>
        </w:rPr>
        <w:t>svibnja</w:t>
      </w:r>
      <w:r w:rsidR="009B045E">
        <w:rPr>
          <w:bCs/>
        </w:rPr>
        <w:t xml:space="preserve"> 2018.</w:t>
      </w:r>
    </w:p>
    <w:p w:rsidRDefault="00E10F3C" w:rsidP="0082406A" w:rsidR="00E10F3C">
      <w:pPr>
        <w:rPr>
          <w:bCs/>
        </w:rPr>
      </w:pPr>
    </w:p>
    <w:p w:rsidRDefault="002472D8" w:rsidP="005E5459" w:rsidR="00E10F3C">
      <w:pPr>
        <w:ind w:firstLine="708"/>
        <w:jc w:val="both"/>
        <w:rPr>
          <w:bCs/>
        </w:rPr>
      </w:pPr>
      <w:r>
        <w:rPr>
          <w:bCs/>
        </w:rPr>
        <w:t>T</w:t>
      </w:r>
      <w:r w:rsidR="00E10F3C">
        <w:rPr>
          <w:bCs/>
        </w:rPr>
        <w:t>emeljem odredbi čl</w:t>
      </w:r>
      <w:r w:rsidR="00A719DB">
        <w:rPr>
          <w:bCs/>
        </w:rPr>
        <w:t>anka</w:t>
      </w:r>
      <w:r w:rsidR="00E10F3C">
        <w:rPr>
          <w:bCs/>
        </w:rPr>
        <w:t xml:space="preserve"> </w:t>
      </w:r>
      <w:r w:rsidR="004656AE">
        <w:rPr>
          <w:bCs/>
        </w:rPr>
        <w:t>108</w:t>
      </w:r>
      <w:r w:rsidR="00E10F3C">
        <w:rPr>
          <w:bCs/>
        </w:rPr>
        <w:t>. st</w:t>
      </w:r>
      <w:r w:rsidR="00A719DB">
        <w:rPr>
          <w:bCs/>
        </w:rPr>
        <w:t>avak</w:t>
      </w:r>
      <w:r w:rsidR="00E10F3C">
        <w:rPr>
          <w:bCs/>
        </w:rPr>
        <w:t xml:space="preserve"> 4</w:t>
      </w:r>
      <w:r w:rsidR="00B5419E">
        <w:rPr>
          <w:bCs/>
        </w:rPr>
        <w:t>.</w:t>
      </w:r>
      <w:r w:rsidR="00E10F3C">
        <w:rPr>
          <w:bCs/>
        </w:rPr>
        <w:t xml:space="preserve"> Ovršnog zakona, trebalo je donijeti ovaj zaključak o predaji nekretnine kupc</w:t>
      </w:r>
      <w:r w:rsidR="00A719DB">
        <w:rPr>
          <w:bCs/>
        </w:rPr>
        <w:t>ima</w:t>
      </w:r>
      <w:r w:rsidR="00E10F3C">
        <w:rPr>
          <w:bCs/>
        </w:rPr>
        <w:t xml:space="preserve">. </w:t>
      </w:r>
    </w:p>
    <w:p w:rsidRDefault="003D6301" w:rsidP="000C3ECB" w:rsidR="003D6301">
      <w:pPr>
        <w:rPr>
          <w:bCs/>
        </w:rPr>
      </w:pPr>
    </w:p>
    <w:p w:rsidRDefault="00E10F3C" w:rsidP="000C3ECB" w:rsidR="009711D0">
      <w:pPr>
        <w:ind w:firstLine="540"/>
        <w:jc w:val="center"/>
      </w:pPr>
      <w:r>
        <w:t>U</w:t>
      </w:r>
      <w:r w:rsidR="005A540C">
        <w:t xml:space="preserve">  Splitu </w:t>
      </w:r>
      <w:r w:rsidR="00BB3197">
        <w:t>5</w:t>
      </w:r>
      <w:r w:rsidR="005A540C">
        <w:t xml:space="preserve">. srpnja </w:t>
      </w:r>
      <w:r w:rsidR="009B045E">
        <w:t>2018.</w:t>
      </w:r>
      <w:r w:rsidR="009711D0">
        <w:t xml:space="preserve"> </w:t>
      </w:r>
    </w:p>
    <w:p w:rsidRDefault="009B045E" w:rsidP="009B045E" w:rsidR="009B045E">
      <w:pPr>
        <w:ind w:firstLine="708" w:left="7080"/>
      </w:pPr>
      <w:r>
        <w:t>Sudac</w:t>
      </w:r>
    </w:p>
    <w:p w:rsidRDefault="009B045E" w:rsidP="009B045E" w:rsidR="009B045E">
      <w:pPr>
        <w:ind w:firstLine="540"/>
        <w:jc w:val="right"/>
      </w:pPr>
    </w:p>
    <w:p w:rsidRDefault="009B045E" w:rsidP="009B045E" w:rsidR="009B045E" w:rsidRPr="001F71AE"/>
    <w:p w:rsidRDefault="009B045E" w:rsidP="009B045E" w:rsidR="009B045E">
      <w:pPr>
        <w:ind w:firstLine="540"/>
        <w:jc w:val="right"/>
      </w:pPr>
      <w:r>
        <w:t>Katarina Mikulić</w:t>
      </w:r>
      <w:r w:rsidR="002C22E9">
        <w:t>,v.r.</w:t>
      </w:r>
    </w:p>
    <w:p w:rsidRDefault="002C22E9" w:rsidP="0071700F" w:rsidR="002C22E9">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2C22E9" w:rsidP="0071700F" w:rsidR="002C22E9"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2C22E9" w:rsidP="009B045E" w:rsidR="002C22E9">
      <w:pPr>
        <w:ind w:firstLine="540"/>
        <w:jc w:val="right"/>
      </w:pPr>
    </w:p>
    <w:p w:rsidRDefault="009B045E" w:rsidP="00A719DB" w:rsidR="00172053">
      <w:r>
        <w:t>Pouka o pravnom lijeku</w:t>
      </w:r>
      <w:r w:rsidR="00B31415">
        <w:t>: Protiv  zaključka  nije dopušten</w:t>
      </w:r>
      <w:r w:rsidR="00BC4E1C">
        <w:t xml:space="preserve"> pravni lijek. </w:t>
      </w:r>
    </w:p>
    <w:p w:rsidRDefault="00BB3197" w:rsidP="00172053" w:rsidR="00BB3197">
      <w:pPr>
        <w:jc w:val="both"/>
      </w:pPr>
    </w:p>
    <w:p w:rsidRDefault="000C3ECB" w:rsidP="002C22E9" w:rsidR="00172053">
      <w:pPr>
        <w:jc w:val="both"/>
      </w:pPr>
      <w:r>
        <w:rPr>
          <w:bCs/>
        </w:rPr>
        <w:t xml:space="preserve"> </w:t>
      </w:r>
    </w:p>
    <w:sectPr w:rsidSect="00FA55E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2C22E9">
          <w:rPr>
            <w:noProof/>
          </w:rPr>
          <w:t>2</w:t>
        </w:r>
        <w:r>
          <w:fldChar w:fldCharType="end"/>
        </w:r>
      </w:sdtContent>
    </w:sdt>
    <w:r>
      <w:tab/>
      <w:t>Poslovni broj: 4.St-770/2011-</w:t>
    </w:r>
    <w:r w:rsidR="00BB3197">
      <w:t>1507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184E"/>
    <w:rsid w:val="00094B44"/>
    <w:rsid w:val="000976B6"/>
    <w:rsid w:val="000A387B"/>
    <w:rsid w:val="000C1602"/>
    <w:rsid w:val="000C3ECB"/>
    <w:rsid w:val="000D48A1"/>
    <w:rsid w:val="000D4EF6"/>
    <w:rsid w:val="000E0892"/>
    <w:rsid w:val="000F73C5"/>
    <w:rsid w:val="000F7B2C"/>
    <w:rsid w:val="00111AE7"/>
    <w:rsid w:val="0012560D"/>
    <w:rsid w:val="00125EF5"/>
    <w:rsid w:val="00127BF3"/>
    <w:rsid w:val="00130371"/>
    <w:rsid w:val="00137DBA"/>
    <w:rsid w:val="00152D11"/>
    <w:rsid w:val="00154BE0"/>
    <w:rsid w:val="00164525"/>
    <w:rsid w:val="00166945"/>
    <w:rsid w:val="00172053"/>
    <w:rsid w:val="0018273A"/>
    <w:rsid w:val="00187D34"/>
    <w:rsid w:val="00194F9A"/>
    <w:rsid w:val="00195DB2"/>
    <w:rsid w:val="001B1B97"/>
    <w:rsid w:val="001B4335"/>
    <w:rsid w:val="001C7CB4"/>
    <w:rsid w:val="0021372D"/>
    <w:rsid w:val="00215AA2"/>
    <w:rsid w:val="00217586"/>
    <w:rsid w:val="00225C25"/>
    <w:rsid w:val="00227965"/>
    <w:rsid w:val="002338B4"/>
    <w:rsid w:val="00237F9C"/>
    <w:rsid w:val="00241DE1"/>
    <w:rsid w:val="0024266E"/>
    <w:rsid w:val="00242919"/>
    <w:rsid w:val="00245C3B"/>
    <w:rsid w:val="002472D8"/>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C22E9"/>
    <w:rsid w:val="002D4CF0"/>
    <w:rsid w:val="002E2918"/>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E7803"/>
    <w:rsid w:val="003F2A26"/>
    <w:rsid w:val="003F2C86"/>
    <w:rsid w:val="003F3006"/>
    <w:rsid w:val="004063AB"/>
    <w:rsid w:val="0042070A"/>
    <w:rsid w:val="004262DB"/>
    <w:rsid w:val="00432357"/>
    <w:rsid w:val="004350A2"/>
    <w:rsid w:val="00451F98"/>
    <w:rsid w:val="0045297F"/>
    <w:rsid w:val="004656AE"/>
    <w:rsid w:val="004674A4"/>
    <w:rsid w:val="00467BB7"/>
    <w:rsid w:val="004704B6"/>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A540C"/>
    <w:rsid w:val="005B2BFB"/>
    <w:rsid w:val="005B3CE3"/>
    <w:rsid w:val="005B58E4"/>
    <w:rsid w:val="005C0810"/>
    <w:rsid w:val="005C0D22"/>
    <w:rsid w:val="005C1A77"/>
    <w:rsid w:val="005C492F"/>
    <w:rsid w:val="005C7430"/>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846DE"/>
    <w:rsid w:val="006920C2"/>
    <w:rsid w:val="006957E3"/>
    <w:rsid w:val="00697AFC"/>
    <w:rsid w:val="006A0300"/>
    <w:rsid w:val="006A5876"/>
    <w:rsid w:val="006B12E3"/>
    <w:rsid w:val="006B4A5E"/>
    <w:rsid w:val="006B6E55"/>
    <w:rsid w:val="006C65E3"/>
    <w:rsid w:val="006D5765"/>
    <w:rsid w:val="006E3222"/>
    <w:rsid w:val="006E65C9"/>
    <w:rsid w:val="006E71CD"/>
    <w:rsid w:val="006F5913"/>
    <w:rsid w:val="00703321"/>
    <w:rsid w:val="00704698"/>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48C0"/>
    <w:rsid w:val="00825F3D"/>
    <w:rsid w:val="008308F7"/>
    <w:rsid w:val="0085495A"/>
    <w:rsid w:val="0086792D"/>
    <w:rsid w:val="008758EC"/>
    <w:rsid w:val="00875C65"/>
    <w:rsid w:val="00883E24"/>
    <w:rsid w:val="00887846"/>
    <w:rsid w:val="00890278"/>
    <w:rsid w:val="008A07BA"/>
    <w:rsid w:val="008B193D"/>
    <w:rsid w:val="008B3BC4"/>
    <w:rsid w:val="008B7B21"/>
    <w:rsid w:val="008D13C5"/>
    <w:rsid w:val="009437EC"/>
    <w:rsid w:val="009443F7"/>
    <w:rsid w:val="00947E04"/>
    <w:rsid w:val="00956AEE"/>
    <w:rsid w:val="00960116"/>
    <w:rsid w:val="009609A3"/>
    <w:rsid w:val="00962B0E"/>
    <w:rsid w:val="009711D0"/>
    <w:rsid w:val="0098261A"/>
    <w:rsid w:val="009B045E"/>
    <w:rsid w:val="009B7D8C"/>
    <w:rsid w:val="009D69A8"/>
    <w:rsid w:val="009E18CF"/>
    <w:rsid w:val="009E61AF"/>
    <w:rsid w:val="009F1661"/>
    <w:rsid w:val="009F518B"/>
    <w:rsid w:val="009F7E27"/>
    <w:rsid w:val="00A3141E"/>
    <w:rsid w:val="00A40651"/>
    <w:rsid w:val="00A679A9"/>
    <w:rsid w:val="00A719DB"/>
    <w:rsid w:val="00A75F19"/>
    <w:rsid w:val="00A85656"/>
    <w:rsid w:val="00AA4AC4"/>
    <w:rsid w:val="00AB2DB0"/>
    <w:rsid w:val="00AB3846"/>
    <w:rsid w:val="00AC743E"/>
    <w:rsid w:val="00AD4BBB"/>
    <w:rsid w:val="00AD4F06"/>
    <w:rsid w:val="00AE59F2"/>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B3197"/>
    <w:rsid w:val="00BC4E1C"/>
    <w:rsid w:val="00BD09C2"/>
    <w:rsid w:val="00BD40FB"/>
    <w:rsid w:val="00BD61FB"/>
    <w:rsid w:val="00BE2977"/>
    <w:rsid w:val="00BE7A95"/>
    <w:rsid w:val="00BF1B6A"/>
    <w:rsid w:val="00C10EF6"/>
    <w:rsid w:val="00C33584"/>
    <w:rsid w:val="00C35DDB"/>
    <w:rsid w:val="00C64C47"/>
    <w:rsid w:val="00C74E63"/>
    <w:rsid w:val="00C923FF"/>
    <w:rsid w:val="00CA42BB"/>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5E4"/>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2C22E9"/>
    <w:rPr>
      <w:color w:val="808080"/>
      <w:bdr w:space="0" w:sz="0" w:color="auto" w:val="none"/>
      <w:shd w:fill="auto" w:color="auto" w:val="clear"/>
    </w:rPr>
  </w:style>
  <w:style w:customStyle="true" w:styleId="eSPISCCParagraphDefaultFont" w:type="character">
    <w:name w:val="eSPIS_CC_Paragraph Default Font"/>
    <w:basedOn w:val="Zadanifontodlomka"/>
    <w:rsid w:val="002C22E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C22E9"/>
    <w:rPr>
      <w:b/>
      <w:bdr w:space="0" w:sz="0" w:color="auto" w:val="none"/>
      <w:shd w:fill="FFFFCC" w:color="auto" w:val="clear"/>
      <w:lang w:val="hr-HR"/>
    </w:rPr>
  </w:style>
  <w:style w:customStyle="true" w:styleId="PozadinaSvijetloCrvena" w:type="character">
    <w:name w:val="Pozadina_SvijetloCrvena"/>
    <w:basedOn w:val="eSPISCCParagraphDefaultFont"/>
    <w:rsid w:val="002C22E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C22E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2C22E9"/>
    <w:rPr>
      <w:color w:val="808080"/>
      <w:bdr w:color="auto" w:space="0" w:sz="0" w:val="none"/>
      <w:shd w:color="auto" w:fill="auto" w:val="clear"/>
    </w:rPr>
  </w:style>
  <w:style w:customStyle="1" w:styleId="eSPISCCParagraphDefaultFont" w:type="character">
    <w:name w:val="eSPIS_CC_Paragraph Default Font"/>
    <w:basedOn w:val="Zadanifontodlomka"/>
    <w:rsid w:val="002C22E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C22E9"/>
    <w:rPr>
      <w:b/>
      <w:bdr w:color="auto" w:space="0" w:sz="0" w:val="none"/>
      <w:shd w:color="auto" w:fill="FFFFCC" w:val="clear"/>
      <w:lang w:val="hr-HR"/>
    </w:rPr>
  </w:style>
  <w:style w:customStyle="1" w:styleId="PozadinaSvijetloCrvena" w:type="character">
    <w:name w:val="Pozadina_SvijetloCrvena"/>
    <w:basedOn w:val="eSPISCCParagraphDefaultFont"/>
    <w:rsid w:val="002C22E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C22E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upraviteljica Ankica Čenić; ŽDO; POREZNA UPRAVA; SANJA MUŽIĆ; FRANE MUŽIĆ; DRAGUTIN ĆELIĆ; CROATIA OSIGURANJE d.d.; HŽ CARGO d.o.o. zastupanog po punomoćniku Odvjetničko društvo Smolčić i Partneri, d.o.o.; ELEKTRA ZAGREB; NARODNE NOVINE d.d.; FINA; DRŽAVNA AGENCIJA ZA OSIGURANJE ŠTEDNIH ULOGA I SANACIJU BANAKA; JADRANSKA BANKA dioničko društvo; KentBank dioničko društvo; SPV ZA SANACIJU d.o.o. za poslovne usluge</izvorni_sadrzaj>
    <derivirana_varijabla naziv="DomainObject.Predmet.StrankaFormated_1">  Stečajna upraviteljica Ankica Čenić; ŽDO; POREZNA UPRAVA; SANJA MUŽIĆ; FRANE MUŽIĆ; DRAGUTIN ĆELIĆ; CROATIA OSIGURANJE d.d.; HŽ CARGO d.o.o. zastupanog po punomoćniku Odvjetničko društvo Smolčić i Partneri, d.o.o.; ELEKTRA ZAGREB; NARODNE NOVINE d.d.; FINA; DRŽAVNA AGENCIJA ZA OSIGURANJE ŠTEDNIH ULOGA I SANACIJU BANAKA; JADRANSKA BANKA dioničko društvo; KentBank dioničko društvo; SPV ZA SANACIJU d.o.o. za poslovne usluge</derivirana_varijabla>
  </DomainObject.Predmet.StrankaFormated>
  <DomainObject.Predmet.StrankaFormatedOIB>
    <izvorni_sadrzaj>  Stečajna upraviteljica Ankica Čenić, OIB 67541309757; ŽDO, OIB 70793241859; POREZNA UPRAVA, OIB 18683136487; SANJA MUŽIĆ, OIB 14423678082; FRANE MUŽIĆ, OIB 86758728259; DRAGUTIN ĆELIĆ, OIB 60733440286; CROATIA OSIGURANJE d.d., OIB 26187994862; HŽ CARGO d.o.o., OIB 08720210702 zastupanog po punomoćniku Odvjetničko društvo Smolčić i Partneri, d.o.o.; ELEKTRA ZAGREB, OIB 28921978587; NARODNE NOVINE d.d., OIB 64546066176; FINA, OIB 85821130368;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Stečajna upraviteljica Ankica Čenić, OIB 67541309757; ŽDO, OIB 70793241859; POREZNA UPRAVA, OIB 18683136487; SANJA MUŽIĆ, OIB 14423678082; FRANE MUŽIĆ, OIB 86758728259; DRAGUTIN ĆELIĆ, OIB 60733440286; CROATIA OSIGURANJE d.d., OIB 26187994862; HŽ CARGO d.o.o., OIB 08720210702 zastupanog po punomoćniku Odvjetničko društvo Smolčić i Partneri, d.o.o.; ELEKTRA ZAGREB, OIB 28921978587; NARODNE NOVINE d.d., OIB 64546066176; FINA, OIB 85821130368;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Stečajna upraviteljica Ankica Čenić, Pupačićeva 1/3, 21000 Split; ŽDO, 21000 Split; POREZNA UPRAVA, 21000 Split; SANJA MUŽIĆ, Perivoj J. Hatzea 1, 21000 Slit; FRANE MUŽIĆ, Perivoj J. Hatzea 1, 21000 Split; DRAGUTIN ĆELIĆ, Makarska 1, 21000 Split; CROATIA OSIGURANJE d.d., Miramarska 22, 10000 Zagreb; HŽ CARGO d.o.o., Mihanovićeva 12, 10000 Zagreb zastupanog po punomoćniku Odvjetničko društvo Smolčić i Partneri, d.o.o.; ELEKTRA ZAGREB, Gundulićeva 32, 10000 Zagreb; NARODNE NOVINE d.d., Savski gaj XIII. ptu 6, 10000 Zagreb; FINA, 21000 Split;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Stečajna upraviteljica Ankica Čenić, Pupačićeva 1/3, 21000 Split; ŽDO, 21000 Split; POREZNA UPRAVA, 21000 Split; SANJA MUŽIĆ, Perivoj J. Hatzea 1, 21000 Slit; FRANE MUŽIĆ, Perivoj J. Hatzea 1, 21000 Split; DRAGUTIN ĆELIĆ, Makarska 1, 21000 Split; CROATIA OSIGURANJE d.d., Miramarska 22, 10000 Zagreb; HŽ CARGO d.o.o., Mihanovićeva 12, 10000 Zagreb zastupanog po punomoćniku Odvjetničko društvo Smolčić i Partneri, d.o.o.; ELEKTRA ZAGREB, Gundulićeva 32, 10000 Zagreb; NARODNE NOVINE d.d., Savski gaj XIII. ptu 6, 10000 Zagreb; FINA, 21000 Split;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Stečajna upraviteljica Ankica Čenić, OIB 67541309757, Pupačićeva 1/3, 21000 Split; ŽDO, OIB 70793241859, 21000 Split; POREZNA UPRAVA, OIB 18683136487, 21000 Split;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NARODNE NOVINE d.d., OIB 64546066176, Savski gaj XIII. ptu 6, 10000 Zagreb; FINA, OIB 85821130368, 21000 Split;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Stečajna upraviteljica Ankica Čenić, OIB 67541309757, Pupačićeva 1/3, 21000 Split; ŽDO, OIB 70793241859, 21000 Split; POREZNA UPRAVA, OIB 18683136487, 21000 Split;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NARODNE NOVINE d.d., OIB 64546066176, Savski gaj XIII. ptu 6, 10000 Zagreb; FINA, OIB 85821130368, 21000 Split;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Stečajna upraviteljica Ankica Čenić Pupačićeva 1/3,21000 Split,ŽDO 21000 Split,POREZNA UPRAVA 21000 Split,SANJA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Stečajna upraviteljica Ankica Čenić Pupačićeva 1/3,21000 Split,ŽDO 21000 Split,POREZNA UPRAVA 21000 Split,SANJA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Stečajna upraviteljica Ankica Čenić, OIB 67541309757, Pupačićeva 1/3,21000 Split,ŽDO, OIB 70793241859, 21000 Split,POREZNA UPRAVA, OIB 18683136487, 21000 Split,SANJA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Stečajna upraviteljica Ankica Čenić, OIB 67541309757, Pupačićeva 1/3,21000 Split,ŽDO, OIB 70793241859, 21000 Split,POREZNA UPRAVA, OIB 18683136487, 21000 Split,SANJA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Stečajna upraviteljica Ankica Čenić,ŽDO,POREZNA UPRAVA,SANJA MUŽIĆ,FRANE MUŽIĆ,DRAGUTIN ĆELIĆ,CROATIA OSIGURANJE d.d.,HŽ CARGO d.o.o.,ELEKTRA ZAGREB,NARODNE NOVINE d.d.,FINA,DRŽAVNA AGENCIJA ZA OSIGURANJE ŠTEDNIH ULOGA I SANACIJU BANAKA,JADRANSKA BANKA dioničko društvo,KentBank dioničko društvo,SPV ZA SANACIJU d.o.o. za poslovne usluge</izvorni_sadrzaj>
    <derivirana_varijabla naziv="DomainObject.Predmet.StrankaNazivFormated_1">Stečajna upraviteljica Ankica Čenić,ŽDO,POREZNA UPRAVA,SANJA MUŽIĆ,FRANE MUŽIĆ,DRAGUTIN ĆELIĆ,CROATIA OSIGURANJE d.d.,HŽ CARGO d.o.o.,ELEKTRA ZAGREB,NARODNE NOVINE d.d.,FINA,DRŽAVNA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Stečajna upraviteljica Ankica Čenić, OIB 67541309757,ŽDO, OIB 70793241859,POREZNA UPRAVA, OIB 18683136487,SANJA MUŽIĆ, OIB 14423678082,FRANE MUŽIĆ, OIB 86758728259,DRAGUTIN ĆELIĆ, OIB 60733440286,CROATIA OSIGURANJE d.d., OIB 26187994862,HŽ CARGO d.o.o., OIB 08720210702,ELEKTRA ZAGREB, OIB 28921978587,NARODNE NOVINE d.d., OIB 64546066176,FINA, OIB 85821130368,DRŽAVNA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Stečajna upraviteljica Ankica Čenić, OIB 67541309757,ŽDO, OIB 70793241859,POREZNA UPRAVA, OIB 18683136487,SANJA MUŽIĆ, OIB 14423678082,FRANE MUŽIĆ, OIB 86758728259,DRAGUTIN ĆELIĆ, OIB 60733440286,CROATIA OSIGURANJE d.d., OIB 26187994862,HŽ CARGO d.o.o., OIB 08720210702,ELEKTRA ZAGREB, OIB 28921978587,NARODNE NOVINE d.d., OIB 64546066176,FINA, OIB 85821130368,DRŽAVNA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Stečajna upraviteljica Ankica Čenić</item>
      <item>ŽDO</item>
      <item>POREZNA UPRAVA</item>
      <item>SANJA MUŽIĆ</item>
      <item>FRANE MUŽIĆ</item>
      <item>DRAGUTIN ĆELIĆ</item>
      <item>CROATIA OSIGURANJE d.d.</item>
      <item>HŽ CARGO d.o.o. zastupanog po punomoćniku Odvjetničko društvo Smolčić i Partneri, d.o.o.</item>
      <item>ELEKTRA ZAGREB</item>
      <item>NARODNE NOVINE d.d.</item>
      <item>FINA</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Stečajna upraviteljica Ankica Čenić</item>
      <item>ŽDO</item>
      <item>POREZNA UPRAVA</item>
      <item>SANJA MUŽIĆ</item>
      <item>FRANE MUŽIĆ</item>
      <item>DRAGUTIN ĆELIĆ</item>
      <item>CROATIA OSIGURANJE d.d.</item>
      <item>HŽ CARGO d.o.o. zastupanog po punomoćniku Odvjetničko društvo Smolčić i Partneri, d.o.o.</item>
      <item>ELEKTRA ZAGREB</item>
      <item>NARODNE NOVINE d.d.</item>
      <item>FINA</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 zastupanog po punomoćniku Odvjetničko društvo Smolčić i Partneri, d.o.o.</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 zastupanog po punomoćniku Odvjetničko društvo Smolčić i Partneri, d.o.o.</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Stečajna upraviteljica Ankica Čenić, Pupačićeva 1/3, 21000 Split</item>
      <item>ŽDO, 21000 Split</item>
      <item>POREZNA UPRAVA, 21000 Split</item>
      <item>SANJA MUŽIĆ, Perivoj J. Hatzea 1, 21000 Slit</item>
      <item>FRANE MUŽIĆ, Perivoj J. Hatzea 1, 21000 Split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NARODNE NOVINE d.d., Savski gaj XIII. ptu 6, 10000 Zagreb</item>
      <item>FINA, 21000 Split</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Stečajna upraviteljica Ankica Čenić, Pupačićeva 1/3, 21000 Split</item>
      <item>ŽDO, 21000 Split</item>
      <item>POREZNA UPRAVA, 21000 Split</item>
      <item>SANJA MUŽIĆ, Perivoj J. Hatzea 1, 21000 Slit</item>
      <item>FRANE MUŽIĆ, Perivoj J. Hatzea 1, 21000 Split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NARODNE NOVINE d.d., Savski gaj XIII. ptu 6, 10000 Zagreb</item>
      <item>FINA, 21000 Split</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Stečajna upraviteljica Ankica Čenić, OIB 67541309757, Pupačićeva 1/3, 21000 Split</item>
      <item>ŽDO, OIB 70793241859, 21000 Split</item>
      <item>POREZNA UPRAVA, OIB 18683136487, 21000 Split</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NARODNE NOVINE d.d., OIB 64546066176, Savski gaj XIII. ptu 6, 10000 Zagreb</item>
      <item>FINA, OIB 85821130368, 21000 Split</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Stečajna upraviteljica Ankica Čenić, OIB 67541309757, Pupačićeva 1/3, 21000 Split</item>
      <item>ŽDO, OIB 70793241859, 21000 Split</item>
      <item>POREZNA UPRAVA, OIB 18683136487, 21000 Split</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NARODNE NOVINE d.d., OIB 64546066176, Savski gaj XIII. ptu 6, 10000 Zagreb</item>
      <item>FINA, OIB 85821130368, 21000 Split</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item>Odvjetničko društvo Smolčić i Partneri, d.o.o.</item>
    </izvorni_sadrzaj>
    <derivirana_varijabla naziv="DomainObject.Predmet.SudioniciListNaziv_1">
      <item>Credo banka dioničko društvo "u stečaju"</item>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item>Odvjetničko društvo Smolčić i Partneri, d.o.o.</item>
    </derivirana_varijabla>
  </DomainObject.Predmet.SudioniciListNaziv>
  <DomainObject.Predmet.SudioniciListAdressOIB>
    <izvorni_sadrzaj>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tem>Odvjetničko društvo Smolčić i Partneri, d.o.o., OIB 83235711186, Jurišićeva 23,10000 Zagreb</item>
    </izvorni_sadrzaj>
    <derivirana_varijabla naziv="DomainObject.Predmet.SudioniciListAdressOIB_1">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tem>Odvjetničko društvo Smolčić i Partneri, d.o.o., OIB 83235711186, Jurišićeva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67541309757</item>
      <item>, OIB 70793241859</item>
      <item>, OIB 18683136487</item>
      <item>, OIB 14423678082</item>
      <item>, OIB 86758728259</item>
      <item>, OIB 60733440286</item>
      <item>, OIB 26187994862</item>
      <item>, OIB 08720210702</item>
      <item>, OIB 28921978587</item>
      <item>, OIB 64546066176</item>
      <item>, OIB 85821130368</item>
      <item>, OIB 94819327944</item>
      <item>, OIB 02899494784</item>
      <item>, OIB 73656725926</item>
      <item>, OIB 37066802433</item>
      <item>, OIB 83235711186</item>
    </izvorni_sadrzaj>
    <derivirana_varijabla naziv="DomainObject.Predmet.SudioniciListNazivOIB_1">
      <item>, OIB 94141384086</item>
      <item>, OIB 67541309757</item>
      <item>, OIB 70793241859</item>
      <item>, OIB 18683136487</item>
      <item>, OIB 14423678082</item>
      <item>, OIB 86758728259</item>
      <item>, OIB 60733440286</item>
      <item>, OIB 26187994862</item>
      <item>, OIB 08720210702</item>
      <item>, OIB 28921978587</item>
      <item>, OIB 64546066176</item>
      <item>, OIB 85821130368</item>
      <item>, OIB 94819327944</item>
      <item>, OIB 02899494784</item>
      <item>, OIB 73656725926</item>
      <item>, OIB 37066802433</item>
      <item>, OIB 83235711186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748</properties:Words>
  <properties:Characters>4424</properties:Characters>
  <properties:Lines>94</properties:Lines>
  <properties:Paragraphs>24</properties:Paragraphs>
  <properties:TotalTime>163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5171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2018-07-05T06:26:00Z</cp:lastPrinted>
  <dcterms:modified xmlns:xsi="http://www.w3.org/2001/XMLSchema-instance" xsi:type="dcterms:W3CDTF">2018-07-05T06:26:00Z</dcterms:modified>
  <cp:revision>72</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