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369f0" w14:paraId="09369f0"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1D11BB">
        <w:t>940</w:t>
      </w:r>
      <w:r w:rsidR="00F2090A">
        <w:t>/2019-8</w:t>
      </w:r>
    </w:p>
    <w:p w:rsidRDefault="00DA2EAC" w:rsidR="00DA2EAC" w:rsidRPr="00435B5D">
      <w:r w:rsidRPr="00435B5D">
        <w:t>STALNA SLUŽBA</w:t>
      </w:r>
      <w:r w:rsidR="00F2090A">
        <w:t xml:space="preserve"> U KARLOVCU</w:t>
      </w:r>
      <w:r w:rsidRPr="00435B5D">
        <w:t xml:space="preserve">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 xml:space="preserve">Trgovački sud u Zagrebu, </w:t>
      </w:r>
      <w:r w:rsidR="00F2090A">
        <w:t>S</w:t>
      </w:r>
      <w:r>
        <w:t>talna služba</w:t>
      </w:r>
      <w:r w:rsidR="00F2090A">
        <w:t xml:space="preserve"> u Karlovcu</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3E2C11">
        <w:t xml:space="preserve"> </w:t>
      </w:r>
      <w:r w:rsidR="001D11BB">
        <w:t>Mediserv d.o.o., Zagreb, Draganići 2b, OIB 72342983071</w:t>
      </w:r>
      <w:r w:rsidR="001273A6">
        <w:t xml:space="preserve">, </w:t>
      </w:r>
      <w:r w:rsidR="002C5A29" w:rsidRPr="00435B5D">
        <w:t xml:space="preserve">dana </w:t>
      </w:r>
      <w:r w:rsidR="001D11BB">
        <w:t>1</w:t>
      </w:r>
      <w:r w:rsidR="007C33B8">
        <w:t>8</w:t>
      </w:r>
      <w:r w:rsidR="00F2090A">
        <w:t>. srpnja 2019</w:t>
      </w:r>
      <w:r w:rsidR="0042341A">
        <w:t>.</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3E2C11" w:rsidP="003E2C11" w:rsidR="003E2C11" w:rsidRPr="003A3ECE">
      <w:pPr>
        <w:ind w:firstLine="720"/>
        <w:jc w:val="both"/>
      </w:pPr>
    </w:p>
    <w:p w:rsidRDefault="00F2090A" w:rsidP="00F2090A" w:rsidR="00F2090A" w:rsidRPr="00CF1150">
      <w:pPr>
        <w:numPr>
          <w:ilvl w:val="0"/>
          <w:numId w:val="8"/>
        </w:numPr>
        <w:jc w:val="both"/>
      </w:pPr>
      <w:r w:rsidRPr="00CF1150">
        <w:t xml:space="preserve">Utvrđuje se da imovina dužnika </w:t>
      </w:r>
      <w:r w:rsidR="007C33B8">
        <w:t>Mediserv d.o.o., Zagreb, Draganići 2b, OIB 72342983071,</w:t>
      </w:r>
      <w:r w:rsidRPr="00CF1150">
        <w:t xml:space="preserve"> koja bi ušla u stečajnu masu, nije dovoljna ni za namirenje troškova postupka.  </w:t>
      </w:r>
    </w:p>
    <w:p w:rsidRDefault="00F2090A" w:rsidP="00F2090A" w:rsidR="00F2090A" w:rsidRPr="00CF1150">
      <w:pPr>
        <w:ind w:left="75"/>
        <w:jc w:val="both"/>
      </w:pPr>
      <w:r w:rsidRPr="00CF1150">
        <w:t xml:space="preserve"> </w:t>
      </w:r>
    </w:p>
    <w:p w:rsidRDefault="00F2090A" w:rsidP="00F2090A" w:rsidR="00F2090A" w:rsidRPr="00CF1150">
      <w:pPr>
        <w:numPr>
          <w:ilvl w:val="0"/>
          <w:numId w:val="8"/>
        </w:numPr>
        <w:jc w:val="both"/>
      </w:pPr>
      <w:r w:rsidRPr="00CF1150">
        <w:t>Pozivaju se osobe koje imaju pravni interes za provedbom stečajnog postupka nad dužnikom, unatoč utvrđenoj nedostatnosti stečajne mase, da u roku 15 dana na žiro račun Trgovačkog suda u Zagrebu IBAN: HR9223900011300000460 model 05-</w:t>
      </w:r>
      <w:r w:rsidR="007C33B8">
        <w:t>940</w:t>
      </w:r>
      <w:r>
        <w:t>19</w:t>
      </w:r>
      <w:r w:rsidRPr="00CF1150">
        <w:t xml:space="preserve">, predujme iznos od 21.700,00 kn za namirenje troškova prethodnog i otvorenoga stečajnog postupka. </w:t>
      </w:r>
    </w:p>
    <w:p w:rsidRDefault="00F2090A" w:rsidP="00F2090A" w:rsidR="00F2090A" w:rsidRPr="00CF1150">
      <w:pPr>
        <w:jc w:val="both"/>
      </w:pPr>
    </w:p>
    <w:p w:rsidRDefault="00F2090A" w:rsidP="00F2090A" w:rsidR="00F2090A" w:rsidRPr="00CF1150">
      <w:pPr>
        <w:numPr>
          <w:ilvl w:val="0"/>
          <w:numId w:val="8"/>
        </w:numPr>
        <w:jc w:val="both"/>
      </w:pPr>
      <w:r w:rsidRPr="00CF1150">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F2090A" w:rsidP="00F2090A" w:rsidR="00F2090A" w:rsidRPr="00CF1150">
      <w:pPr>
        <w:jc w:val="both"/>
      </w:pPr>
    </w:p>
    <w:p w:rsidRDefault="00F2090A" w:rsidP="00F2090A" w:rsidR="00F2090A" w:rsidRPr="00CF1150">
      <w:pPr>
        <w:numPr>
          <w:ilvl w:val="0"/>
          <w:numId w:val="8"/>
        </w:numPr>
        <w:jc w:val="both"/>
      </w:pPr>
      <w:r w:rsidRPr="00CF1150">
        <w:t xml:space="preserve">Ovo rješenje će se objaviti na mrežnoj stranici e-Oglasna ploča suda. </w:t>
      </w:r>
    </w:p>
    <w:p w:rsidRDefault="006A2BE5" w:rsidP="00DA2EAC" w:rsidR="006A2BE5">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F477D0">
        <w:t>11. travnja</w:t>
      </w:r>
      <w:r w:rsidR="009B6A2E">
        <w:t xml:space="preserve"> 2019</w:t>
      </w:r>
      <w:r w:rsidR="006A2BE5">
        <w:t>.</w:t>
      </w:r>
      <w:r>
        <w:t xml:space="preserve"> prijedlog za otvaranje stečajnog postupka nad dužnikom </w:t>
      </w:r>
      <w:r w:rsidR="00F477D0">
        <w:t>Mediserv d.o.o., Zagreb, Draganići 2b, OIB 72342983071</w:t>
      </w:r>
      <w:r>
        <w:t xml:space="preserve">. </w:t>
      </w:r>
    </w:p>
    <w:p w:rsidRDefault="00FA689F" w:rsidP="00FA689F" w:rsidR="00FA689F">
      <w:pPr>
        <w:ind w:firstLine="708"/>
        <w:jc w:val="both"/>
      </w:pPr>
      <w:r>
        <w:t xml:space="preserve"> </w:t>
      </w:r>
    </w:p>
    <w:p w:rsidRDefault="00FA689F" w:rsidP="00F477D0" w:rsidR="00F477D0">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w:t>
      </w:r>
      <w:r w:rsidR="00F477D0">
        <w:t xml:space="preserve">U prijedlogu predlagatelj navodi da na dan 9. travnja 2019. dužnik u Očevidniku redoslijeda osnova za plaćanje ima evidentirane </w:t>
      </w:r>
      <w:r w:rsidR="00F477D0">
        <w:lastRenderedPageBreak/>
        <w:t xml:space="preserve">neizvršene osnove za plaćanje u neprekinutom razdoblju od 120 dana, u ukupnom iznosu od 10.468,26 kn, te da dužnik ima jednog zaposlenog. </w:t>
      </w:r>
    </w:p>
    <w:p w:rsidRDefault="00F477D0" w:rsidP="00F477D0" w:rsidR="00F477D0">
      <w:pPr>
        <w:ind w:firstLine="708"/>
        <w:jc w:val="both"/>
      </w:pPr>
    </w:p>
    <w:p w:rsidRDefault="00D84888" w:rsidP="007A4FE5" w:rsidR="002C5139">
      <w:pPr>
        <w:ind w:firstLine="708"/>
        <w:jc w:val="both"/>
      </w:pPr>
      <w:r>
        <w:t>Rješenjem ovog suda posl.br. 4 St-</w:t>
      </w:r>
      <w:r w:rsidR="00F477D0">
        <w:t>940/2019-4</w:t>
      </w:r>
      <w:r>
        <w:t xml:space="preserve"> od </w:t>
      </w:r>
      <w:r w:rsidR="009B6A2E">
        <w:t>3. lipnja 2019</w:t>
      </w:r>
      <w:r w:rsidR="007A4FE5">
        <w:t>.</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F477D0" w:rsidP="007A4FE5" w:rsidR="00F477D0">
      <w:pPr>
        <w:ind w:firstLine="708"/>
        <w:jc w:val="both"/>
      </w:pPr>
    </w:p>
    <w:p w:rsidRDefault="002C5139" w:rsidP="007C33B8" w:rsidR="007C33B8">
      <w:pPr>
        <w:ind w:firstLine="708"/>
        <w:jc w:val="both"/>
      </w:pPr>
      <w:r w:rsidRPr="005F7ED3">
        <w:t xml:space="preserve">Na </w:t>
      </w:r>
      <w:r w:rsidR="00D84888">
        <w:t>ročišt</w:t>
      </w:r>
      <w:r w:rsidR="007C33B8">
        <w:t>u</w:t>
      </w:r>
      <w:r w:rsidRPr="005F7ED3">
        <w:t xml:space="preserve"> </w:t>
      </w:r>
      <w:r w:rsidR="00D84888">
        <w:t xml:space="preserve">radi očitovanja o prijedlogu za otvaranje stečajnoga postupka od </w:t>
      </w:r>
      <w:r w:rsidR="007C33B8">
        <w:t>5</w:t>
      </w:r>
      <w:r w:rsidR="009B6A2E">
        <w:t>. srpnja 2019.</w:t>
      </w:r>
      <w:r w:rsidR="007C33B8">
        <w:t xml:space="preserve">, koje je spojeno s ročištem radi rasprave o pretpostavkama za otvaranje stečajnog postupka, zakonski zastupnik dužnika izjavio je da je suglasan s otvaranjem stečajnog postupka nad dužnikom jer da je nesporno da je žiro račun dužnika u neprekidnoj blokadi od prosinca 2018. Zakonski zastupnik dužnika dostavio je na spis popis imovine i obveza dužnika (list 11 do 14 spisa), uvidom u koji je utvrđeno da dužnik navodi da ne postoje nekretnine i pokretnine u vlasništvu dužnika, da ne postoje imovinska prava dužnika na tuđim stvarima, ne postoje nenovčane tražbine, niti druga prava koja čine imovinu dužnika, nema novčanih sredstava po žiro računima, ne postoji druga imovina dužnika. Dužnik u popisu imovine navodi da postoje novčane tražbine u iznosu od 700.258,54 kn uvećano za pripadajuće zatezne kamate prema društvima: Uljanik d.d. Pula, Uljanik brodogradilište d.d. Pula, 3. Maj brodogradilište d.d. Rijeka, Uljanik PIS d.o.o. Pula, Uljanik proizvodnja opreme d.d. Vodnjan, Uljanik Strojogradnja Diesel d.d. Pula, Uljanik TESU d.o.o., a sukladno izdanim fakturama koje je priložio popisu. Dužnik navodi da prosječni mjesečni troškovi redovnog poslovanja društva u posljednjih godinu dana iznose 9.940,00 kn. Navodi da je dužnik, kao tužitelj, u postupku pred Trgovačkim sudom u Zagrebu, Stalna služba u Karlovcu koji se vodi pod brojem P-4650/2012, vodi postupak protiv Andrije Gelića iz Splita, Spinutska 6, OIB 00255372700, radi isključenja iz suvlasništva, vrijednost spora iznosi oko 5.000,00 kn. Također, protiv dužnika se vodi postupak pred istim sudom pod brojem P-3533/2013 tužitelja Slovnica d.o.o., zastupano po direktoru Andriji Geliću iz Splita, a ukupna vrijednost spora je 130.875,00 kn. </w:t>
      </w:r>
    </w:p>
    <w:p w:rsidRDefault="007C33B8" w:rsidP="006A2BE5" w:rsidR="007C33B8">
      <w:pPr>
        <w:ind w:firstLine="708"/>
        <w:jc w:val="both"/>
      </w:pPr>
    </w:p>
    <w:p w:rsidRDefault="007C33B8" w:rsidP="006A2BE5" w:rsidR="007C33B8">
      <w:pPr>
        <w:ind w:firstLine="708"/>
        <w:jc w:val="both"/>
      </w:pPr>
      <w:r>
        <w:t>Na ročištu od 5. srpnja 2019. zakonski zastupnik dužnika izjavio je da su podaci koje je iznio u popisu imovine i obveza potpuni i istiniti te da ništa od imovine dužnika nije zatajio. Pojašnjava da su sve pravne osobe prema kojima dužnik u popisu navodi da ima potraživanja, u stečaju, izuzev 3. Maj brodogradilište d.d. Rijeka, nad kojim je u tijeku prethodni postupak. Predlaže stoga da sud donese odluku o otvaranju i istovremenom zaključenju stečajnog postupka nad dužnikom, obzirom da se imovina dužnika sastoji isključivo od potraživanja koja su faktično nenaplativa, jer su sva društva prema kojima postoje tražbine nesposobna za plaćanje, tj. u stečaju.</w:t>
      </w:r>
    </w:p>
    <w:p w:rsidRDefault="007C33B8" w:rsidP="009B6A2E" w:rsidR="007C33B8">
      <w:pPr>
        <w:ind w:firstLine="708"/>
        <w:jc w:val="both"/>
      </w:pPr>
    </w:p>
    <w:p w:rsidRDefault="007C33B8" w:rsidP="007C33B8" w:rsidR="009B6A2E">
      <w:pPr>
        <w:ind w:firstLine="708"/>
        <w:jc w:val="both"/>
      </w:pPr>
      <w:r>
        <w:t xml:space="preserve">Putem web aplikacije eBlokade utvrđeno je da dužnik u Očevidniku neizvršenih osnova za plaćanje na dan 5. srpnja 2019. ima evidentirane nepodmirene obveze u ukupnom iznosu od 10.931,31 kn, dakle, na navedeni način, kao i iz podataka </w:t>
      </w:r>
      <w:r w:rsidR="001273A6">
        <w:t xml:space="preserve">koje je sudu dostavila Financijska agencija </w:t>
      </w:r>
      <w:r w:rsidR="009B6A2E">
        <w:t>nedvojbeno proizlazi da je kod dužnika ostvaren stečajni razlog nesposobnosti za plaćanje sukladno odredbi čl. 6. st. 1., 2. i 4. SZ-a.</w:t>
      </w:r>
    </w:p>
    <w:p w:rsidRDefault="00C22A02" w:rsidP="004327FC" w:rsidR="00C22A02">
      <w:pPr>
        <w:ind w:firstLine="708"/>
        <w:jc w:val="both"/>
      </w:pPr>
    </w:p>
    <w:p w:rsidRDefault="008723F5" w:rsidP="006B6292" w:rsidR="006B6292">
      <w:pPr>
        <w:ind w:firstLine="708"/>
        <w:jc w:val="both"/>
      </w:pPr>
      <w:r w:rsidRPr="00435B5D">
        <w:lastRenderedPageBreak/>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7A4FE5" w:rsidRPr="00FC58EA">
      <w:pPr>
        <w:ind w:firstLine="708"/>
        <w:jc w:val="both"/>
      </w:pPr>
      <w:r>
        <w:t>Prema tome, iz dostupnih podataka u spisu</w:t>
      </w:r>
      <w:r w:rsidR="006A2BE5">
        <w:t xml:space="preserve"> i navoda </w:t>
      </w:r>
      <w:r w:rsidR="007C33B8">
        <w:t xml:space="preserve">zakonskog zastupnika </w:t>
      </w:r>
      <w:r w:rsidR="001273A6">
        <w:t>dužnika</w:t>
      </w:r>
      <w:r>
        <w:t xml:space="preserve"> proizlazi da dužnik nema </w:t>
      </w:r>
      <w:r w:rsidR="007C33B8">
        <w:t>unovčive</w:t>
      </w:r>
      <w:r>
        <w:t xml:space="preserve"> stečajn</w:t>
      </w:r>
      <w:r w:rsidR="007C33B8">
        <w:t>e</w:t>
      </w:r>
      <w:r>
        <w:t xml:space="preserve"> mas</w:t>
      </w:r>
      <w:r w:rsidR="007C33B8">
        <w:t>e</w:t>
      </w:r>
      <w:r>
        <w:t xml:space="preserve"> koja bi bila dostatna</w:t>
      </w:r>
      <w:r w:rsidR="007A4FE5">
        <w:t xml:space="preserve"> za pokriće </w:t>
      </w:r>
      <w:r w:rsidR="007C33B8">
        <w:t xml:space="preserve">troškova </w:t>
      </w:r>
      <w:r w:rsidR="007A4FE5">
        <w:t>stečajnoga postupka.</w:t>
      </w:r>
      <w:r>
        <w:t xml:space="preserve"> </w:t>
      </w:r>
      <w:r w:rsidR="007A4FE5" w:rsidRPr="00FC58EA">
        <w:t>Naime,</w:t>
      </w:r>
      <w:r w:rsidR="007C33B8">
        <w:t xml:space="preserve"> utvrđeno je da se imovina dužnika sastoji isključivo od novčanih potraživanja prema trećim osobama – dužnikovim dužnicima, međutim, riječ je o faktično nenaplativim tražbinama jer su sva društva prema kojima postoje dužnikove tražbine nesposobna za plaćanje, tj. u stečaju. P</w:t>
      </w:r>
      <w:r w:rsidR="007A4FE5" w:rsidRPr="00FC58EA">
        <w:t xml:space="preserve">redvidivi troškovi stečajnog postupka za razdoblje šest mjeseci iznose ukupno 21.700,00 kn, a čine ih trošak nagrade stečajnom upravitelju u bruto iznosu od </w:t>
      </w:r>
      <w:r w:rsidR="007A4FE5">
        <w:t>10</w:t>
      </w:r>
      <w:r w:rsidR="007A4FE5"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7A4FE5">
        <w:t xml:space="preserve"> te </w:t>
      </w:r>
      <w:r w:rsidR="007A4FE5" w:rsidRPr="00FC58EA">
        <w:t>trošak otvaranja, vođenja i zatvaranja žiro računa u iznosu od 350,00 kn.</w:t>
      </w:r>
    </w:p>
    <w:p w:rsidRDefault="0019546C" w:rsidP="007A4FE5"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7C33B8" w:rsidR="00367C05" w:rsidRPr="00435B5D">
      <w:pPr>
        <w:jc w:val="center"/>
      </w:pPr>
      <w:r w:rsidRPr="00435B5D">
        <w:t>U Karlovcu</w:t>
      </w:r>
      <w:r w:rsidR="00233CF9" w:rsidRPr="00435B5D">
        <w:t xml:space="preserve"> </w:t>
      </w:r>
      <w:r w:rsidR="007C33B8">
        <w:t>18</w:t>
      </w:r>
      <w:r w:rsidR="009B6A2E">
        <w:t>. srpnja 2019</w:t>
      </w:r>
      <w:r w:rsidR="007A4FE5">
        <w:t>.</w:t>
      </w: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8F3D3E" w:rsidP="00973C31" w:rsidR="008F3D3E">
      <w:pPr>
        <w:tabs>
          <w:tab w:pos="6900" w:val="left"/>
        </w:tabs>
      </w:pPr>
    </w:p>
    <w:p w:rsidRDefault="00905904" w:rsidP="00905904" w:rsidR="00905904">
      <w:pPr>
        <w:tabs>
          <w:tab w:pos="6900" w:val="left"/>
        </w:tabs>
      </w:pPr>
      <w:r>
        <w:t>Pouka o pravnom lijeku:</w:t>
      </w:r>
      <w:r w:rsidRPr="00435B5D">
        <w:tab/>
      </w:r>
    </w:p>
    <w:p w:rsidRDefault="00905904" w:rsidP="008F3D3E" w:rsidR="00905904">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p w:rsidRDefault="000D110C" w:rsidP="008F3D3E" w:rsidR="000D110C">
      <w:pPr>
        <w:jc w:val="both"/>
      </w:pPr>
    </w:p>
    <w:p w:rsidRDefault="000D110C" w:rsidP="008F3D3E" w:rsidR="000D110C" w:rsidRPr="00952C61">
      <w:pPr>
        <w:jc w:val="both"/>
      </w:pPr>
    </w:p>
    <w:p w:rsidRDefault="00905904" w:rsidP="00973C31" w:rsidR="00905904">
      <w:pPr>
        <w:tabs>
          <w:tab w:pos="6900" w:val="left"/>
        </w:tabs>
      </w:pPr>
    </w:p>
    <w:p w:rsidRDefault="009B6A2E" w:rsidP="00973C31" w:rsidR="009B6A2E">
      <w:pPr>
        <w:tabs>
          <w:tab w:pos="6900" w:val="left"/>
        </w:tabs>
      </w:pPr>
      <w:r>
        <w:t>Dna:</w:t>
      </w:r>
    </w:p>
    <w:p w:rsidRDefault="009B6A2E" w:rsidP="00973C31" w:rsidR="001273A6">
      <w:pPr>
        <w:tabs>
          <w:tab w:pos="6900" w:val="left"/>
        </w:tabs>
      </w:pPr>
      <w:r>
        <w:t xml:space="preserve">1. </w:t>
      </w:r>
      <w:r w:rsidR="007C33B8">
        <w:t>Mediserv d.o.o., Zagreb, Draganići 2b</w:t>
      </w:r>
    </w:p>
    <w:p w:rsidRDefault="007C33B8" w:rsidP="00973C31" w:rsidR="007C33B8">
      <w:pPr>
        <w:tabs>
          <w:tab w:pos="6900" w:val="left"/>
        </w:tabs>
      </w:pPr>
      <w:r>
        <w:t>2. Damir Kovačević, Tenja, Josipa Kosora 14</w:t>
      </w:r>
    </w:p>
    <w:p w:rsidRDefault="007C33B8" w:rsidP="00973C31" w:rsidR="001273A6">
      <w:pPr>
        <w:tabs>
          <w:tab w:pos="6900" w:val="left"/>
        </w:tabs>
      </w:pPr>
      <w:r>
        <w:t>3</w:t>
      </w:r>
      <w:r w:rsidR="001273A6">
        <w:t>. FINA, Zagreb, Ulica grada Vukovara 70</w:t>
      </w:r>
    </w:p>
    <w:p w:rsidRDefault="007C33B8" w:rsidP="00973C31" w:rsidR="001273A6" w:rsidRPr="00435B5D">
      <w:pPr>
        <w:tabs>
          <w:tab w:pos="6900" w:val="left"/>
        </w:tabs>
      </w:pPr>
      <w:r>
        <w:t>4</w:t>
      </w:r>
      <w:r w:rsidR="001273A6">
        <w:t>. Mrežna stranica e-Oglasna ploča suda</w:t>
      </w:r>
    </w:p>
    <w:sectPr w:rsidSect="009B6A2E" w:rsidR="001273A6" w:rsidRPr="00435B5D">
      <w:headerReference w:type="even" r:id="rId10"/>
      <w:headerReference w:type="default" r:id="rId11"/>
      <w:pgSz w:h="16838" w:w="11906"/>
      <w:pgMar w:gutter="0" w:footer="708" w:header="708" w:left="1417" w:bottom="226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5F7A">
      <w:rPr>
        <w:rStyle w:val="Brojstranice"/>
        <w:noProof/>
      </w:rPr>
      <w:t>4</w:t>
    </w:r>
    <w:r>
      <w:rPr>
        <w:rStyle w:val="Brojstranice"/>
      </w:rPr>
      <w:fldChar w:fldCharType="end"/>
    </w:r>
  </w:p>
  <w:p w:rsidRDefault="0087685A" w:rsidP="001D2296" w:rsidR="0087685A" w:rsidRPr="003C4E43">
    <w:r>
      <w:t xml:space="preserve">                                                                                                                            </w:t>
    </w:r>
    <w:r w:rsidRPr="003C4E43">
      <w:t>4 St-</w:t>
    </w:r>
    <w:r w:rsidR="00D2220E">
      <w:t>940</w:t>
    </w:r>
    <w:r w:rsidR="00F2090A">
      <w:t>/2019-8</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B3AD9"/>
    <w:rsid w:val="000D110C"/>
    <w:rsid w:val="000E67F7"/>
    <w:rsid w:val="00123E05"/>
    <w:rsid w:val="001273A6"/>
    <w:rsid w:val="00141F97"/>
    <w:rsid w:val="00147CED"/>
    <w:rsid w:val="001503AE"/>
    <w:rsid w:val="00157785"/>
    <w:rsid w:val="00161B3B"/>
    <w:rsid w:val="00174993"/>
    <w:rsid w:val="0019546C"/>
    <w:rsid w:val="001A044D"/>
    <w:rsid w:val="001B52B6"/>
    <w:rsid w:val="001D11BB"/>
    <w:rsid w:val="001D2296"/>
    <w:rsid w:val="001D564F"/>
    <w:rsid w:val="001E225E"/>
    <w:rsid w:val="001F3741"/>
    <w:rsid w:val="002220FA"/>
    <w:rsid w:val="00233CF9"/>
    <w:rsid w:val="00235A74"/>
    <w:rsid w:val="00240381"/>
    <w:rsid w:val="00270ADC"/>
    <w:rsid w:val="00281A68"/>
    <w:rsid w:val="00293964"/>
    <w:rsid w:val="002944F5"/>
    <w:rsid w:val="002972B6"/>
    <w:rsid w:val="002A7B82"/>
    <w:rsid w:val="002B5B9E"/>
    <w:rsid w:val="002C5139"/>
    <w:rsid w:val="002C5A29"/>
    <w:rsid w:val="002D4069"/>
    <w:rsid w:val="002D6432"/>
    <w:rsid w:val="002D7874"/>
    <w:rsid w:val="002F1899"/>
    <w:rsid w:val="003002A4"/>
    <w:rsid w:val="00300BA8"/>
    <w:rsid w:val="003269C4"/>
    <w:rsid w:val="00346F52"/>
    <w:rsid w:val="00367C05"/>
    <w:rsid w:val="003905DD"/>
    <w:rsid w:val="00392EE6"/>
    <w:rsid w:val="003976EE"/>
    <w:rsid w:val="003B65CF"/>
    <w:rsid w:val="003C4E43"/>
    <w:rsid w:val="003E2C11"/>
    <w:rsid w:val="0040052E"/>
    <w:rsid w:val="00402289"/>
    <w:rsid w:val="0040423C"/>
    <w:rsid w:val="004064D2"/>
    <w:rsid w:val="0042341A"/>
    <w:rsid w:val="0043031F"/>
    <w:rsid w:val="004327FC"/>
    <w:rsid w:val="0043362B"/>
    <w:rsid w:val="00435B5D"/>
    <w:rsid w:val="00442574"/>
    <w:rsid w:val="0044721B"/>
    <w:rsid w:val="00456484"/>
    <w:rsid w:val="00464572"/>
    <w:rsid w:val="00475324"/>
    <w:rsid w:val="00484CEF"/>
    <w:rsid w:val="004A519F"/>
    <w:rsid w:val="004D554C"/>
    <w:rsid w:val="004F47B9"/>
    <w:rsid w:val="00501BE5"/>
    <w:rsid w:val="00523E58"/>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2640E"/>
    <w:rsid w:val="00657078"/>
    <w:rsid w:val="00662CB6"/>
    <w:rsid w:val="006632BD"/>
    <w:rsid w:val="00675D95"/>
    <w:rsid w:val="0067725B"/>
    <w:rsid w:val="006861EF"/>
    <w:rsid w:val="006A2BE5"/>
    <w:rsid w:val="006B6292"/>
    <w:rsid w:val="006C786C"/>
    <w:rsid w:val="006D261E"/>
    <w:rsid w:val="006E1EBE"/>
    <w:rsid w:val="007170B8"/>
    <w:rsid w:val="00717D4A"/>
    <w:rsid w:val="00753D5D"/>
    <w:rsid w:val="00755A60"/>
    <w:rsid w:val="007604DE"/>
    <w:rsid w:val="00776B6D"/>
    <w:rsid w:val="00784A92"/>
    <w:rsid w:val="0078584A"/>
    <w:rsid w:val="007861DF"/>
    <w:rsid w:val="007A4FE5"/>
    <w:rsid w:val="007A550F"/>
    <w:rsid w:val="007C0F88"/>
    <w:rsid w:val="007C33B8"/>
    <w:rsid w:val="007C39CF"/>
    <w:rsid w:val="007D2C25"/>
    <w:rsid w:val="007D7A92"/>
    <w:rsid w:val="007F2A49"/>
    <w:rsid w:val="00812850"/>
    <w:rsid w:val="00825B2D"/>
    <w:rsid w:val="0084192B"/>
    <w:rsid w:val="00855AE8"/>
    <w:rsid w:val="008723F5"/>
    <w:rsid w:val="008728D7"/>
    <w:rsid w:val="0087685A"/>
    <w:rsid w:val="00891667"/>
    <w:rsid w:val="008E42C6"/>
    <w:rsid w:val="008E5838"/>
    <w:rsid w:val="008F1901"/>
    <w:rsid w:val="008F3D3E"/>
    <w:rsid w:val="009054E3"/>
    <w:rsid w:val="00905904"/>
    <w:rsid w:val="00916B9D"/>
    <w:rsid w:val="009224E9"/>
    <w:rsid w:val="009236E4"/>
    <w:rsid w:val="00927F9C"/>
    <w:rsid w:val="00942C83"/>
    <w:rsid w:val="0094639D"/>
    <w:rsid w:val="00964750"/>
    <w:rsid w:val="00971D3D"/>
    <w:rsid w:val="00973C31"/>
    <w:rsid w:val="009773DD"/>
    <w:rsid w:val="00984644"/>
    <w:rsid w:val="009961DE"/>
    <w:rsid w:val="009A5635"/>
    <w:rsid w:val="009B02EC"/>
    <w:rsid w:val="009B118F"/>
    <w:rsid w:val="009B65F4"/>
    <w:rsid w:val="009B6A2E"/>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A5F7A"/>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2220E"/>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B661D"/>
    <w:rsid w:val="00EB78A0"/>
    <w:rsid w:val="00EC6066"/>
    <w:rsid w:val="00EE4A6B"/>
    <w:rsid w:val="00EE61A0"/>
    <w:rsid w:val="00EE690A"/>
    <w:rsid w:val="00F10034"/>
    <w:rsid w:val="00F10CB7"/>
    <w:rsid w:val="00F11D39"/>
    <w:rsid w:val="00F2090A"/>
    <w:rsid w:val="00F22E0A"/>
    <w:rsid w:val="00F36D2D"/>
    <w:rsid w:val="00F402D7"/>
    <w:rsid w:val="00F40956"/>
    <w:rsid w:val="00F45029"/>
    <w:rsid w:val="00F477D0"/>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9B6A2E"/>
    <w:pPr>
      <w:ind w:left="720"/>
      <w:contextualSpacing/>
    </w:pPr>
  </w:style>
  <w:style w:styleId="Tekstrezerviranogmjesta" w:type="character">
    <w:name w:val="Placeholder Text"/>
    <w:basedOn w:val="Zadanifontodlomka"/>
    <w:uiPriority w:val="99"/>
    <w:semiHidden/>
    <w:rsid w:val="00BA5F7A"/>
    <w:rPr>
      <w:color w:val="808080"/>
      <w:bdr w:space="0" w:sz="0" w:color="auto" w:val="none"/>
      <w:shd w:fill="auto" w:color="auto" w:val="clear"/>
    </w:rPr>
  </w:style>
  <w:style w:customStyle="true" w:styleId="eSPISCCParagraphDefaultFont" w:type="character">
    <w:name w:val="eSPIS_CC_Paragraph Default Font"/>
    <w:basedOn w:val="Zadanifontodlomka"/>
    <w:rsid w:val="00BA5F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5F7A"/>
    <w:rPr>
      <w:bdr w:space="0" w:sz="0" w:color="auto" w:val="none"/>
      <w:shd w:fill="FFFFCC" w:color="auto" w:val="clear"/>
      <w:lang w:val="hr-HR"/>
    </w:rPr>
  </w:style>
  <w:style w:customStyle="true" w:styleId="PozadinaSvijetloCrvena" w:type="character">
    <w:name w:val="Pozadina_SvijetloCrvena"/>
    <w:basedOn w:val="eSPISCCParagraphDefaultFont"/>
    <w:rsid w:val="00BA5F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5F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9B6A2E"/>
    <w:pPr>
      <w:ind w:left="720"/>
      <w:contextualSpacing/>
    </w:pPr>
  </w:style>
  <w:style w:styleId="Tekstrezerviranogmjesta" w:type="character">
    <w:name w:val="Placeholder Text"/>
    <w:basedOn w:val="Zadanifontodlomka"/>
    <w:uiPriority w:val="99"/>
    <w:semiHidden/>
    <w:rsid w:val="00BA5F7A"/>
    <w:rPr>
      <w:color w:val="808080"/>
      <w:bdr w:color="auto" w:space="0" w:sz="0" w:val="none"/>
      <w:shd w:color="auto" w:fill="auto" w:val="clear"/>
    </w:rPr>
  </w:style>
  <w:style w:customStyle="1" w:styleId="eSPISCCParagraphDefaultFont" w:type="character">
    <w:name w:val="eSPIS_CC_Paragraph Default Font"/>
    <w:basedOn w:val="Zadanifontodlomka"/>
    <w:rsid w:val="00BA5F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5F7A"/>
    <w:rPr>
      <w:bdr w:color="auto" w:space="0" w:sz="0" w:val="none"/>
      <w:shd w:color="auto" w:fill="FFFFCC" w:val="clear"/>
      <w:lang w:val="hr-HR"/>
    </w:rPr>
  </w:style>
  <w:style w:customStyle="1" w:styleId="PozadinaSvijetloCrvena" w:type="character">
    <w:name w:val="Pozadina_SvijetloCrvena"/>
    <w:basedOn w:val="eSPISCCParagraphDefaultFont"/>
    <w:rsid w:val="00BA5F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5F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2019.</izvorni_sadrzaj>
    <derivirana_varijabla naziv="DomainObject.DatumDonosenjaOdluke_1">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izvorni_sadrzaj>
    <derivirana_varijabla naziv="DomainObject.Predmet.Broj_1">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St-940/2019</izvorni_sadrzaj>
    <derivirana_varijabla naziv="DomainObject.Predmet.OznakaBroj_1">St-940/2019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Mediserv d.o.o.</izvorni_sadrzaj>
    <derivirana_varijabla naziv="DomainObject.Predmet.ProtustrankaFormated_1">  Mediserv d.o.o.</derivirana_varijabla>
  </DomainObject.Predmet.ProtustrankaFormated>
  <DomainObject.Predmet.ProtustrankaFormatedOIB>
    <izvorni_sadrzaj>  Mediserv d.o.o., OIB 72342983071</izvorni_sadrzaj>
    <derivirana_varijabla naziv="DomainObject.Predmet.ProtustrankaFormatedOIB_1">  Mediserv d.o.o., OIB 72342983071</derivirana_varijabla>
  </DomainObject.Predmet.ProtustrankaFormatedOIB>
  <DomainObject.Predmet.ProtustrankaFormatedWithAdress>
    <izvorni_sadrzaj> Mediserv d.o.o., Draganići 2b, 10000 Zagreb</izvorni_sadrzaj>
    <derivirana_varijabla naziv="DomainObject.Predmet.ProtustrankaFormatedWithAdress_1"> Mediserv d.o.o., Draganići 2b, 10000 Zagreb</derivirana_varijabla>
  </DomainObject.Predmet.ProtustrankaFormatedWithAdress>
  <DomainObject.Predmet.ProtustrankaFormatedWithAdressOIB>
    <izvorni_sadrzaj> Mediserv d.o.o., OIB 72342983071, Draganići 2b, 10000 Zagreb</izvorni_sadrzaj>
    <derivirana_varijabla naziv="DomainObject.Predmet.ProtustrankaFormatedWithAdressOIB_1"> Mediserv d.o.o., OIB 72342983071, Draganići 2b, 10000 Zagreb</derivirana_varijabla>
  </DomainObject.Predmet.ProtustrankaFormatedWithAdressOIB>
  <DomainObject.Predmet.ProtustrankaWithAdress>
    <izvorni_sadrzaj>Mediserv d.o.o. Draganići 2b, 10000 Zagreb</izvorni_sadrzaj>
    <derivirana_varijabla naziv="DomainObject.Predmet.ProtustrankaWithAdress_1">Mediserv d.o.o. Draganići 2b, 10000 Zagreb</derivirana_varijabla>
  </DomainObject.Predmet.ProtustrankaWithAdress>
  <DomainObject.Predmet.ProtustrankaWithAdressOIB>
    <izvorni_sadrzaj>Mediserv d.o.o., OIB 72342983071, Draganići 2b, 10000 Zagreb</izvorni_sadrzaj>
    <derivirana_varijabla naziv="DomainObject.Predmet.ProtustrankaWithAdressOIB_1">Mediserv d.o.o., OIB 72342983071, Draganići 2b, 10000 Zagreb</derivirana_varijabla>
  </DomainObject.Predmet.ProtustrankaWithAdressOIB>
  <DomainObject.Predmet.ProtustrankaNazivFormated>
    <izvorni_sadrzaj>Mediserv d.o.o.</izvorni_sadrzaj>
    <derivirana_varijabla naziv="DomainObject.Predmet.ProtustrankaNazivFormated_1">Mediserv d.o.o.</derivirana_varijabla>
  </DomainObject.Predmet.ProtustrankaNazivFormated>
  <DomainObject.Predmet.ProtustrankaNazivFormatedOIB>
    <izvorni_sadrzaj>Mediserv d.o.o., OIB 72342983071</izvorni_sadrzaj>
    <derivirana_varijabla naziv="DomainObject.Predmet.ProtustrankaNazivFormatedOIB_1">Mediserv d.o.o., OIB 72342983071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Mediserv d.o.o.</item>
    </izvorni_sadrzaj>
    <derivirana_varijabla naziv="DomainObject.Predmet.ProtuStrankaListFormated_1">
      <item>Mediserv d.o.o.</item>
    </derivirana_varijabla>
  </DomainObject.Predmet.ProtuStrankaListFormated>
  <DomainObject.Predmet.ProtuStrankaListFormatedOIB>
    <izvorni_sadrzaj>
      <item>Mediserv d.o.o., OIB 72342983071</item>
    </izvorni_sadrzaj>
    <derivirana_varijabla naziv="DomainObject.Predmet.ProtuStrankaListFormatedOIB_1">
      <item>Mediserv d.o.o., OIB 72342983071</item>
    </derivirana_varijabla>
  </DomainObject.Predmet.ProtuStrankaListFormatedOIB>
  <DomainObject.Predmet.ProtuStrankaListFormatedWithAdress>
    <izvorni_sadrzaj>
      <item>Mediserv d.o.o., Draganići 2b, 10000 Zagreb</item>
    </izvorni_sadrzaj>
    <derivirana_varijabla naziv="DomainObject.Predmet.ProtuStrankaListFormatedWithAdress_1">
      <item>Mediserv d.o.o., Draganići 2b, 10000 Zagreb</item>
    </derivirana_varijabla>
  </DomainObject.Predmet.ProtuStrankaListFormatedWithAdress>
  <DomainObject.Predmet.ProtuStrankaListFormatedWithAdressOIB>
    <izvorni_sadrzaj>
      <item>Mediserv d.o.o., OIB 72342983071, Draganići 2b, 10000 Zagreb</item>
    </izvorni_sadrzaj>
    <derivirana_varijabla naziv="DomainObject.Predmet.ProtuStrankaListFormatedWithAdressOIB_1">
      <item>Mediserv d.o.o., OIB 72342983071, Draganići 2b, 10000 Zagreb</item>
    </derivirana_varijabla>
  </DomainObject.Predmet.ProtuStrankaListFormatedWithAdressOIB>
  <DomainObject.Predmet.ProtuStrankaListNazivFormated>
    <izvorni_sadrzaj>
      <item>Mediserv d.o.o.</item>
    </izvorni_sadrzaj>
    <derivirana_varijabla naziv="DomainObject.Predmet.ProtuStrankaListNazivFormated_1">
      <item>Mediserv d.o.o.</item>
    </derivirana_varijabla>
  </DomainObject.Predmet.ProtuStrankaListNazivFormated>
  <DomainObject.Predmet.ProtuStrankaListNazivFormatedOIB>
    <izvorni_sadrzaj>
      <item>Mediserv d.o.o., OIB 72342983071</item>
    </izvorni_sadrzaj>
    <derivirana_varijabla naziv="DomainObject.Predmet.ProtuStrankaListNazivFormatedOIB_1">
      <item>Mediserv d.o.o., OIB 72342983071</item>
    </derivirana_varijabla>
  </DomainObject.Predmet.ProtuStrankaListNazivFormatedOIB>
  <DomainObject.Predmet.OstaliListFormated>
    <izvorni_sadrzaj>
      <item>Damir Kovačević</item>
    </izvorni_sadrzaj>
    <derivirana_varijabla naziv="DomainObject.Predmet.OstaliListFormated_1">
      <item>Damir Kovačević</item>
    </derivirana_varijabla>
  </DomainObject.Predmet.OstaliListFormated>
  <DomainObject.Predmet.OstaliListFormatedOIB>
    <izvorni_sadrzaj>
      <item>Damir Kovačević, OIB 68647938284</item>
    </izvorni_sadrzaj>
    <derivirana_varijabla naziv="DomainObject.Predmet.OstaliListFormatedOIB_1">
      <item>Damir Kovačević, OIB 68647938284</item>
    </derivirana_varijabla>
  </DomainObject.Predmet.OstaliListFormatedOIB>
  <DomainObject.Predmet.OstaliListFormatedWithAdress>
    <izvorni_sadrzaj>
      <item>Damir Kovačević, Ulica Josipa Kosora 14, 31207 Tenja</item>
    </izvorni_sadrzaj>
    <derivirana_varijabla naziv="DomainObject.Predmet.OstaliListFormatedWithAdress_1">
      <item>Damir Kovačević, Ulica Josipa Kosora 14, 31207 Tenja</item>
    </derivirana_varijabla>
  </DomainObject.Predmet.OstaliListFormatedWithAdress>
  <DomainObject.Predmet.OstaliListFormatedWithAdressOIB>
    <izvorni_sadrzaj>
      <item>Damir Kovačević, OIB 68647938284, Ulica Josipa Kosora 14, 31207 Tenja</item>
    </izvorni_sadrzaj>
    <derivirana_varijabla naziv="DomainObject.Predmet.OstaliListFormatedWithAdressOIB_1">
      <item>Damir Kovačević, OIB 68647938284, Ulica Josipa Kosora 14, 31207 Tenja</item>
    </derivirana_varijabla>
  </DomainObject.Predmet.OstaliListFormatedWithAdressOIB>
  <DomainObject.Predmet.OstaliListNazivFormated>
    <izvorni_sadrzaj>
      <item>Damir Kovačević</item>
    </izvorni_sadrzaj>
    <derivirana_varijabla naziv="DomainObject.Predmet.OstaliListNazivFormated_1">
      <item>Damir Kovačević</item>
    </derivirana_varijabla>
  </DomainObject.Predmet.OstaliListNazivFormated>
  <DomainObject.Predmet.OstaliListNazivFormatedOIB>
    <izvorni_sadrzaj>
      <item>Damir Kovačević, OIB 68647938284</item>
    </izvorni_sadrzaj>
    <derivirana_varijabla naziv="DomainObject.Predmet.OstaliListNazivFormatedOIB_1">
      <item>Damir Kovačević, OIB 68647938284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2019.</izvorni_sadrzaj>
    <derivirana_varijabla naziv="DomainObject.Datum_1">18. srpnja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Mediserv d.o.o.</izvorni_sadrzaj>
    <derivirana_varijabla naziv="DomainObject.Predmet.ProtustrankaIDrugi_1">Mediserv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Mediserv d.o.o., OIB 72342983071, Draganići 2b, 10000 Zagreb</izvorni_sadrzaj>
    <derivirana_varijabla naziv="DomainObject.Predmet.ProtustrankaIDrugiAdressOIB_1">Mediserv d.o.o., OIB 72342983071, Draganići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Mediserv d.o.o.</item>
      <item>FINANCIJSKA AGENCIJA, RC Zagreb</item>
      <item>Damir Kovačević</item>
    </izvorni_sadrzaj>
    <derivirana_varijabla naziv="DomainObject.Predmet.SudioniciListNaziv_1">
      <item>Mediserv d.o.o.</item>
      <item>FINANCIJSKA AGENCIJA, RC Zagreb</item>
      <item>Damir Kovačević</item>
    </derivirana_varijabla>
  </DomainObject.Predmet.SudioniciListNaziv>
  <DomainObject.Predmet.SudioniciListAdressOIB>
    <izvorni_sadrzaj>
      <item>Mediserv d.o.o., OIB 72342983071, Draganići 2b,10000 Zagreb</item>
      <item>FINANCIJSKA AGENCIJA, RC Zagreb, OIB 85821130368, Trg svibanjskih žrtava 1995. 1,10000 Zagreb</item>
      <item>Damir Kovačević, OIB 68647938284, Ulica Josipa Kosora 14,31207 Tenja</item>
    </izvorni_sadrzaj>
    <derivirana_varijabla naziv="DomainObject.Predmet.SudioniciListAdressOIB_1">
      <item>Mediserv d.o.o., OIB 72342983071, Draganići 2b,10000 Zagreb</item>
      <item>FINANCIJSKA AGENCIJA, RC Zagreb, OIB 85821130368, Trg svibanjskih žrtava 1995. 1,10000 Zagreb</item>
      <item>Damir Kovačević, OIB 68647938284, Ulica Josipa Kosora 14,31207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72342983071</item>
      <item>, OIB 85821130368</item>
      <item>, OIB 68647938284</item>
    </izvorni_sadrzaj>
    <derivirana_varijabla naziv="DomainObject.Predmet.SudioniciListNazivOIB_1">
      <item>, OIB 72342983071</item>
      <item>, OIB 85821130368</item>
      <item>, OIB 68647938284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2019.</izvorni_sadrzaj>
    <derivirana_varijabla naziv="DomainObject.Predmet.DatumZadnjeOdrzaneSudskeRadnje_1">5. srpnja 2019.</derivirana_varijabla>
  </DomainObject.Predmet.DatumZadnjeOdrzaneSudskeRadnje>
  <DomainObject.PredzadnjaOdlukaIzPredmeta.DatumDonosenjaOdluke>
    <izvorni_sadrzaj>3. lipnja 2019.</izvorni_sadrzaj>
    <derivirana_varijabla naziv="DomainObject.PredzadnjaOdlukaIzPredmeta.DatumDonosenjaOdluke_1">3. lipnja 2019.</derivirana_varijabla>
  </DomainObject.PredzadnjaOdlukaIzPredmeta.DatumDonosenjaOdluke>
  <DomainObject.PredzadnjaOdlukaIzPredmeta.Oznaka>
    <izvorni_sadrzaj>St-940/2019-4</izvorni_sadrzaj>
    <derivirana_varijabla naziv="DomainObject.PredzadnjaOdlukaIzPredmeta.Oznaka_1">St-940/2019-4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1263</properties:Words>
  <properties:Characters>6952</properties:Characters>
  <properties:Lines>141</properties:Lines>
  <properties:Paragraphs>36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2019-07-10T11:38:00Z</dcterms:created>
  <dc:creator>Korisnik</dc:creator>
  <cp:lastModifiedBy>Renata Klokočki</cp:lastModifiedBy>
  <cp:lastPrinted>2019-07-18T11:18:00Z</cp:lastPrinted>
  <dcterms:modified xmlns:xsi="http://www.w3.org/2001/XMLSchema-instance" xsi:type="dcterms:W3CDTF">2019-07-18T11:19:00Z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-Mediserv.docx)</vt:lpwstr>
  </prop:property>
  <prop:property name="CC_coloring" pid="4" fmtid="{D5CDD505-2E9C-101B-9397-08002B2CF9AE}">
    <vt:bool>false</vt:bool>
  </prop:property>
  <prop:property name="BrojStranica" pid="5" fmtid="{D5CDD505-2E9C-101B-9397-08002B2CF9AE}">
    <vt:i4>4</vt:i4>
  </prop:property>
</prop:Properties>
</file>