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027d" w14:paraId="ff6027d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1A03C9">
        <w:t>11</w:t>
      </w:r>
      <w:r w:rsidR="00460C92">
        <w:t>1</w:t>
      </w:r>
      <w:r w:rsidR="001A03C9">
        <w:t>2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94655E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EC5910" w:rsidR="00EC5910">
      <w:pPr>
        <w:jc w:val="both"/>
      </w:pPr>
      <w:r>
        <w:tab/>
      </w:r>
      <w:r w:rsidR="00EC5910" w:rsidRPr="00FA1BFE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EC5910">
        <w:t>NEBO jednostavno društvo s ograničenom odgovornošću za trgovinu i usluge, Vinkovci, Josipa bana Jelačića 29/a</w:t>
      </w:r>
      <w:r w:rsidR="00EC5910" w:rsidRPr="00FA1BFE">
        <w:t>, MBS 0301</w:t>
      </w:r>
      <w:r w:rsidR="00EC5910">
        <w:t>31750</w:t>
      </w:r>
      <w:r w:rsidR="00EC5910" w:rsidRPr="00FA1BFE">
        <w:t>, OIB 7</w:t>
      </w:r>
      <w:r w:rsidR="00EC5910">
        <w:t>6524220812</w:t>
      </w:r>
      <w:r w:rsidR="00EC5910" w:rsidRPr="0041082E">
        <w:t xml:space="preserve">, dana </w:t>
      </w:r>
      <w:r w:rsidR="00363D33">
        <w:t>30</w:t>
      </w:r>
      <w:r w:rsidR="00EC5910" w:rsidRPr="00CC1B85">
        <w:t xml:space="preserve">. </w:t>
      </w:r>
      <w:r w:rsidR="00EC5910">
        <w:t>listopad</w:t>
      </w:r>
      <w:r w:rsidR="00EC5910" w:rsidRPr="00CC1B85">
        <w:t>a 2018</w:t>
      </w:r>
      <w:r w:rsidR="00EC5910" w:rsidRPr="0041082E">
        <w:t>.</w:t>
      </w:r>
    </w:p>
    <w:p w:rsidRDefault="00460C92" w:rsidP="00460C92" w:rsidR="00460C92">
      <w:pPr>
        <w:jc w:val="both"/>
      </w:pPr>
    </w:p>
    <w:p w:rsidRDefault="0065635E" w:rsidP="0065635E" w:rsidR="0065635E">
      <w:pPr>
        <w:jc w:val="both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363D33" w:rsidR="00B324DF">
      <w:pPr>
        <w:pStyle w:val="Tijeloteksta"/>
        <w:numPr>
          <w:ilvl w:val="0"/>
          <w:numId w:val="11"/>
        </w:numPr>
      </w:pPr>
      <w:r>
        <w:t>Privremeno</w:t>
      </w:r>
      <w:r w:rsidR="00363D33">
        <w:t>m</w:t>
      </w:r>
      <w:r>
        <w:t xml:space="preserve"> stečajno</w:t>
      </w:r>
      <w:r w:rsidR="00363D33">
        <w:t>m</w:t>
      </w:r>
      <w:r>
        <w:t xml:space="preserve"> upravitelj</w:t>
      </w:r>
      <w:r w:rsidR="00363D33">
        <w:t>u</w:t>
      </w:r>
      <w:r>
        <w:t xml:space="preserve"> </w:t>
      </w:r>
      <w:r w:rsidR="00363D33" w:rsidRPr="00363D33">
        <w:t>Tihomir Zec, Osijek, K.A. Stepinca 4, OIB 80723087237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363D33" w:rsidRPr="00363D33">
        <w:t>NEBO jednostavno društvo s ograničenom odgovornošću za trgovinu i usluge, Vinkovci, Josipa bana Jelačića 29/a, MBS 030131750, OIB 76524220812</w:t>
      </w:r>
      <w:r>
        <w:t xml:space="preserve">, </w:t>
      </w:r>
      <w:r w:rsidR="00B324DF">
        <w:t>u iznosu ukupnog troška od 3.500,00 kn uplatom na žiro-račun privremen</w:t>
      </w:r>
      <w:r w:rsidR="00E55C3F">
        <w:t>og</w:t>
      </w:r>
      <w:r w:rsidR="00B324DF">
        <w:t xml:space="preserve"> stečajn</w:t>
      </w:r>
      <w:r w:rsidR="00E55C3F">
        <w:t>og</w:t>
      </w:r>
      <w:r w:rsidR="00B324DF">
        <w:t xml:space="preserve"> upravitelj</w:t>
      </w:r>
      <w:r w:rsidR="00E55C3F">
        <w:t>a</w:t>
      </w:r>
      <w:r w:rsidR="00B324DF">
        <w:t xml:space="preserve"> broj </w:t>
      </w:r>
      <w:r w:rsidR="00C15FDA">
        <w:t>HR</w:t>
      </w:r>
      <w:r w:rsidR="00E55C3F">
        <w:t>4</w:t>
      </w:r>
      <w:r w:rsidR="007C27C8">
        <w:t>5</w:t>
      </w:r>
      <w:r w:rsidR="00E55C3F">
        <w:t>2340</w:t>
      </w:r>
      <w:r w:rsidR="00FA789A">
        <w:t>0093</w:t>
      </w:r>
      <w:r w:rsidR="007C27C8">
        <w:t>10</w:t>
      </w:r>
      <w:r w:rsidR="00FA789A">
        <w:t>416655</w:t>
      </w:r>
      <w:r w:rsidR="00C15FDA">
        <w:t xml:space="preserve"> kod </w:t>
      </w:r>
      <w:r w:rsidR="00FA789A">
        <w:t>PRIVREDNE</w:t>
      </w:r>
      <w:r w:rsidR="00524135">
        <w:t xml:space="preserve"> BANK</w:t>
      </w:r>
      <w:r w:rsidR="00FA789A">
        <w:t>E</w:t>
      </w:r>
      <w:r w:rsidR="00524135">
        <w:t xml:space="preserve"> </w:t>
      </w:r>
      <w:r w:rsidR="00FA789A">
        <w:t>ZAGREB</w:t>
      </w:r>
      <w:r w:rsidR="00524135">
        <w:t xml:space="preserve"> d.d.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0F2EAE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0F2EAE">
        <w:t xml:space="preserve">iz </w:t>
      </w:r>
      <w:r w:rsidR="00DD7C13">
        <w:t xml:space="preserve"> </w:t>
      </w:r>
      <w:r w:rsidR="000F2EAE" w:rsidRPr="000F2EAE">
        <w:t>Fond</w:t>
      </w:r>
      <w:r w:rsidR="000F2EAE">
        <w:t>a</w:t>
      </w:r>
      <w:r w:rsidR="000F2EAE" w:rsidRPr="000F2EAE">
        <w:t xml:space="preserve"> za namirenje troškova stečajnog postupka</w:t>
      </w:r>
      <w:r w:rsidR="000F2EAE">
        <w:t xml:space="preserve"> </w:t>
      </w:r>
      <w:r>
        <w:t>izvrši isplatu privremeno</w:t>
      </w:r>
      <w:r w:rsidR="00FA789A">
        <w:t>m</w:t>
      </w:r>
      <w:r>
        <w:t xml:space="preserve"> stečajno</w:t>
      </w:r>
      <w:r w:rsidR="00FA789A">
        <w:t>m</w:t>
      </w:r>
      <w:r>
        <w:t xml:space="preserve"> upravitelj</w:t>
      </w:r>
      <w:r w:rsidR="00FA789A">
        <w:t>u</w:t>
      </w:r>
      <w:r>
        <w:t xml:space="preserve"> na nje</w:t>
      </w:r>
      <w:r w:rsidR="00FA789A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FA789A">
        <w:t>11</w:t>
      </w:r>
      <w:r w:rsidR="00887E7F">
        <w:t>1</w:t>
      </w:r>
      <w:r w:rsidR="00FA789A">
        <w:t>2</w:t>
      </w:r>
      <w:r w:rsidR="00841A3C" w:rsidRPr="00841A3C">
        <w:t>/18-</w:t>
      </w:r>
      <w:r w:rsidR="00971874">
        <w:t>3</w:t>
      </w:r>
      <w:r w:rsidR="00841A3C">
        <w:t xml:space="preserve"> </w:t>
      </w:r>
      <w:r>
        <w:t xml:space="preserve">od </w:t>
      </w:r>
      <w:r w:rsidR="009F5CC9">
        <w:t>6</w:t>
      </w:r>
      <w:r>
        <w:t>.</w:t>
      </w:r>
      <w:r w:rsidR="005173CE">
        <w:t>0</w:t>
      </w:r>
      <w:r w:rsidR="00971874">
        <w:t>9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 xml:space="preserve">imenovan je </w:t>
      </w:r>
      <w:r w:rsidR="00971874">
        <w:t>Tihomir Zec</w:t>
      </w:r>
      <w:r w:rsidR="00962949">
        <w:t xml:space="preserve"> iz Osijeka</w:t>
      </w:r>
      <w:r>
        <w:t xml:space="preserve"> za privremen</w:t>
      </w:r>
      <w:r w:rsidR="00971874">
        <w:t>og</w:t>
      </w:r>
      <w:r>
        <w:t xml:space="preserve"> stečajn</w:t>
      </w:r>
      <w:r w:rsidR="00971874">
        <w:t>og</w:t>
      </w:r>
      <w:r>
        <w:t xml:space="preserve"> upravitelj</w:t>
      </w:r>
      <w:r w:rsidR="00971874">
        <w:t>a</w:t>
      </w:r>
      <w:r>
        <w:t xml:space="preserve">, sa zadatkom da u roku 15 dana utvrdi postoje li stečajni razlozi, da li je imovina dužnika koja bi ušla u stečajnu masu dovoljna za namirenje troškova stečajnog postupka i da li je dužnik imao promet nekretnina u razdoblju od 4 godine prije </w:t>
      </w:r>
      <w:r>
        <w:lastRenderedPageBreak/>
        <w:t>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71874">
        <w:t>i</w:t>
      </w:r>
      <w:r>
        <w:t xml:space="preserve"> stečajn</w:t>
      </w:r>
      <w:r w:rsidR="00971874">
        <w:t>i</w:t>
      </w:r>
      <w:r>
        <w:t xml:space="preserve"> upravitelj obavi</w:t>
      </w:r>
      <w:r w:rsidR="00971874">
        <w:t>o</w:t>
      </w:r>
      <w:r>
        <w:t xml:space="preserve"> je sve potrebne radnje, te je sastavi</w:t>
      </w:r>
      <w:r w:rsidR="00971874">
        <w:t>o</w:t>
      </w:r>
      <w:r>
        <w:t xml:space="preserve"> i dostavi</w:t>
      </w:r>
      <w:r w:rsidR="00971874">
        <w:t>o</w:t>
      </w:r>
      <w:r>
        <w:t xml:space="preserve"> svoje pisano izvješće i nazoči</w:t>
      </w:r>
      <w:r w:rsidR="00971874">
        <w:t>o</w:t>
      </w:r>
      <w:r>
        <w:t xml:space="preserve"> ročištu radi izjašnjenja o prijedlogu za otvaranje stečajnog postupka i ročištu radi rasprave o uvjetima za otvar</w:t>
      </w:r>
      <w:r w:rsidR="009F5CC9">
        <w:t>anje stečajnog postupka, a dana 1</w:t>
      </w:r>
      <w:r w:rsidR="00B77CB4">
        <w:t>0</w:t>
      </w:r>
      <w:r>
        <w:t>.</w:t>
      </w:r>
      <w:r w:rsidR="00B77CB4">
        <w:t>1</w:t>
      </w:r>
      <w:r w:rsidR="00640C35">
        <w:t>0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363D33" w:rsidRPr="00363D33">
        <w:t xml:space="preserve">30. listopada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B77CB4">
        <w:t>i</w:t>
      </w:r>
      <w:r>
        <w:t xml:space="preserve"> stečajn</w:t>
      </w:r>
      <w:r w:rsidR="00B77CB4">
        <w:t>i</w:t>
      </w:r>
      <w:r>
        <w:t xml:space="preserve"> upravitelj</w:t>
      </w:r>
      <w:r w:rsidR="00023215">
        <w:t xml:space="preserve"> </w:t>
      </w:r>
      <w:r w:rsidR="00B77CB4">
        <w:t>Tihomir Zec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11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910" w:rsidP="002B47A8" w:rsidR="00E24B1F">
    <w:pPr>
      <w:jc w:val="right"/>
    </w:pPr>
    <w:r>
      <w:t>14 St-1112/</w:t>
    </w:r>
    <w:r w:rsidR="00460C92" w:rsidRPr="00460C92">
      <w:t>18-1</w:t>
    </w:r>
    <w:r w:rsidR="00475A34">
      <w:t>5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03C9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3D33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0C92"/>
    <w:rsid w:val="004628A0"/>
    <w:rsid w:val="00462D4C"/>
    <w:rsid w:val="0046322E"/>
    <w:rsid w:val="00463DEC"/>
    <w:rsid w:val="00475A34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87E7F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1B2"/>
    <w:rsid w:val="00923E82"/>
    <w:rsid w:val="00933396"/>
    <w:rsid w:val="00935D82"/>
    <w:rsid w:val="0094293B"/>
    <w:rsid w:val="00942D0A"/>
    <w:rsid w:val="00945098"/>
    <w:rsid w:val="00945D85"/>
    <w:rsid w:val="0094655E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1874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CC9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CB4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55C3F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5910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89A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1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St-1112/2018</izvorni_sadrzaj>
    <derivirana_varijabla naziv="DomainObject.Predmet.OznakaBroj_1">St-1112/2018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NEBO jednostavno društvo s ograničenom odgovornošću za trgovinu i usluge</izvorni_sadrzaj>
    <derivirana_varijabla naziv="DomainObject.Predmet.ProtustrankaFormated_1">  NEBO jednostavno društvo s ograničenom odgovornošću za trgovinu i usluge</derivirana_varijabla>
  </DomainObject.Predmet.ProtustrankaFormated>
  <DomainObject.Predmet.ProtustrankaFormatedOIB>
    <izvorni_sadrzaj>  NEBO jednostavno društvo s ograničenom odgovornošću za trgovinu i usluge, OIB 76524220812</izvorni_sadrzaj>
    <derivirana_varijabla naziv="DomainObject.Predmet.ProtustrankaFormatedOIB_1">  NEBO jednostavno društvo s ograničenom odgovornošću za trgovinu i usluge, OIB 76524220812</derivirana_varijabla>
  </DomainObject.Predmet.ProtustrankaFormatedOIB>
  <DomainObject.Predmet.ProtustrankaFormatedWithAdress>
    <izvorni_sadrzaj> NEBO jednostavno društvo s ograničenom odgovornošću za trgovinu i usluge, Josipa bana Jelačića 29a, 32100 Vinkovci</izvorni_sadrzaj>
    <derivirana_varijabla naziv="DomainObject.Predmet.ProtustrankaFormatedWithAdress_1"> NEBO jednostavno društvo s ograničenom odgovornošću za trgovinu i usluge, Josipa bana Jelačića 29a, 32100 Vinkovci</derivirana_varijabla>
  </DomainObject.Predmet.ProtustrankaFormatedWithAdress>
  <DomainObject.Predmet.ProtustrankaFormatedWithAdressOIB>
    <izvorni_sadrzaj> NEBO jednostavno društvo s ograničenom odgovornošću za trgovinu i usluge, OIB 76524220812, Josipa bana Jelačića 29a, 32100 Vinkovci</izvorni_sadrzaj>
    <derivirana_varijabla naziv="DomainObject.Predmet.ProtustrankaFormatedWithAdressOIB_1"> NEBO jednostavno društvo s ograničenom odgovornošću za trgovinu i usluge, OIB 76524220812, Josipa bana Jelačića 29a, 32100 Vinkovci</derivirana_varijabla>
  </DomainObject.Predmet.ProtustrankaFormatedWithAdressOIB>
  <DomainObject.Predmet.ProtustrankaWithAdress>
    <izvorni_sadrzaj>NEBO jednostavno društvo s ograničenom odgovornošću za trgovinu i usluge Josipa bana Jelačića 29a, 32100 Vinkovci</izvorni_sadrzaj>
    <derivirana_varijabla naziv="DomainObject.Predmet.ProtustrankaWithAdress_1">NEBO jednostavno društvo s ograničenom odgovornošću za trgovinu i usluge Josipa bana Jelačića 29a, 32100 Vinkovci</derivirana_varijabla>
  </DomainObject.Predmet.ProtustrankaWithAdress>
  <DomainObject.Predmet.ProtustrankaWithAdressOIB>
    <izvorni_sadrzaj>NEBO jednostavno društvo s ograničenom odgovornošću za trgovinu i usluge, OIB 76524220812, Josipa bana Jelačića 29a, 32100 Vinkovci</izvorni_sadrzaj>
    <derivirana_varijabla naziv="DomainObject.Predmet.ProtustrankaWithAdressOIB_1">NEBO jednostavno društvo s ograničenom odgovornošću za trgovinu i usluge, OIB 76524220812, Josipa bana Jelačića 29a, 32100 Vinkovci</derivirana_varijabla>
  </DomainObject.Predmet.ProtustrankaWithAdressOIB>
  <DomainObject.Predmet.ProtustrankaNazivFormated>
    <izvorni_sadrzaj>NEBO jednostavno društvo s ograničenom odgovornošću za trgovinu i usluge</izvorni_sadrzaj>
    <derivirana_varijabla naziv="DomainObject.Predmet.ProtustrankaNazivFormated_1">NEBO jednostavno društvo s ograničenom odgovornošću za trgovinu i usluge</derivirana_varijabla>
  </DomainObject.Predmet.ProtustrankaNazivFormated>
  <DomainObject.Predmet.ProtustrankaNazivFormatedOIB>
    <izvorni_sadrzaj>NEBO jednostavno društvo s ograničenom odgovornošću za trgovinu i usluge, OIB 76524220812</izvorni_sadrzaj>
    <derivirana_varijabla naziv="DomainObject.Predmet.ProtustrankaNazivFormatedOIB_1">NEBO jednostavno društvo s ograničenom odgovornošću za trgovinu i usluge, OIB 76524220812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NEBO jednostavno društvo s ograničenom odgovornošću za trgovinu i usluge</item>
    </izvorni_sadrzaj>
    <derivirana_varijabla naziv="DomainObject.Predmet.ProtuStrankaListFormated_1">
      <item>NEBO jednostavno društvo s ograničenom odgovornošću za trgovinu i usluge</item>
    </derivirana_varijabla>
  </DomainObject.Predmet.ProtuStrankaListFormated>
  <DomainObject.Predmet.ProtuStrankaListFormatedOIB>
    <izvorni_sadrzaj>
      <item>NEBO jednostavno društvo s ograničenom odgovornošću za trgovinu i usluge, OIB 76524220812</item>
    </izvorni_sadrzaj>
    <derivirana_varijabla naziv="DomainObject.Predmet.ProtuStrankaListFormatedOIB_1">
      <item>NEBO jednostavno društvo s ograničenom odgovornošću za trgovinu i usluge, OIB 76524220812</item>
    </derivirana_varijabla>
  </DomainObject.Predmet.ProtuStrankaListFormatedOIB>
  <DomainObject.Predmet.ProtuStrankaListFormatedWithAdress>
    <izvorni_sadrzaj>
      <item>NEBO jednostavno društvo s ograničenom odgovornošću za trgovinu i usluge, Josipa bana Jelačića 29a, 32100 Vinkovci</item>
    </izvorni_sadrzaj>
    <derivirana_varijabla naziv="DomainObject.Predmet.ProtuStrankaListFormatedWithAdress_1">
      <item>NEBO jednostavno društvo s ograničenom odgovornošću za trgovinu i usluge, Josipa bana Jelačića 29a, 32100 Vinkovci</item>
    </derivirana_varijabla>
  </DomainObject.Predmet.ProtuStrankaListFormatedWithAdress>
  <DomainObject.Predmet.ProtuStrankaListFormatedWithAdressOIB>
    <izvorni_sadrzaj>
      <item>NEBO jednostavno društvo s ograničenom odgovornošću za trgovinu i usluge, OIB 76524220812, Josipa bana Jelačića 29a, 32100 Vinkovci</item>
    </izvorni_sadrzaj>
    <derivirana_varijabla naziv="DomainObject.Predmet.ProtuStrankaListFormatedWithAdressOIB_1">
      <item>NEBO jednostavno društvo s ograničenom odgovornošću za trgovinu i usluge, OIB 76524220812, Josipa bana Jelačića 29a, 32100 Vinkovci</item>
    </derivirana_varijabla>
  </DomainObject.Predmet.ProtuStrankaListFormatedWithAdressOIB>
  <DomainObject.Predmet.ProtuStrankaListNazivFormated>
    <izvorni_sadrzaj>
      <item>NEBO jednostavno društvo s ograničenom odgovornošću za trgovinu i usluge</item>
    </izvorni_sadrzaj>
    <derivirana_varijabla naziv="DomainObject.Predmet.ProtuStrankaListNazivFormated_1">
      <item>NEBO jednostavno društvo s ograničenom odgovornošću za trgovinu i usluge</item>
    </derivirana_varijabla>
  </DomainObject.Predmet.ProtuStrankaListNazivFormated>
  <DomainObject.Predmet.ProtuStrankaListNazivFormatedOIB>
    <izvorni_sadrzaj>
      <item>NEBO jednostavno društvo s ograničenom odgovornošću za trgovinu i usluge, OIB 76524220812</item>
    </izvorni_sadrzaj>
    <derivirana_varijabla naziv="DomainObject.Predmet.ProtuStrankaListNazivFormatedOIB_1">
      <item>NEBO jednostavno društvo s ograničenom odgovornošću za trgovinu i usluge, OIB 76524220812</item>
    </derivirana_varijabla>
  </DomainObject.Predmet.ProtuStrankaListNazivFormatedOIB>
  <DomainObject.Predmet.OstaliListFormated>
    <izvorni_sadrzaj>
      <item>Nebojša Dakić</item>
    </izvorni_sadrzaj>
    <derivirana_varijabla naziv="DomainObject.Predmet.OstaliListFormated_1">
      <item>Nebojša Dakić</item>
    </derivirana_varijabla>
  </DomainObject.Predmet.OstaliListFormated>
  <DomainObject.Predmet.OstaliListFormatedOIB>
    <izvorni_sadrzaj>
      <item>Nebojša Dakić, OIB 49393636145</item>
    </izvorni_sadrzaj>
    <derivirana_varijabla naziv="DomainObject.Predmet.OstaliListFormatedOIB_1">
      <item>Nebojša Dakić, OIB 49393636145</item>
    </derivirana_varijabla>
  </DomainObject.Predmet.OstaliListFormatedOIB>
  <DomainObject.Predmet.OstaliListFormatedWithAdress>
    <izvorni_sadrzaj>
      <item>Nebojša Dakić</item>
    </izvorni_sadrzaj>
    <derivirana_varijabla naziv="DomainObject.Predmet.OstaliListFormatedWithAdress_1">
      <item>Nebojša Dakić</item>
    </derivirana_varijabla>
  </DomainObject.Predmet.OstaliListFormatedWithAdress>
  <DomainObject.Predmet.OstaliListFormatedWithAdressOIB>
    <izvorni_sadrzaj>
      <item>Nebojša Dakić, OIB 49393636145</item>
    </izvorni_sadrzaj>
    <derivirana_varijabla naziv="DomainObject.Predmet.OstaliListFormatedWithAdressOIB_1">
      <item>Nebojša Dakić, OIB 49393636145</item>
    </derivirana_varijabla>
  </DomainObject.Predmet.OstaliListFormatedWithAdressOIB>
  <DomainObject.Predmet.OstaliListNazivFormated>
    <izvorni_sadrzaj>
      <item>Nebojša Dakić</item>
    </izvorni_sadrzaj>
    <derivirana_varijabla naziv="DomainObject.Predmet.OstaliListNazivFormated_1">
      <item>Nebojša Dakić</item>
    </derivirana_varijabla>
  </DomainObject.Predmet.OstaliListNazivFormated>
  <DomainObject.Predmet.OstaliListNazivFormatedOIB>
    <izvorni_sadrzaj>
      <item>Nebojša Dakić, OIB 49393636145</item>
    </izvorni_sadrzaj>
    <derivirana_varijabla naziv="DomainObject.Predmet.OstaliListNazivFormatedOIB_1">
      <item>Nebojša Dakić, OIB 49393636145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NEBO jednostavno društvo s ograničenom odgovornošću za trgovinu i usluge</izvorni_sadrzaj>
    <derivirana_varijabla naziv="DomainObject.Predmet.ProtustrankaIDrugi_1">NEBO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NEBO jednostavno društvo s ograničenom odgovornošću za trgovinu i usluge, OIB 76524220812, Josipa bana Jelačića 29a, 32100 Vinkovci</izvorni_sadrzaj>
    <derivirana_varijabla naziv="DomainObject.Predmet.ProtustrankaIDrugiAdressOIB_1">NEBO jednostavno društvo s ograničenom odgovornošću za trgovinu i usluge, OIB 76524220812, Josipa bana Jelačića 29a,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NEBO jednostavno društvo s ograničenom odgovornošću za trgovinu i usluge</item>
      <item>Nebojša Dakić</item>
    </izvorni_sadrzaj>
    <derivirana_varijabla naziv="DomainObject.Predmet.SudioniciListNaziv_1">
      <item>FINA RC OSIJEK</item>
      <item>NEBO jednostavno društvo s ograničenom odgovornošću za trgovinu i usluge</item>
      <item>Nebojša Dakić</item>
    </derivirana_varijabla>
  </DomainObject.Predmet.SudioniciListNaziv>
  <DomainObject.Predmet.SudioniciListAdressOIB>
    <izvorni_sadrzaj>
      <item>FINA RC OSIJEK, OIB 85821130368</item>
      <item>NEBO jednostavno društvo s ograničenom odgovornošću za trgovinu i usluge, OIB 76524220812, Josipa bana Jelačića 29a,32100 Vinkovci</item>
      <item>Nebojša Dakić, OIB 49393636145</item>
    </izvorni_sadrzaj>
    <derivirana_varijabla naziv="DomainObject.Predmet.SudioniciListAdressOIB_1">
      <item>FINA RC OSIJEK, OIB 85821130368</item>
      <item>NEBO jednostavno društvo s ograničenom odgovornošću za trgovinu i usluge, OIB 76524220812, Josipa bana Jelačića 29a,32100 Vinkovci</item>
      <item>Nebojša Dakić, OIB 49393636145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76524220812</item>
      <item>, OIB 49393636145</item>
    </izvorni_sadrzaj>
    <derivirana_varijabla naziv="DomainObject.Predmet.SudioniciListNazivOIB_1">
      <item>, OIB 85821130368</item>
      <item>, OIB 76524220812</item>
      <item>, OIB 49393636145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St-1112/2018-6</izvorni_sadrzaj>
    <derivirana_varijabla naziv="DomainObject.PredzadnjaOdlukaIzPredmeta.Oznaka_1">St-1112/2018-6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14F824-18E8-4118-B7AF-D546EDC2C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2466</properties:Characters>
  <properties:Lines>74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2018-10-30T08:37:00Z</dcterms:modified>
  <cp:revision>21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