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d4c1" w14:paraId="a2dd4c1" w:rsidRDefault="00747543" w:rsidP="001940FB" w:rsidR="0074754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7B7E3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7B7E3A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747543" w:rsidP="00AA6BCF" w:rsidR="0074754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47543" w:rsidR="0074754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747543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47543" w:rsidP="00747543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4754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4754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20B3B">
        <w:rPr>
          <w:rFonts w:cs="Calibri" w:eastAsia="Arial Unicode MS" w:hAnsi="Calibri" w:ascii="Calibri"/>
          <w:kern w:val="1"/>
          <w:lang w:eastAsia="ar-SA" w:val="hr-HR"/>
        </w:rPr>
        <w:t>IVAN CARIĆ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47543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F20B3B" w:rsidRPr="00F20B3B">
        <w:rPr>
          <w:rFonts w:cs="Calibri" w:hAnsi="Calibri" w:ascii="Calibri"/>
        </w:rPr>
        <w:t>521.031,80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20B3B" w:rsidRPr="00F20B3B">
        <w:rPr>
          <w:rFonts w:cs="Calibri" w:hAnsi="Calibri" w:ascii="Calibri"/>
        </w:rPr>
        <w:t>475.831,80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F20B3B" w:rsidRPr="00F20B3B">
        <w:rPr>
          <w:rFonts w:cs="Calibri" w:hAnsi="Calibri" w:ascii="Calibri"/>
        </w:rPr>
        <w:t>45.200,00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</w:t>
      </w:r>
      <w:r w:rsidR="00747543">
        <w:rPr>
          <w:rFonts w:cs="Calibri" w:hAnsi="Calibri" w:ascii="Calibri"/>
        </w:rPr>
        <w:t xml:space="preserve"> koje ne ulaze u tražbine viših 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4754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47543" w:rsidRPr="0074754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47543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F20B3B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F20B3B">
              <w:rPr>
                <w:rFonts w:cs="Calibri" w:hAnsi="Calibri" w:ascii="Calibri"/>
              </w:rPr>
              <w:t>IVAN CARIĆ</w:t>
            </w:r>
            <w:r>
              <w:rPr>
                <w:rFonts w:cs="Calibri"/>
              </w:rPr>
              <w:t xml:space="preserve">, </w:t>
            </w:r>
            <w:r w:rsidRPr="00F20B3B">
              <w:rPr>
                <w:rFonts w:cs="Calibri"/>
              </w:rPr>
              <w:t xml:space="preserve"> </w:t>
            </w:r>
            <w:r w:rsidRPr="00F20B3B">
              <w:rPr>
                <w:rFonts w:cs="Calibri" w:hAnsi="Calibri" w:ascii="Calibri"/>
              </w:rPr>
              <w:t>Bojanić bad 31, Jagodn</w:t>
            </w:r>
            <w:r>
              <w:rPr>
                <w:rFonts w:cs="Calibri"/>
              </w:rPr>
              <w:t xml:space="preserve">a, </w:t>
            </w:r>
            <w:r w:rsidRPr="00F20B3B">
              <w:rPr>
                <w:rFonts w:cs="Calibri" w:hAnsi="Calibri" w:ascii="Calibri"/>
              </w:rPr>
              <w:t>Jelsa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F20B3B">
              <w:rPr>
                <w:rFonts w:cs="Calibri" w:hAnsi="Calibri" w:ascii="Calibri"/>
              </w:rPr>
              <w:t>70163261218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20B3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20B3B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F20B3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20B3B">
              <w:rPr>
                <w:rFonts w:cs="Calibri" w:hAnsi="Calibri" w:ascii="Calibri"/>
              </w:rPr>
              <w:t>521.031,80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F20B3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20B3B">
              <w:rPr>
                <w:rFonts w:cs="Calibri" w:hAnsi="Calibri" w:ascii="Calibri"/>
              </w:rPr>
              <w:t>475.831,80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F20B3B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20B3B">
              <w:rPr>
                <w:rFonts w:cs="Calibri" w:hAnsi="Calibri" w:ascii="Calibri"/>
              </w:rPr>
              <w:t>45.200,00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32739" w:rsidP="00932739" w:rsidR="00932739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D09FB" w:rsidP="00932739" w:rsidR="0093273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2739" w:rsidP="00932739" w:rsidR="0093273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32739" w:rsidP="00932739" w:rsidR="0093273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32739" w:rsidP="00932739" w:rsidR="0093273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932739" w:rsidP="00932739" w:rsidR="00932739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932739" w:rsidP="00932739" w:rsidR="00932739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9CD" w:rsidR="006C79CD">
      <w:pPr>
        <w:spacing w:after="0"/>
      </w:pPr>
      <w:r>
        <w:separator/>
      </w:r>
    </w:p>
  </w:endnote>
  <w:endnote w:id="0" w:type="continuationSeparator">
    <w:p w:rsidRDefault="006C79CD" w:rsidR="006C79C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A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9CD" w:rsidR="006C79CD">
      <w:pPr>
        <w:spacing w:after="0"/>
      </w:pPr>
      <w:r>
        <w:separator/>
      </w:r>
    </w:p>
  </w:footnote>
  <w:footnote w:id="0" w:type="continuationSeparator">
    <w:p w:rsidRDefault="006C79CD" w:rsidR="006C79C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AF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23B2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3AF4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C79CD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47543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B7E3A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2FA2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2739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33E8F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9FB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9FB"/>
    <w:rsid w:val="00F37EAC"/>
    <w:rsid w:val="00F433CF"/>
    <w:rsid w:val="00F43A8A"/>
    <w:rsid w:val="00F444A8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83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AF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AF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AF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AF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83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AF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AF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AF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AF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262</properties:Words>
  <properties:Characters>1441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St-651/2017-159 / Podnesak - Podnesak (-159.docx)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