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2928" w14:paraId="bf82928" w:rsidRDefault="00FD741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46230">
        <w:rPr>
          <w:rFonts w:cs="Times New Roman" w:eastAsia="Times New Roman"/>
          <w:lang w:eastAsia="hr-HR"/>
        </w:rPr>
        <w:t>2851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46230">
        <w:rPr>
          <w:rFonts w:eastAsia="Times New Roman"/>
          <w:lang w:eastAsia="hr-HR"/>
        </w:rPr>
        <w:t>BOBI-KOMERC d.o.o. Velika Gorica, Buševec, Zagrebačka 31/2, OIB: 67591212633.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205EB">
        <w:rPr>
          <w:rFonts w:cs="Times New Roman" w:eastAsia="Times New Roman"/>
          <w:lang w:eastAsia="hr-HR"/>
        </w:rPr>
        <w:t>472.086,47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672" w:rsidP="00101D38" w:rsidR="00461672">
      <w:pPr>
        <w:spacing w:after="0"/>
      </w:pPr>
      <w:r>
        <w:separator/>
      </w:r>
    </w:p>
  </w:endnote>
  <w:endnote w:id="0" w:type="continuationSeparator">
    <w:p w:rsidRDefault="00461672" w:rsidP="00101D38" w:rsidR="004616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672" w:rsidP="00101D38" w:rsidR="00461672">
      <w:pPr>
        <w:spacing w:after="0"/>
      </w:pPr>
      <w:r>
        <w:separator/>
      </w:r>
    </w:p>
  </w:footnote>
  <w:footnote w:id="0" w:type="continuationSeparator">
    <w:p w:rsidRDefault="00461672" w:rsidP="00101D38" w:rsidR="0046167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41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46230">
      <w:t>2851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205EB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461672"/>
    <w:rsid w:val="004F7242"/>
    <w:rsid w:val="00546230"/>
    <w:rsid w:val="00676E07"/>
    <w:rsid w:val="00696E0B"/>
    <w:rsid w:val="007F3597"/>
    <w:rsid w:val="0087115D"/>
    <w:rsid w:val="008960AF"/>
    <w:rsid w:val="00A17067"/>
    <w:rsid w:val="00B31D30"/>
    <w:rsid w:val="00B440D8"/>
    <w:rsid w:val="00B76854"/>
    <w:rsid w:val="00CB2DEC"/>
    <w:rsid w:val="00CE34FB"/>
    <w:rsid w:val="00D37F65"/>
    <w:rsid w:val="00D9644F"/>
    <w:rsid w:val="00DC3D14"/>
    <w:rsid w:val="00E97A14"/>
    <w:rsid w:val="00EC1276"/>
    <w:rsid w:val="00F433EC"/>
    <w:rsid w:val="00F94F65"/>
    <w:rsid w:val="00FD2F96"/>
    <w:rsid w:val="00FD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D7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D7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St-2851/2015-5</izvorni_sadrzaj>
    <derivirana_varijabla naziv="DomainObject.Oznaka_1">St-2851/2015-5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St-2851/2015</izvorni_sadrzaj>
    <derivirana_varijabla naziv="DomainObject.Predmet.OznakaBroj_1">St-2851/2015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BOBI-KOMERC, d.o.o.</izvorni_sadrzaj>
    <derivirana_varijabla naziv="DomainObject.Predmet.ProtustrankaFormated_1">  BOBI-KOMERC, d.o.o.</derivirana_varijabla>
  </DomainObject.Predmet.ProtustrankaFormated>
  <DomainObject.Predmet.ProtustrankaFormatedOIB>
    <izvorni_sadrzaj>  BOBI-KOMERC, d.o.o., OIB 67591212633</izvorni_sadrzaj>
    <derivirana_varijabla naziv="DomainObject.Predmet.ProtustrankaFormatedOIB_1">  BOBI-KOMERC, d.o.o., OIB 67591212633</derivirana_varijabla>
  </DomainObject.Predmet.ProtustrankaFormatedOIB>
  <DomainObject.Predmet.ProtustrankaFormatedWithAdress>
    <izvorni_sadrzaj> BOBI-KOMERC, d.o.o., Buševec, Zagrebačka 31/2, 10410 Velika Gorica</izvorni_sadrzaj>
    <derivirana_varijabla naziv="DomainObject.Predmet.ProtustrankaFormatedWithAdress_1"> BOBI-KOMERC, d.o.o., Buševec, Zagrebačka 31/2, 10410 Velika Gorica</derivirana_varijabla>
  </DomainObject.Predmet.ProtustrankaFormatedWithAdress>
  <DomainObject.Predmet.ProtustrankaFormatedWithAdressOIB>
    <izvorni_sadrzaj> BOBI-KOMERC, d.o.o., OIB 67591212633, Buševec, Zagrebačka 31/2, 10410 Velika Gorica</izvorni_sadrzaj>
    <derivirana_varijabla naziv="DomainObject.Predmet.ProtustrankaFormatedWithAdressOIB_1"> BOBI-KOMERC, d.o.o., OIB 67591212633, Buševec, Zagrebačka 31/2, 10410 Velika Gorica</derivirana_varijabla>
  </DomainObject.Predmet.ProtustrankaFormatedWithAdressOIB>
  <DomainObject.Predmet.ProtustrankaWithAdress>
    <izvorni_sadrzaj>BOBI-KOMERC, d.o.o. Buševec, Zagrebačka 31/2, 10410 Velika Gorica</izvorni_sadrzaj>
    <derivirana_varijabla naziv="DomainObject.Predmet.ProtustrankaWithAdress_1">BOBI-KOMERC, d.o.o. Buševec, Zagrebačka 31/2, 10410 Velika Gorica</derivirana_varijabla>
  </DomainObject.Predmet.ProtustrankaWithAdress>
  <DomainObject.Predmet.ProtustrankaWithAdressOIB>
    <izvorni_sadrzaj>BOBI-KOMERC, d.o.o., OIB 67591212633, Buševec, Zagrebačka 31/2, 10410 Velika Gorica</izvorni_sadrzaj>
    <derivirana_varijabla naziv="DomainObject.Predmet.ProtustrankaWithAdressOIB_1">BOBI-KOMERC, d.o.o., OIB 67591212633, Buševec, Zagrebačka 31/2, 10410 Velika Gorica</derivirana_varijabla>
  </DomainObject.Predmet.ProtustrankaWithAdressOIB>
  <DomainObject.Predmet.ProtustrankaNazivFormated>
    <izvorni_sadrzaj>BOBI-KOMERC, d.o.o.</izvorni_sadrzaj>
    <derivirana_varijabla naziv="DomainObject.Predmet.ProtustrankaNazivFormated_1">BOBI-KOMERC, d.o.o.</derivirana_varijabla>
  </DomainObject.Predmet.ProtustrankaNazivFormated>
  <DomainObject.Predmet.ProtustrankaNazivFormatedOIB>
    <izvorni_sadrzaj>BOBI-KOMERC, d.o.o., OIB 67591212633</izvorni_sadrzaj>
    <derivirana_varijabla naziv="DomainObject.Predmet.ProtustrankaNazivFormatedOIB_1">BOBI-KOMERC, d.o.o., OIB 67591212633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BOBI-KOMERC, d.o.o.</item>
    </izvorni_sadrzaj>
    <derivirana_varijabla naziv="DomainObject.Predmet.ProtuStrankaListFormated_1">
      <item>BOBI-KOMERC, d.o.o.</item>
    </derivirana_varijabla>
  </DomainObject.Predmet.ProtuStrankaListFormated>
  <DomainObject.Predmet.ProtuStrankaListFormatedOIB>
    <izvorni_sadrzaj>
      <item>BOBI-KOMERC, d.o.o., OIB 67591212633</item>
    </izvorni_sadrzaj>
    <derivirana_varijabla naziv="DomainObject.Predmet.ProtuStrankaListFormatedOIB_1">
      <item>BOBI-KOMERC, d.o.o., OIB 67591212633</item>
    </derivirana_varijabla>
  </DomainObject.Predmet.ProtuStrankaListFormatedOIB>
  <DomainObject.Predmet.ProtuStrankaListFormatedWithAdress>
    <izvorni_sadrzaj>
      <item>BOBI-KOMERC, d.o.o., Buševec, Zagrebačka 31/2, 10410 Velika Gorica</item>
    </izvorni_sadrzaj>
    <derivirana_varijabla naziv="DomainObject.Predmet.ProtuStrankaListFormatedWithAdress_1">
      <item>BOBI-KOMERC, d.o.o., Buševec, Zagrebačka 31/2, 10410 Velika Gorica</item>
    </derivirana_varijabla>
  </DomainObject.Predmet.ProtuStrankaListFormatedWithAdress>
  <DomainObject.Predmet.ProtuStrankaListFormatedWithAdressOIB>
    <izvorni_sadrzaj>
      <item>BOBI-KOMERC, d.o.o., OIB 67591212633, Buševec, Zagrebačka 31/2, 10410 Velika Gorica</item>
    </izvorni_sadrzaj>
    <derivirana_varijabla naziv="DomainObject.Predmet.ProtuStrankaListFormatedWithAdressOIB_1">
      <item>BOBI-KOMERC, d.o.o., OIB 67591212633, Buševec, Zagrebačka 31/2, 10410 Velika Gorica</item>
    </derivirana_varijabla>
  </DomainObject.Predmet.ProtuStrankaListFormatedWithAdressOIB>
  <DomainObject.Predmet.ProtuStrankaListNazivFormated>
    <izvorni_sadrzaj>
      <item>BOBI-KOMERC, d.o.o.</item>
    </izvorni_sadrzaj>
    <derivirana_varijabla naziv="DomainObject.Predmet.ProtuStrankaListNazivFormated_1">
      <item>BOBI-KOMERC, d.o.o.</item>
    </derivirana_varijabla>
  </DomainObject.Predmet.ProtuStrankaListNazivFormated>
  <DomainObject.Predmet.ProtuStrankaListNazivFormatedOIB>
    <izvorni_sadrzaj>
      <item>BOBI-KOMERC, d.o.o., OIB 67591212633</item>
    </izvorni_sadrzaj>
    <derivirana_varijabla naziv="DomainObject.Predmet.ProtuStrankaListNazivFormatedOIB_1">
      <item>BOBI-KOMERC, d.o.o., OIB 67591212633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St-2851/2015-5</izvorni_sadrzaj>
    <derivirana_varijabla naziv="DomainObject.PoslovniBrojDokumenta_1">St-2851/2015-5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BOBI-KOMERC, d.o.o.</izvorni_sadrzaj>
    <derivirana_varijabla naziv="DomainObject.Predmet.ProtustrankaIDrugi_1">BOBI-KOMERC,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BOBI-KOMERC, d.o.o., OIB 67591212633, Buševec, Zagrebačka 31/2, 10410 Velika Gorica</izvorni_sadrzaj>
    <derivirana_varijabla naziv="DomainObject.Predmet.ProtustrankaIDrugiAdressOIB_1">BOBI-KOMERC, d.o.o., OIB 67591212633, Buševec, Zagrebačka 31/2,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BOBI-KOMERC, d.o.o.</item>
    </izvorni_sadrzaj>
    <derivirana_varijabla naziv="DomainObject.Predmet.SudioniciListNaziv_1">
      <item>FINA Regionalni centar Zagreb</item>
      <item>BOBI-KOMERC,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BOBI-KOMERC, d.o.o., OIB 67591212633, Buševec, Zagrebačka 31/2,10410 Velika Gorica</item>
    </izvorni_sadrzaj>
    <derivirana_varijabla naziv="DomainObject.Predmet.SudioniciListAdressOIB_1">
      <item>FINA Regionalni centar Zagreb, OIB 85821130368, Trg svibanjskih žrtava 1995. 1,10000 Zagreb</item>
      <item>BOBI-KOMERC, d.o.o., OIB 67591212633, Buševec, Zagrebačka 31/2,10410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67591212633</item>
    </izvorni_sadrzaj>
    <derivirana_varijabla naziv="DomainObject.Predmet.SudioniciListNazivOIB_1">
      <item>, OIB 85821130368</item>
      <item>, OIB 67591212633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88248-E891-42CD-A757-1092979DB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1357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2015-11-25T07:47:00Z</dcterms:created>
  <dc:creator>Draženka Prpić</dc:creator>
  <cp:lastModifiedBy>Draženka Prpić</cp:lastModifiedBy>
  <cp:lastPrinted>2015-11-25T11:32:00Z</cp:lastPrinted>
  <dcterms:modified xmlns:xsi="http://www.w3.org/2001/XMLSchema-instance" xsi:type="dcterms:W3CDTF">2015-11-25T11:33:00Z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St-2851/2015-5 / Odluka - Oglas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